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customXml/itemProps80.xml" ContentType="application/vnd.openxmlformats-officedocument.customXmlProperties+xml"/>
  <Override PartName="/customXml/itemProps81.xml" ContentType="application/vnd.openxmlformats-officedocument.customXmlProperties+xml"/>
  <Override PartName="/customXml/itemProps82.xml" ContentType="application/vnd.openxmlformats-officedocument.customXmlProperties+xml"/>
  <Override PartName="/customXml/itemProps83.xml" ContentType="application/vnd.openxmlformats-officedocument.customXmlProperties+xml"/>
  <Override PartName="/customXml/itemProps84.xml" ContentType="application/vnd.openxmlformats-officedocument.customXmlProperties+xml"/>
  <Override PartName="/customXml/itemProps85.xml" ContentType="application/vnd.openxmlformats-officedocument.customXmlProperties+xml"/>
  <Override PartName="/customXml/itemProps86.xml" ContentType="application/vnd.openxmlformats-officedocument.customXmlProperties+xml"/>
  <Override PartName="/customXml/itemProps87.xml" ContentType="application/vnd.openxmlformats-officedocument.customXmlProperties+xml"/>
  <Override PartName="/customXml/itemProps88.xml" ContentType="application/vnd.openxmlformats-officedocument.customXmlProperties+xml"/>
  <Override PartName="/customXml/itemProps89.xml" ContentType="application/vnd.openxmlformats-officedocument.customXmlProperties+xml"/>
  <Override PartName="/customXml/itemProps90.xml" ContentType="application/vnd.openxmlformats-officedocument.customXmlProperties+xml"/>
  <Override PartName="/customXml/itemProps91.xml" ContentType="application/vnd.openxmlformats-officedocument.customXmlProperties+xml"/>
  <Override PartName="/customXml/itemProps92.xml" ContentType="application/vnd.openxmlformats-officedocument.customXmlProperties+xml"/>
  <Override PartName="/customXml/itemProps93.xml" ContentType="application/vnd.openxmlformats-officedocument.customXmlProperties+xml"/>
  <Override PartName="/customXml/itemProps94.xml" ContentType="application/vnd.openxmlformats-officedocument.customXmlProperties+xml"/>
  <Override PartName="/customXml/itemProps95.xml" ContentType="application/vnd.openxmlformats-officedocument.customXmlProperties+xml"/>
  <Override PartName="/customXml/itemProps96.xml" ContentType="application/vnd.openxmlformats-officedocument.customXmlProperties+xml"/>
  <Override PartName="/customXml/itemProps97.xml" ContentType="application/vnd.openxmlformats-officedocument.customXmlProperties+xml"/>
  <Override PartName="/customXml/itemProps98.xml" ContentType="application/vnd.openxmlformats-officedocument.customXmlProperties+xml"/>
  <Override PartName="/customXml/itemProps99.xml" ContentType="application/vnd.openxmlformats-officedocument.customXmlProperties+xml"/>
  <Override PartName="/customXml/itemProps100.xml" ContentType="application/vnd.openxmlformats-officedocument.customXmlProperties+xml"/>
  <Override PartName="/customXml/itemProps101.xml" ContentType="application/vnd.openxmlformats-officedocument.customXmlProperties+xml"/>
  <Override PartName="/customXml/itemProps102.xml" ContentType="application/vnd.openxmlformats-officedocument.customXmlProperties+xml"/>
  <Override PartName="/customXml/itemProps103.xml" ContentType="application/vnd.openxmlformats-officedocument.customXmlProperties+xml"/>
  <Override PartName="/customXml/itemProps104.xml" ContentType="application/vnd.openxmlformats-officedocument.customXmlProperties+xml"/>
  <Override PartName="/customXml/itemProps105.xml" ContentType="application/vnd.openxmlformats-officedocument.customXmlProperties+xml"/>
  <Override PartName="/customXml/itemProps106.xml" ContentType="application/vnd.openxmlformats-officedocument.customXmlProperties+xml"/>
  <Override PartName="/customXml/itemProps107.xml" ContentType="application/vnd.openxmlformats-officedocument.customXmlProperties+xml"/>
  <Override PartName="/customXml/itemProps108.xml" ContentType="application/vnd.openxmlformats-officedocument.customXmlProperties+xml"/>
  <Override PartName="/customXml/itemProps109.xml" ContentType="application/vnd.openxmlformats-officedocument.customXmlProperties+xml"/>
  <Override PartName="/customXml/itemProps110.xml" ContentType="application/vnd.openxmlformats-officedocument.customXmlProperties+xml"/>
  <Override PartName="/customXml/itemProps111.xml" ContentType="application/vnd.openxmlformats-officedocument.customXmlProperties+xml"/>
  <Override PartName="/customXml/itemProps112.xml" ContentType="application/vnd.openxmlformats-officedocument.customXmlProperties+xml"/>
  <Override PartName="/customXml/itemProps113.xml" ContentType="application/vnd.openxmlformats-officedocument.customXmlProperties+xml"/>
  <Override PartName="/customXml/itemProps114.xml" ContentType="application/vnd.openxmlformats-officedocument.customXmlProperties+xml"/>
  <Override PartName="/customXml/itemProps115.xml" ContentType="application/vnd.openxmlformats-officedocument.customXmlProperties+xml"/>
  <Override PartName="/customXml/itemProps116.xml" ContentType="application/vnd.openxmlformats-officedocument.customXmlProperties+xml"/>
  <Override PartName="/customXml/itemProps117.xml" ContentType="application/vnd.openxmlformats-officedocument.customXmlProperties+xml"/>
  <Override PartName="/customXml/itemProps118.xml" ContentType="application/vnd.openxmlformats-officedocument.customXmlProperties+xml"/>
  <Override PartName="/customXml/itemProps119.xml" ContentType="application/vnd.openxmlformats-officedocument.customXmlProperties+xml"/>
  <Override PartName="/customXml/itemProps120.xml" ContentType="application/vnd.openxmlformats-officedocument.customXmlProperties+xml"/>
  <Override PartName="/customXml/itemProps121.xml" ContentType="application/vnd.openxmlformats-officedocument.customXmlProperties+xml"/>
  <Override PartName="/customXml/itemProps122.xml" ContentType="application/vnd.openxmlformats-officedocument.customXmlProperties+xml"/>
  <Override PartName="/customXml/itemProps123.xml" ContentType="application/vnd.openxmlformats-officedocument.customXmlProperties+xml"/>
  <Override PartName="/customXml/itemProps124.xml" ContentType="application/vnd.openxmlformats-officedocument.customXmlProperties+xml"/>
  <Override PartName="/customXml/itemProps125.xml" ContentType="application/vnd.openxmlformats-officedocument.customXmlProperties+xml"/>
  <Override PartName="/customXml/itemProps126.xml" ContentType="application/vnd.openxmlformats-officedocument.customXmlProperties+xml"/>
  <Override PartName="/customXml/itemProps127.xml" ContentType="application/vnd.openxmlformats-officedocument.customXmlProperties+xml"/>
  <Override PartName="/customXml/itemProps128.xml" ContentType="application/vnd.openxmlformats-officedocument.customXmlProperties+xml"/>
  <Override PartName="/customXml/itemProps129.xml" ContentType="application/vnd.openxmlformats-officedocument.customXmlProperties+xml"/>
  <Override PartName="/customXml/itemProps130.xml" ContentType="application/vnd.openxmlformats-officedocument.customXmlProperties+xml"/>
  <Override PartName="/customXml/itemProps131.xml" ContentType="application/vnd.openxmlformats-officedocument.customXmlProperties+xml"/>
  <Override PartName="/customXml/itemProps132.xml" ContentType="application/vnd.openxmlformats-officedocument.customXmlProperties+xml"/>
  <Override PartName="/customXml/itemProps133.xml" ContentType="application/vnd.openxmlformats-officedocument.customXmlProperties+xml"/>
  <Override PartName="/customXml/itemProps134.xml" ContentType="application/vnd.openxmlformats-officedocument.customXmlProperties+xml"/>
  <Override PartName="/customXml/itemProps135.xml" ContentType="application/vnd.openxmlformats-officedocument.customXmlProperties+xml"/>
  <Override PartName="/customXml/itemProps136.xml" ContentType="application/vnd.openxmlformats-officedocument.customXmlProperties+xml"/>
  <Override PartName="/customXml/itemProps137.xml" ContentType="application/vnd.openxmlformats-officedocument.customXmlProperties+xml"/>
  <Override PartName="/customXml/itemProps138.xml" ContentType="application/vnd.openxmlformats-officedocument.customXmlProperties+xml"/>
  <Override PartName="/customXml/itemProps139.xml" ContentType="application/vnd.openxmlformats-officedocument.customXmlProperties+xml"/>
  <Override PartName="/customXml/itemProps140.xml" ContentType="application/vnd.openxmlformats-officedocument.customXmlProperties+xml"/>
  <Override PartName="/customXml/itemProps141.xml" ContentType="application/vnd.openxmlformats-officedocument.customXmlProperties+xml"/>
  <Override PartName="/customXml/itemProps142.xml" ContentType="application/vnd.openxmlformats-officedocument.customXmlProperties+xml"/>
  <Override PartName="/customXml/itemProps143.xml" ContentType="application/vnd.openxmlformats-officedocument.customXmlProperties+xml"/>
  <Override PartName="/customXml/itemProps144.xml" ContentType="application/vnd.openxmlformats-officedocument.customXmlProperties+xml"/>
  <Override PartName="/customXml/itemProps145.xml" ContentType="application/vnd.openxmlformats-officedocument.customXmlProperties+xml"/>
  <Override PartName="/customXml/itemProps146.xml" ContentType="application/vnd.openxmlformats-officedocument.customXmlProperties+xml"/>
  <Override PartName="/customXml/itemProps147.xml" ContentType="application/vnd.openxmlformats-officedocument.customXmlProperties+xml"/>
  <Override PartName="/customXml/itemProps148.xml" ContentType="application/vnd.openxmlformats-officedocument.customXmlProperties+xml"/>
  <Override PartName="/customXml/itemProps149.xml" ContentType="application/vnd.openxmlformats-officedocument.customXmlProperties+xml"/>
  <Override PartName="/customXml/itemProps15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54E87" w14:textId="77777777" w:rsidR="005708CC" w:rsidRPr="00FE4CBA" w:rsidRDefault="005708CC" w:rsidP="00FE4CBA">
      <w:pPr>
        <w:jc w:val="both"/>
        <w:rPr>
          <w:rFonts w:ascii="Arial" w:hAnsi="Arial" w:cs="Arial"/>
          <w:b/>
          <w:sz w:val="24"/>
          <w:szCs w:val="24"/>
          <w:lang w:val="en-GB"/>
        </w:rPr>
      </w:pPr>
      <w:r w:rsidRPr="00FE4CBA">
        <w:rPr>
          <w:rFonts w:ascii="Arial" w:hAnsi="Arial" w:cs="Arial"/>
          <w:b/>
          <w:sz w:val="24"/>
          <w:szCs w:val="24"/>
          <w:lang w:val="en-GB"/>
        </w:rPr>
        <w:t>CONTRACT AGREEMENT</w:t>
      </w:r>
    </w:p>
    <w:p w14:paraId="563241BF" w14:textId="77777777" w:rsidR="003D4915" w:rsidRDefault="003D4915" w:rsidP="00FE4CBA">
      <w:pPr>
        <w:jc w:val="both"/>
        <w:rPr>
          <w:rFonts w:ascii="Arial" w:hAnsi="Arial" w:cs="Arial"/>
          <w:b/>
          <w:lang w:val="en-GB"/>
        </w:rPr>
      </w:pPr>
    </w:p>
    <w:p w14:paraId="611118C6" w14:textId="2A53547F" w:rsidR="002A6779" w:rsidRPr="00331252" w:rsidRDefault="002A6779" w:rsidP="00FE4CBA">
      <w:pPr>
        <w:jc w:val="both"/>
        <w:rPr>
          <w:rFonts w:ascii="Arial" w:hAnsi="Arial" w:cs="Arial"/>
          <w:bCs/>
          <w:lang w:val="en-GB"/>
        </w:rPr>
      </w:pPr>
      <w:r w:rsidRPr="00331252">
        <w:rPr>
          <w:rFonts w:ascii="Arial" w:hAnsi="Arial" w:cs="Arial"/>
          <w:b/>
          <w:lang w:val="en-GB"/>
        </w:rPr>
        <w:t xml:space="preserve">THIS </w:t>
      </w:r>
      <w:r w:rsidR="00005F52" w:rsidRPr="00331252">
        <w:rPr>
          <w:rFonts w:ascii="Arial" w:hAnsi="Arial" w:cs="Arial"/>
          <w:b/>
          <w:lang w:val="en-GB"/>
        </w:rPr>
        <w:t>AGREEMENT</w:t>
      </w:r>
      <w:r w:rsidRPr="00331252">
        <w:rPr>
          <w:rFonts w:ascii="Arial" w:hAnsi="Arial" w:cs="Arial"/>
          <w:bCs/>
          <w:lang w:val="en-GB"/>
        </w:rPr>
        <w:t xml:space="preserve"> is made on the</w:t>
      </w:r>
      <w:r w:rsidR="00DA6D30">
        <w:rPr>
          <w:rFonts w:ascii="Arial" w:hAnsi="Arial" w:cs="Arial"/>
          <w:bCs/>
          <w:lang w:val="en-GB"/>
        </w:rPr>
        <w:t>____________________________________________________</w:t>
      </w:r>
      <w:r w:rsidR="00EF33CE" w:rsidRPr="00DA6D30">
        <w:rPr>
          <w:rFonts w:ascii="Arial" w:hAnsi="Arial" w:cs="Arial"/>
          <w:b/>
          <w:lang w:val="en-GB"/>
        </w:rPr>
        <w:t>20</w:t>
      </w:r>
      <w:r w:rsidR="007F1FAA" w:rsidRPr="00DA6D30">
        <w:rPr>
          <w:rFonts w:ascii="Arial" w:hAnsi="Arial" w:cs="Arial"/>
          <w:b/>
          <w:lang w:val="en-GB"/>
        </w:rPr>
        <w:t>2</w:t>
      </w:r>
      <w:r w:rsidR="00A41233" w:rsidRPr="00DA6D30">
        <w:rPr>
          <w:rFonts w:ascii="Arial" w:hAnsi="Arial" w:cs="Arial"/>
          <w:b/>
          <w:lang w:val="en-GB"/>
        </w:rPr>
        <w:t>3</w:t>
      </w:r>
    </w:p>
    <w:p w14:paraId="67F03C58" w14:textId="77777777" w:rsidR="003D4915" w:rsidRDefault="003D4915" w:rsidP="00FE4CBA">
      <w:pPr>
        <w:jc w:val="both"/>
        <w:rPr>
          <w:rFonts w:ascii="Arial" w:hAnsi="Arial" w:cs="Arial"/>
          <w:b/>
          <w:lang w:val="en-GB"/>
        </w:rPr>
      </w:pPr>
    </w:p>
    <w:p w14:paraId="0647E2B3" w14:textId="77777777" w:rsidR="002A6779" w:rsidRDefault="003D4915" w:rsidP="00FE4CBA">
      <w:pPr>
        <w:jc w:val="both"/>
        <w:rPr>
          <w:rFonts w:ascii="Arial" w:hAnsi="Arial" w:cs="Arial"/>
          <w:b/>
          <w:lang w:val="en-GB"/>
        </w:rPr>
      </w:pPr>
      <w:r>
        <w:rPr>
          <w:rFonts w:ascii="Arial" w:hAnsi="Arial" w:cs="Arial"/>
          <w:b/>
          <w:lang w:val="en-GB"/>
        </w:rPr>
        <w:t>Between:</w:t>
      </w:r>
    </w:p>
    <w:p w14:paraId="0ED0A1A1" w14:textId="77777777" w:rsidR="003D4915" w:rsidRPr="00331252" w:rsidRDefault="003D4915" w:rsidP="00FE4CBA">
      <w:pPr>
        <w:jc w:val="both"/>
        <w:rPr>
          <w:rFonts w:ascii="Arial" w:hAnsi="Arial" w:cs="Arial"/>
          <w:b/>
          <w:lang w:val="en-GB"/>
        </w:rPr>
      </w:pPr>
    </w:p>
    <w:p w14:paraId="74D56498" w14:textId="77777777" w:rsidR="002A6779" w:rsidRDefault="001072AE" w:rsidP="00FE4CBA">
      <w:pPr>
        <w:pStyle w:val="1Parties"/>
        <w:numPr>
          <w:ilvl w:val="0"/>
          <w:numId w:val="2"/>
        </w:numPr>
        <w:tabs>
          <w:tab w:val="clear" w:pos="1288"/>
          <w:tab w:val="num" w:pos="567"/>
        </w:tabs>
        <w:spacing w:before="0" w:after="0" w:line="240" w:lineRule="auto"/>
        <w:ind w:left="567" w:hanging="567"/>
        <w:rPr>
          <w:rFonts w:ascii="Arial" w:hAnsi="Arial" w:cs="Arial"/>
          <w:sz w:val="20"/>
        </w:rPr>
      </w:pPr>
      <w:r w:rsidRPr="00331252">
        <w:rPr>
          <w:rFonts w:ascii="Arial" w:hAnsi="Arial" w:cs="Arial"/>
          <w:b/>
          <w:sz w:val="20"/>
        </w:rPr>
        <w:t>ENERGY SYSTEMS CATAPULT LIMITED</w:t>
      </w:r>
      <w:r w:rsidRPr="00331252">
        <w:rPr>
          <w:rFonts w:ascii="Arial" w:hAnsi="Arial" w:cs="Arial"/>
          <w:sz w:val="20"/>
        </w:rPr>
        <w:t xml:space="preserve"> incorporated and registered in England and Wales with company </w:t>
      </w:r>
      <w:r w:rsidRPr="00331252">
        <w:rPr>
          <w:rFonts w:ascii="Arial" w:hAnsi="Arial" w:cs="Arial"/>
          <w:color w:val="000000"/>
          <w:sz w:val="20"/>
        </w:rPr>
        <w:t xml:space="preserve">number </w:t>
      </w:r>
      <w:r w:rsidR="00B04B32">
        <w:rPr>
          <w:rFonts w:ascii="Arial" w:hAnsi="Arial" w:cs="Arial"/>
          <w:color w:val="000000"/>
          <w:sz w:val="20"/>
        </w:rPr>
        <w:t>0</w:t>
      </w:r>
      <w:r w:rsidRPr="00331252">
        <w:rPr>
          <w:rFonts w:ascii="Arial" w:hAnsi="Arial" w:cs="Arial"/>
          <w:color w:val="000000"/>
          <w:sz w:val="20"/>
        </w:rPr>
        <w:t>8705784</w:t>
      </w:r>
      <w:r w:rsidRPr="00331252">
        <w:rPr>
          <w:rFonts w:ascii="Arial" w:hAnsi="Arial" w:cs="Arial"/>
          <w:sz w:val="20"/>
        </w:rPr>
        <w:t xml:space="preserve"> whose registered office is at </w:t>
      </w:r>
      <w:r w:rsidR="009641AA">
        <w:rPr>
          <w:rFonts w:ascii="Arial" w:hAnsi="Arial" w:cs="Arial"/>
          <w:sz w:val="20"/>
        </w:rPr>
        <w:t>Cannon House, 7</w:t>
      </w:r>
      <w:r w:rsidR="009641AA" w:rsidRPr="009641AA">
        <w:rPr>
          <w:rFonts w:ascii="Arial" w:hAnsi="Arial" w:cs="Arial"/>
          <w:sz w:val="20"/>
          <w:vertAlign w:val="superscript"/>
        </w:rPr>
        <w:t>th</w:t>
      </w:r>
      <w:r w:rsidR="009641AA">
        <w:rPr>
          <w:rFonts w:ascii="Arial" w:hAnsi="Arial" w:cs="Arial"/>
          <w:sz w:val="20"/>
        </w:rPr>
        <w:t xml:space="preserve"> Floor, </w:t>
      </w:r>
      <w:r w:rsidR="003C42D3">
        <w:rPr>
          <w:rFonts w:ascii="Arial" w:hAnsi="Arial" w:cs="Arial"/>
          <w:sz w:val="20"/>
        </w:rPr>
        <w:t>The</w:t>
      </w:r>
      <w:r w:rsidR="009641AA">
        <w:rPr>
          <w:rFonts w:ascii="Arial" w:hAnsi="Arial" w:cs="Arial"/>
          <w:sz w:val="20"/>
        </w:rPr>
        <w:t xml:space="preserve"> Priory Queensway, Birmingham, B4 6BS</w:t>
      </w:r>
      <w:r w:rsidRPr="00331252">
        <w:rPr>
          <w:rFonts w:ascii="Arial" w:hAnsi="Arial" w:cs="Arial"/>
          <w:sz w:val="20"/>
        </w:rPr>
        <w:t xml:space="preserve"> </w:t>
      </w:r>
      <w:r w:rsidR="005915A3" w:rsidRPr="00331252">
        <w:rPr>
          <w:rFonts w:ascii="Arial" w:hAnsi="Arial" w:cs="Arial"/>
          <w:sz w:val="20"/>
        </w:rPr>
        <w:t>(</w:t>
      </w:r>
      <w:r w:rsidR="005915A3" w:rsidRPr="00331252">
        <w:rPr>
          <w:rFonts w:ascii="Arial" w:hAnsi="Arial" w:cs="Arial"/>
          <w:color w:val="000000"/>
          <w:sz w:val="20"/>
        </w:rPr>
        <w:t>“</w:t>
      </w:r>
      <w:r w:rsidR="005915A3" w:rsidRPr="00FE4CBA">
        <w:rPr>
          <w:rFonts w:ascii="Arial" w:hAnsi="Arial" w:cs="Arial"/>
          <w:b/>
          <w:color w:val="000000"/>
          <w:sz w:val="20"/>
        </w:rPr>
        <w:t>Catapult</w:t>
      </w:r>
      <w:r w:rsidR="005915A3" w:rsidRPr="00331252">
        <w:rPr>
          <w:rFonts w:ascii="Arial" w:hAnsi="Arial" w:cs="Arial"/>
          <w:color w:val="000000"/>
          <w:sz w:val="20"/>
        </w:rPr>
        <w:t>”</w:t>
      </w:r>
      <w:r w:rsidR="005915A3" w:rsidRPr="00331252">
        <w:rPr>
          <w:rFonts w:ascii="Arial" w:hAnsi="Arial" w:cs="Arial"/>
          <w:sz w:val="20"/>
        </w:rPr>
        <w:t>)</w:t>
      </w:r>
      <w:r w:rsidR="002A6779" w:rsidRPr="00331252">
        <w:rPr>
          <w:rFonts w:ascii="Arial" w:hAnsi="Arial" w:cs="Arial"/>
          <w:sz w:val="20"/>
        </w:rPr>
        <w:t>; and</w:t>
      </w:r>
    </w:p>
    <w:p w14:paraId="39810385" w14:textId="77777777" w:rsidR="003D4915" w:rsidRPr="00331252" w:rsidRDefault="003D4915" w:rsidP="00FE4CBA">
      <w:pPr>
        <w:pStyle w:val="1Parties"/>
        <w:numPr>
          <w:ilvl w:val="0"/>
          <w:numId w:val="0"/>
        </w:numPr>
        <w:spacing w:before="0" w:after="0" w:line="240" w:lineRule="auto"/>
        <w:ind w:left="567"/>
        <w:rPr>
          <w:rFonts w:ascii="Arial" w:hAnsi="Arial" w:cs="Arial"/>
          <w:sz w:val="20"/>
        </w:rPr>
      </w:pPr>
    </w:p>
    <w:p w14:paraId="2570D92A" w14:textId="77777777" w:rsidR="002A6779" w:rsidRPr="003C15A0" w:rsidRDefault="00C123E5" w:rsidP="007846D4">
      <w:pPr>
        <w:pStyle w:val="1Parties"/>
        <w:numPr>
          <w:ilvl w:val="0"/>
          <w:numId w:val="2"/>
        </w:numPr>
        <w:tabs>
          <w:tab w:val="clear" w:pos="1288"/>
          <w:tab w:val="num" w:pos="567"/>
        </w:tabs>
        <w:spacing w:before="0" w:after="0" w:line="240" w:lineRule="auto"/>
        <w:ind w:left="567" w:hanging="567"/>
        <w:rPr>
          <w:rFonts w:ascii="Arial" w:hAnsi="Arial" w:cs="Arial"/>
          <w:sz w:val="20"/>
        </w:rPr>
      </w:pPr>
      <w:r>
        <w:rPr>
          <w:rFonts w:ascii="Arial" w:hAnsi="Arial" w:cs="Arial"/>
          <w:b/>
          <w:sz w:val="20"/>
        </w:rPr>
        <w:t>[</w:t>
      </w:r>
      <w:proofErr w:type="gramStart"/>
      <w:r w:rsidRPr="00EE5268">
        <w:rPr>
          <w:rFonts w:ascii="Arial" w:hAnsi="Arial" w:cs="Arial"/>
          <w:b/>
          <w:sz w:val="20"/>
          <w:highlight w:val="yellow"/>
        </w:rPr>
        <w:t>ORGANISATION</w:t>
      </w:r>
      <w:r>
        <w:rPr>
          <w:rFonts w:ascii="Arial" w:hAnsi="Arial" w:cs="Arial"/>
          <w:b/>
          <w:sz w:val="20"/>
        </w:rPr>
        <w:t xml:space="preserve"> ]</w:t>
      </w:r>
      <w:proofErr w:type="gramEnd"/>
      <w:r w:rsidR="00D07B34">
        <w:rPr>
          <w:rFonts w:ascii="Arial" w:hAnsi="Arial" w:cs="Arial"/>
          <w:b/>
          <w:sz w:val="20"/>
        </w:rPr>
        <w:t>,</w:t>
      </w:r>
      <w:r w:rsidR="003C15A0" w:rsidRPr="009D64CE">
        <w:rPr>
          <w:rFonts w:ascii="Arial" w:hAnsi="Arial" w:cs="Arial"/>
          <w:sz w:val="20"/>
        </w:rPr>
        <w:t xml:space="preserve"> </w:t>
      </w:r>
      <w:r w:rsidR="007C2425">
        <w:rPr>
          <w:rFonts w:ascii="Arial" w:hAnsi="Arial" w:cs="Arial"/>
          <w:sz w:val="20"/>
        </w:rPr>
        <w:t xml:space="preserve">a </w:t>
      </w:r>
      <w:r>
        <w:rPr>
          <w:rFonts w:ascii="Arial" w:hAnsi="Arial" w:cs="Arial"/>
          <w:sz w:val="20"/>
        </w:rPr>
        <w:t>company</w:t>
      </w:r>
      <w:r w:rsidR="007C2425">
        <w:rPr>
          <w:rFonts w:ascii="Arial" w:hAnsi="Arial" w:cs="Arial"/>
          <w:sz w:val="20"/>
        </w:rPr>
        <w:t xml:space="preserve"> i</w:t>
      </w:r>
      <w:r w:rsidR="003C15A0" w:rsidRPr="009D64CE">
        <w:rPr>
          <w:rFonts w:ascii="Arial" w:hAnsi="Arial" w:cs="Arial"/>
          <w:sz w:val="20"/>
        </w:rPr>
        <w:t xml:space="preserve">ncorporated and registered in England and Wales with company number </w:t>
      </w:r>
      <w:r w:rsidR="007C2425">
        <w:rPr>
          <w:rFonts w:ascii="Arial" w:hAnsi="Arial" w:cs="Arial"/>
          <w:sz w:val="20"/>
        </w:rPr>
        <w:t xml:space="preserve"> [                           ] </w:t>
      </w:r>
      <w:r w:rsidR="003C15A0" w:rsidRPr="009D64CE">
        <w:rPr>
          <w:rFonts w:ascii="Arial" w:hAnsi="Arial" w:cs="Arial"/>
          <w:sz w:val="20"/>
        </w:rPr>
        <w:t xml:space="preserve">whose registered office is </w:t>
      </w:r>
      <w:r w:rsidR="003C15A0">
        <w:rPr>
          <w:rFonts w:ascii="Arial" w:hAnsi="Arial" w:cs="Arial"/>
          <w:sz w:val="20"/>
        </w:rPr>
        <w:t xml:space="preserve">at </w:t>
      </w:r>
      <w:r w:rsidR="007C2425">
        <w:rPr>
          <w:rFonts w:ascii="Arial" w:hAnsi="Arial" w:cs="Arial"/>
          <w:sz w:val="20"/>
        </w:rPr>
        <w:t xml:space="preserve">[                                                                                             ] </w:t>
      </w:r>
      <w:r w:rsidR="008C64AB" w:rsidRPr="003C15A0">
        <w:rPr>
          <w:rFonts w:ascii="Arial" w:hAnsi="Arial" w:cs="Arial"/>
          <w:sz w:val="20"/>
        </w:rPr>
        <w:t>(the “</w:t>
      </w:r>
      <w:r w:rsidR="00A41233">
        <w:rPr>
          <w:rFonts w:ascii="Arial" w:hAnsi="Arial" w:cs="Arial"/>
          <w:b/>
          <w:sz w:val="20"/>
        </w:rPr>
        <w:t>Supplier</w:t>
      </w:r>
      <w:r w:rsidR="008C64AB" w:rsidRPr="003C15A0">
        <w:rPr>
          <w:rFonts w:ascii="Arial" w:hAnsi="Arial" w:cs="Arial"/>
          <w:sz w:val="20"/>
        </w:rPr>
        <w:t>”)</w:t>
      </w:r>
      <w:r w:rsidR="002A6779" w:rsidRPr="003C15A0">
        <w:rPr>
          <w:rFonts w:ascii="Arial" w:hAnsi="Arial" w:cs="Arial"/>
          <w:sz w:val="20"/>
        </w:rPr>
        <w:t>.</w:t>
      </w:r>
    </w:p>
    <w:p w14:paraId="7547DD8C" w14:textId="77777777" w:rsidR="005A5AF2" w:rsidRPr="00331252" w:rsidRDefault="005A5AF2" w:rsidP="00FE4CBA">
      <w:pPr>
        <w:pStyle w:val="1Parties"/>
        <w:numPr>
          <w:ilvl w:val="0"/>
          <w:numId w:val="0"/>
        </w:numPr>
        <w:spacing w:before="0" w:after="0" w:line="240" w:lineRule="auto"/>
        <w:ind w:left="567"/>
        <w:rPr>
          <w:rFonts w:ascii="Arial" w:hAnsi="Arial" w:cs="Arial"/>
          <w:sz w:val="20"/>
        </w:rPr>
      </w:pPr>
    </w:p>
    <w:p w14:paraId="610B3406" w14:textId="77777777" w:rsidR="00C60D8C" w:rsidRDefault="00C60D8C" w:rsidP="00FE4CBA">
      <w:pPr>
        <w:jc w:val="both"/>
        <w:rPr>
          <w:rFonts w:ascii="Arial" w:hAnsi="Arial" w:cs="Arial"/>
          <w:b/>
          <w:lang w:val="en-GB"/>
        </w:rPr>
      </w:pPr>
      <w:r w:rsidRPr="00331252">
        <w:rPr>
          <w:rFonts w:ascii="Arial" w:hAnsi="Arial" w:cs="Arial"/>
          <w:b/>
          <w:lang w:val="en-GB"/>
        </w:rPr>
        <w:t>Background</w:t>
      </w:r>
    </w:p>
    <w:p w14:paraId="05D7C73D" w14:textId="77777777" w:rsidR="00A41233" w:rsidRPr="00331252" w:rsidRDefault="00A41233" w:rsidP="00FE4CBA">
      <w:pPr>
        <w:jc w:val="both"/>
        <w:rPr>
          <w:rFonts w:ascii="Arial" w:hAnsi="Arial" w:cs="Arial"/>
          <w:b/>
          <w:lang w:val="en-GB"/>
        </w:rPr>
      </w:pPr>
    </w:p>
    <w:p w14:paraId="420328B5" w14:textId="10C7FC38" w:rsidR="00C60D8C" w:rsidRDefault="00AC50B7" w:rsidP="00FE4CBA">
      <w:pPr>
        <w:jc w:val="both"/>
        <w:rPr>
          <w:rFonts w:ascii="Arial" w:hAnsi="Arial" w:cs="Arial"/>
          <w:lang w:val="en-GB"/>
        </w:rPr>
      </w:pPr>
      <w:r w:rsidRPr="00331252">
        <w:rPr>
          <w:rFonts w:ascii="Arial" w:hAnsi="Arial" w:cs="Arial"/>
          <w:lang w:val="en-GB"/>
        </w:rPr>
        <w:t>Catapult</w:t>
      </w:r>
      <w:r w:rsidR="00C60D8C" w:rsidRPr="00331252">
        <w:rPr>
          <w:rFonts w:ascii="Arial" w:hAnsi="Arial" w:cs="Arial"/>
          <w:lang w:val="en-GB"/>
        </w:rPr>
        <w:t xml:space="preserve"> wishes to contract the </w:t>
      </w:r>
      <w:r w:rsidR="00A41233">
        <w:rPr>
          <w:rFonts w:ascii="Arial" w:hAnsi="Arial" w:cs="Arial"/>
          <w:lang w:val="en-GB"/>
        </w:rPr>
        <w:t>Supplier</w:t>
      </w:r>
      <w:r w:rsidR="00C60D8C" w:rsidRPr="00331252">
        <w:rPr>
          <w:rFonts w:ascii="Arial" w:hAnsi="Arial" w:cs="Arial"/>
          <w:lang w:val="en-GB"/>
        </w:rPr>
        <w:t xml:space="preserve"> </w:t>
      </w:r>
      <w:r w:rsidR="009520B4" w:rsidRPr="00331252">
        <w:rPr>
          <w:rFonts w:ascii="Arial" w:hAnsi="Arial" w:cs="Arial"/>
          <w:lang w:val="en-GB"/>
        </w:rPr>
        <w:t>to provide the Services to it</w:t>
      </w:r>
      <w:r w:rsidR="003D4915">
        <w:rPr>
          <w:rFonts w:ascii="Arial" w:hAnsi="Arial" w:cs="Arial"/>
          <w:lang w:val="en-GB"/>
        </w:rPr>
        <w:t xml:space="preserve">, as described in the </w:t>
      </w:r>
      <w:r w:rsidR="004A7396">
        <w:rPr>
          <w:rFonts w:ascii="Arial" w:hAnsi="Arial" w:cs="Arial"/>
          <w:lang w:val="en-GB"/>
        </w:rPr>
        <w:t>Contract Data</w:t>
      </w:r>
      <w:r w:rsidR="00A41233">
        <w:rPr>
          <w:rFonts w:ascii="Arial" w:hAnsi="Arial" w:cs="Arial"/>
          <w:lang w:val="en-GB"/>
        </w:rPr>
        <w:t xml:space="preserve"> </w:t>
      </w:r>
      <w:r w:rsidR="003F1B2B">
        <w:rPr>
          <w:rFonts w:ascii="Arial" w:hAnsi="Arial" w:cs="Arial"/>
          <w:lang w:val="en-GB"/>
        </w:rPr>
        <w:t>and in the Services Schedule</w:t>
      </w:r>
      <w:r w:rsidR="00C60D8C" w:rsidRPr="00331252">
        <w:rPr>
          <w:rFonts w:ascii="Arial" w:hAnsi="Arial" w:cs="Arial"/>
          <w:lang w:val="en-GB"/>
        </w:rPr>
        <w:t>.</w:t>
      </w:r>
    </w:p>
    <w:p w14:paraId="0E3D6E6A" w14:textId="77777777" w:rsidR="003D4915" w:rsidRDefault="003D4915" w:rsidP="00FE4CBA">
      <w:pPr>
        <w:jc w:val="both"/>
        <w:rPr>
          <w:rFonts w:ascii="Arial" w:hAnsi="Arial" w:cs="Arial"/>
          <w:lang w:val="en-GB"/>
        </w:rPr>
      </w:pPr>
    </w:p>
    <w:p w14:paraId="65C196FF" w14:textId="77777777" w:rsidR="003D4915" w:rsidRPr="00FE4CBA" w:rsidRDefault="003D4915" w:rsidP="00FE4CBA">
      <w:pPr>
        <w:jc w:val="both"/>
        <w:rPr>
          <w:rFonts w:ascii="Arial" w:hAnsi="Arial" w:cs="Arial"/>
          <w:b/>
          <w:lang w:val="en-GB"/>
        </w:rPr>
      </w:pPr>
      <w:r>
        <w:rPr>
          <w:rFonts w:ascii="Arial" w:hAnsi="Arial" w:cs="Arial"/>
          <w:b/>
          <w:lang w:val="en-GB"/>
        </w:rPr>
        <w:t>It is agreed that:</w:t>
      </w:r>
    </w:p>
    <w:p w14:paraId="1DD7E555" w14:textId="547C3D6B" w:rsidR="003D4915" w:rsidRPr="00FE4CBA" w:rsidRDefault="009349FC" w:rsidP="00FE4CBA">
      <w:pPr>
        <w:jc w:val="both"/>
        <w:rPr>
          <w:rFonts w:ascii="Arial" w:hAnsi="Arial" w:cs="Arial"/>
        </w:rPr>
      </w:pPr>
      <w:r w:rsidRPr="003F1B2B">
        <w:rPr>
          <w:rFonts w:ascii="Arial" w:hAnsi="Arial" w:cs="Arial"/>
        </w:rPr>
        <w:t xml:space="preserve">The </w:t>
      </w:r>
      <w:r w:rsidR="00A41233" w:rsidRPr="003F1B2B">
        <w:rPr>
          <w:rFonts w:ascii="Arial" w:hAnsi="Arial" w:cs="Arial"/>
        </w:rPr>
        <w:t>Supplier</w:t>
      </w:r>
      <w:r w:rsidRPr="003F1B2B">
        <w:rPr>
          <w:rFonts w:ascii="Arial" w:hAnsi="Arial" w:cs="Arial"/>
        </w:rPr>
        <w:t xml:space="preserve"> </w:t>
      </w:r>
      <w:r w:rsidR="00DA6D30">
        <w:rPr>
          <w:rFonts w:ascii="Arial" w:hAnsi="Arial" w:cs="Arial"/>
        </w:rPr>
        <w:t xml:space="preserve">shall </w:t>
      </w:r>
      <w:r w:rsidRPr="003F1B2B">
        <w:rPr>
          <w:rFonts w:ascii="Arial" w:hAnsi="Arial" w:cs="Arial"/>
        </w:rPr>
        <w:t xml:space="preserve">carry out the Services </w:t>
      </w:r>
      <w:r w:rsidR="00915A7C" w:rsidRPr="003F1B2B">
        <w:rPr>
          <w:rFonts w:ascii="Arial" w:hAnsi="Arial" w:cs="Arial"/>
        </w:rPr>
        <w:t>in accordance with this Agreement</w:t>
      </w:r>
      <w:r w:rsidR="003F1B2B" w:rsidRPr="003F1B2B">
        <w:rPr>
          <w:rFonts w:ascii="Arial" w:hAnsi="Arial" w:cs="Arial"/>
        </w:rPr>
        <w:t xml:space="preserve"> and </w:t>
      </w:r>
      <w:r w:rsidR="003D4915" w:rsidRPr="003F1B2B">
        <w:rPr>
          <w:rFonts w:ascii="Arial" w:hAnsi="Arial" w:cs="Arial"/>
        </w:rPr>
        <w:t>Catapult</w:t>
      </w:r>
      <w:r w:rsidR="003D4915" w:rsidRPr="003F1B2B">
        <w:rPr>
          <w:rFonts w:ascii="Arial" w:hAnsi="Arial" w:cs="Arial"/>
          <w:i/>
        </w:rPr>
        <w:t xml:space="preserve"> </w:t>
      </w:r>
      <w:r w:rsidR="003F1B2B" w:rsidRPr="003F1B2B">
        <w:rPr>
          <w:rFonts w:ascii="Arial" w:hAnsi="Arial" w:cs="Arial"/>
          <w:iCs/>
        </w:rPr>
        <w:t>shall</w:t>
      </w:r>
      <w:r w:rsidR="003F1B2B" w:rsidRPr="003F1B2B">
        <w:rPr>
          <w:rFonts w:ascii="Arial" w:hAnsi="Arial" w:cs="Arial"/>
          <w:i/>
        </w:rPr>
        <w:t xml:space="preserve"> </w:t>
      </w:r>
      <w:r w:rsidRPr="003F1B2B">
        <w:rPr>
          <w:rFonts w:ascii="Arial" w:hAnsi="Arial" w:cs="Arial"/>
        </w:rPr>
        <w:t xml:space="preserve">pay the </w:t>
      </w:r>
      <w:r w:rsidR="00A41233" w:rsidRPr="003F1B2B">
        <w:rPr>
          <w:rFonts w:ascii="Arial" w:hAnsi="Arial" w:cs="Arial"/>
        </w:rPr>
        <w:t>Sup</w:t>
      </w:r>
      <w:r w:rsidR="00A41233">
        <w:rPr>
          <w:rFonts w:ascii="Arial" w:hAnsi="Arial" w:cs="Arial"/>
        </w:rPr>
        <w:t>plier</w:t>
      </w:r>
      <w:r w:rsidRPr="00FE4CBA">
        <w:rPr>
          <w:rFonts w:ascii="Arial" w:hAnsi="Arial" w:cs="Arial"/>
          <w:i/>
        </w:rPr>
        <w:t xml:space="preserve"> </w:t>
      </w:r>
      <w:r w:rsidRPr="00FE4CBA">
        <w:rPr>
          <w:rFonts w:ascii="Arial" w:hAnsi="Arial" w:cs="Arial"/>
        </w:rPr>
        <w:t xml:space="preserve">the amount due </w:t>
      </w:r>
      <w:r>
        <w:rPr>
          <w:rFonts w:ascii="Arial" w:hAnsi="Arial" w:cs="Arial"/>
        </w:rPr>
        <w:t>as id</w:t>
      </w:r>
      <w:r w:rsidR="009A0139">
        <w:rPr>
          <w:rFonts w:ascii="Arial" w:hAnsi="Arial" w:cs="Arial"/>
        </w:rPr>
        <w:t xml:space="preserve">entified in the </w:t>
      </w:r>
      <w:r w:rsidR="004A7396">
        <w:rPr>
          <w:rFonts w:ascii="Arial" w:hAnsi="Arial" w:cs="Arial"/>
        </w:rPr>
        <w:t>Contract Data</w:t>
      </w:r>
      <w:r w:rsidR="003F1B2B">
        <w:rPr>
          <w:rFonts w:ascii="Arial" w:hAnsi="Arial" w:cs="Arial"/>
        </w:rPr>
        <w:t xml:space="preserve"> and </w:t>
      </w:r>
      <w:r w:rsidR="00DA6D30">
        <w:rPr>
          <w:rFonts w:ascii="Arial" w:hAnsi="Arial" w:cs="Arial"/>
        </w:rPr>
        <w:t xml:space="preserve">Payment </w:t>
      </w:r>
      <w:r w:rsidR="003F1B2B">
        <w:rPr>
          <w:rFonts w:ascii="Arial" w:hAnsi="Arial" w:cs="Arial"/>
        </w:rPr>
        <w:t>Schedule</w:t>
      </w:r>
      <w:r w:rsidR="003D4915" w:rsidRPr="00FE4CBA">
        <w:rPr>
          <w:rFonts w:ascii="Arial" w:hAnsi="Arial" w:cs="Arial"/>
        </w:rPr>
        <w:t>.</w:t>
      </w:r>
    </w:p>
    <w:p w14:paraId="7E85A6AC" w14:textId="77777777" w:rsidR="00FE4CBA" w:rsidRDefault="00FE4CBA" w:rsidP="00FE4CBA">
      <w:pPr>
        <w:pStyle w:val="Level1"/>
        <w:spacing w:after="0" w:line="240" w:lineRule="auto"/>
        <w:rPr>
          <w:rFonts w:ascii="Arial" w:hAnsi="Arial" w:cs="Arial"/>
        </w:rPr>
      </w:pPr>
    </w:p>
    <w:p w14:paraId="6858088C" w14:textId="77777777" w:rsidR="00FE4CBA" w:rsidRPr="00FE4CBA" w:rsidRDefault="00FE4CBA" w:rsidP="00FE4CBA">
      <w:pPr>
        <w:pStyle w:val="Level1"/>
        <w:spacing w:after="0" w:line="240" w:lineRule="auto"/>
        <w:rPr>
          <w:rFonts w:ascii="Arial" w:hAnsi="Arial" w:cs="Arial"/>
          <w:b/>
        </w:rPr>
      </w:pPr>
      <w:r>
        <w:rPr>
          <w:rFonts w:ascii="Arial" w:hAnsi="Arial" w:cs="Arial"/>
          <w:b/>
        </w:rPr>
        <w:t>Contract Documents</w:t>
      </w:r>
    </w:p>
    <w:p w14:paraId="144CCAA3" w14:textId="77777777" w:rsidR="00FE4CBA" w:rsidRDefault="003D4915" w:rsidP="00FE4CBA">
      <w:pPr>
        <w:pStyle w:val="Level1"/>
        <w:spacing w:after="0" w:line="240" w:lineRule="auto"/>
        <w:rPr>
          <w:rFonts w:ascii="Arial" w:hAnsi="Arial" w:cs="Arial"/>
        </w:rPr>
      </w:pPr>
      <w:r w:rsidRPr="00337D53">
        <w:rPr>
          <w:rFonts w:ascii="Arial" w:hAnsi="Arial" w:cs="Arial"/>
        </w:rPr>
        <w:t>The documents forming part of this contract are</w:t>
      </w:r>
      <w:r w:rsidR="00FE4CBA">
        <w:rPr>
          <w:rFonts w:ascii="Arial" w:hAnsi="Arial" w:cs="Arial"/>
        </w:rPr>
        <w:t xml:space="preserve"> (in order of precedence)</w:t>
      </w:r>
      <w:r w:rsidR="00472A98">
        <w:rPr>
          <w:rFonts w:ascii="Arial" w:hAnsi="Arial" w:cs="Arial"/>
        </w:rPr>
        <w:t>:</w:t>
      </w:r>
    </w:p>
    <w:p w14:paraId="610698A5" w14:textId="2E00E8ED" w:rsidR="003D4915" w:rsidRPr="00337D53" w:rsidRDefault="00E60351" w:rsidP="00472A98">
      <w:pPr>
        <w:pStyle w:val="Level1"/>
        <w:numPr>
          <w:ilvl w:val="0"/>
          <w:numId w:val="20"/>
        </w:numPr>
        <w:spacing w:after="0" w:line="240" w:lineRule="auto"/>
        <w:rPr>
          <w:rFonts w:ascii="Arial" w:hAnsi="Arial" w:cs="Arial"/>
        </w:rPr>
      </w:pPr>
      <w:r>
        <w:rPr>
          <w:rFonts w:ascii="Arial" w:hAnsi="Arial" w:cs="Arial"/>
        </w:rPr>
        <w:t>T</w:t>
      </w:r>
      <w:r w:rsidR="003D4915" w:rsidRPr="00337D53">
        <w:rPr>
          <w:rFonts w:ascii="Arial" w:hAnsi="Arial" w:cs="Arial"/>
        </w:rPr>
        <w:t xml:space="preserve">his Contract </w:t>
      </w:r>
      <w:proofErr w:type="gramStart"/>
      <w:r w:rsidR="003D4915" w:rsidRPr="00337D53">
        <w:rPr>
          <w:rFonts w:ascii="Arial" w:hAnsi="Arial" w:cs="Arial"/>
        </w:rPr>
        <w:t>A</w:t>
      </w:r>
      <w:r w:rsidR="00FE4CBA">
        <w:rPr>
          <w:rFonts w:ascii="Arial" w:hAnsi="Arial" w:cs="Arial"/>
        </w:rPr>
        <w:t>greement</w:t>
      </w:r>
      <w:r w:rsidR="00472A98">
        <w:rPr>
          <w:rFonts w:ascii="Arial" w:hAnsi="Arial" w:cs="Arial"/>
        </w:rPr>
        <w:t>;</w:t>
      </w:r>
      <w:proofErr w:type="gramEnd"/>
    </w:p>
    <w:p w14:paraId="551ACC14" w14:textId="77777777" w:rsidR="003D4915" w:rsidRDefault="00E52949" w:rsidP="00472A98">
      <w:pPr>
        <w:pStyle w:val="Level2"/>
        <w:numPr>
          <w:ilvl w:val="0"/>
          <w:numId w:val="20"/>
        </w:numPr>
        <w:spacing w:after="0" w:line="240" w:lineRule="auto"/>
        <w:rPr>
          <w:rFonts w:ascii="Arial" w:hAnsi="Arial" w:cs="Arial"/>
        </w:rPr>
      </w:pPr>
      <w:r>
        <w:rPr>
          <w:rFonts w:ascii="Arial" w:hAnsi="Arial" w:cs="Arial"/>
        </w:rPr>
        <w:t>Schedule 1 (</w:t>
      </w:r>
      <w:r w:rsidR="00B6177D">
        <w:rPr>
          <w:rFonts w:ascii="Arial" w:hAnsi="Arial" w:cs="Arial"/>
        </w:rPr>
        <w:t>Contract Data</w:t>
      </w:r>
      <w:proofErr w:type="gramStart"/>
      <w:r>
        <w:rPr>
          <w:rFonts w:ascii="Arial" w:hAnsi="Arial" w:cs="Arial"/>
        </w:rPr>
        <w:t>)</w:t>
      </w:r>
      <w:r w:rsidR="00472A98">
        <w:rPr>
          <w:rFonts w:ascii="Arial" w:hAnsi="Arial" w:cs="Arial"/>
        </w:rPr>
        <w:t>;</w:t>
      </w:r>
      <w:proofErr w:type="gramEnd"/>
    </w:p>
    <w:p w14:paraId="001408D1" w14:textId="6323AE62" w:rsidR="00B6177D" w:rsidRDefault="00E52949" w:rsidP="00B6177D">
      <w:pPr>
        <w:pStyle w:val="Level2"/>
        <w:numPr>
          <w:ilvl w:val="0"/>
          <w:numId w:val="20"/>
        </w:numPr>
        <w:spacing w:after="0" w:line="240" w:lineRule="auto"/>
        <w:rPr>
          <w:rFonts w:ascii="Arial" w:hAnsi="Arial" w:cs="Arial"/>
        </w:rPr>
      </w:pPr>
      <w:r>
        <w:rPr>
          <w:rFonts w:ascii="Arial" w:hAnsi="Arial" w:cs="Arial"/>
        </w:rPr>
        <w:t xml:space="preserve">Schedule 2 (Terms and Conditions for the </w:t>
      </w:r>
      <w:r w:rsidR="004A7396">
        <w:rPr>
          <w:rFonts w:ascii="Arial" w:hAnsi="Arial" w:cs="Arial"/>
        </w:rPr>
        <w:t>Purchase</w:t>
      </w:r>
      <w:r>
        <w:rPr>
          <w:rFonts w:ascii="Arial" w:hAnsi="Arial" w:cs="Arial"/>
        </w:rPr>
        <w:t xml:space="preserve"> of Services</w:t>
      </w:r>
      <w:proofErr w:type="gramStart"/>
      <w:r>
        <w:rPr>
          <w:rFonts w:ascii="Arial" w:hAnsi="Arial" w:cs="Arial"/>
        </w:rPr>
        <w:t>)</w:t>
      </w:r>
      <w:r w:rsidR="00B6177D">
        <w:rPr>
          <w:rFonts w:ascii="Arial" w:hAnsi="Arial" w:cs="Arial"/>
        </w:rPr>
        <w:t>;</w:t>
      </w:r>
      <w:proofErr w:type="gramEnd"/>
    </w:p>
    <w:p w14:paraId="6AE5CEB9" w14:textId="477AAE9A" w:rsidR="003F1B2B" w:rsidRDefault="003F1B2B" w:rsidP="00B6177D">
      <w:pPr>
        <w:pStyle w:val="Level2"/>
        <w:numPr>
          <w:ilvl w:val="0"/>
          <w:numId w:val="20"/>
        </w:numPr>
        <w:spacing w:after="0" w:line="240" w:lineRule="auto"/>
        <w:rPr>
          <w:rFonts w:ascii="Arial" w:hAnsi="Arial" w:cs="Arial"/>
        </w:rPr>
      </w:pPr>
      <w:r>
        <w:rPr>
          <w:rFonts w:ascii="Arial" w:hAnsi="Arial" w:cs="Arial"/>
        </w:rPr>
        <w:t>Schedule 3 (Services</w:t>
      </w:r>
      <w:proofErr w:type="gramStart"/>
      <w:r>
        <w:rPr>
          <w:rFonts w:ascii="Arial" w:hAnsi="Arial" w:cs="Arial"/>
        </w:rPr>
        <w:t>);</w:t>
      </w:r>
      <w:proofErr w:type="gramEnd"/>
    </w:p>
    <w:p w14:paraId="55EA1C58" w14:textId="70D91B5F" w:rsidR="003F1B2B" w:rsidRDefault="003F1B2B" w:rsidP="00B6177D">
      <w:pPr>
        <w:pStyle w:val="Level2"/>
        <w:numPr>
          <w:ilvl w:val="0"/>
          <w:numId w:val="20"/>
        </w:numPr>
        <w:spacing w:after="0" w:line="240" w:lineRule="auto"/>
        <w:rPr>
          <w:rFonts w:ascii="Arial" w:hAnsi="Arial" w:cs="Arial"/>
        </w:rPr>
      </w:pPr>
      <w:r>
        <w:rPr>
          <w:rFonts w:ascii="Arial" w:hAnsi="Arial" w:cs="Arial"/>
        </w:rPr>
        <w:t>Schedule 4 (KPIs</w:t>
      </w:r>
      <w:proofErr w:type="gramStart"/>
      <w:r>
        <w:rPr>
          <w:rFonts w:ascii="Arial" w:hAnsi="Arial" w:cs="Arial"/>
        </w:rPr>
        <w:t>);</w:t>
      </w:r>
      <w:proofErr w:type="gramEnd"/>
    </w:p>
    <w:p w14:paraId="53FC0AF7" w14:textId="5DFC8CFF" w:rsidR="003F1B2B" w:rsidRPr="00B6177D" w:rsidRDefault="003F1B2B" w:rsidP="00B6177D">
      <w:pPr>
        <w:pStyle w:val="Level2"/>
        <w:numPr>
          <w:ilvl w:val="0"/>
          <w:numId w:val="20"/>
        </w:numPr>
        <w:spacing w:after="0" w:line="240" w:lineRule="auto"/>
        <w:rPr>
          <w:rFonts w:ascii="Arial" w:hAnsi="Arial" w:cs="Arial"/>
        </w:rPr>
      </w:pPr>
      <w:r>
        <w:rPr>
          <w:rFonts w:ascii="Arial" w:hAnsi="Arial" w:cs="Arial"/>
        </w:rPr>
        <w:t>Schedule 5 (Payment</w:t>
      </w:r>
      <w:proofErr w:type="gramStart"/>
      <w:r>
        <w:rPr>
          <w:rFonts w:ascii="Arial" w:hAnsi="Arial" w:cs="Arial"/>
        </w:rPr>
        <w:t>);</w:t>
      </w:r>
      <w:proofErr w:type="gramEnd"/>
    </w:p>
    <w:p w14:paraId="51F0B751" w14:textId="3D4D141A" w:rsidR="00FE4CBA" w:rsidRPr="003F1B2B" w:rsidRDefault="003F1B2B" w:rsidP="00997C92">
      <w:pPr>
        <w:pStyle w:val="Level2"/>
        <w:numPr>
          <w:ilvl w:val="0"/>
          <w:numId w:val="20"/>
        </w:numPr>
        <w:spacing w:after="0" w:line="240" w:lineRule="auto"/>
        <w:rPr>
          <w:rFonts w:ascii="Arial" w:hAnsi="Arial" w:cs="Arial"/>
        </w:rPr>
      </w:pPr>
      <w:r w:rsidRPr="003F1B2B">
        <w:rPr>
          <w:rFonts w:ascii="Arial" w:hAnsi="Arial" w:cs="Arial"/>
        </w:rPr>
        <w:t>Schedule 6 (</w:t>
      </w:r>
      <w:r w:rsidR="00A41233" w:rsidRPr="003F1B2B">
        <w:rPr>
          <w:rFonts w:ascii="Arial" w:hAnsi="Arial" w:cs="Arial"/>
        </w:rPr>
        <w:t>Supplier</w:t>
      </w:r>
      <w:r w:rsidR="00FE4CBA" w:rsidRPr="003F1B2B">
        <w:rPr>
          <w:rFonts w:ascii="Arial" w:hAnsi="Arial" w:cs="Arial"/>
        </w:rPr>
        <w:t>’s Tender</w:t>
      </w:r>
      <w:r>
        <w:rPr>
          <w:rFonts w:ascii="Arial" w:hAnsi="Arial" w:cs="Arial"/>
        </w:rPr>
        <w:t>).</w:t>
      </w:r>
    </w:p>
    <w:p w14:paraId="1AB59018" w14:textId="77777777" w:rsidR="00B6177D" w:rsidRDefault="00B6177D" w:rsidP="003637DB">
      <w:pPr>
        <w:pStyle w:val="Level2"/>
        <w:tabs>
          <w:tab w:val="clear" w:pos="851"/>
        </w:tabs>
        <w:spacing w:after="0" w:line="240" w:lineRule="auto"/>
        <w:ind w:left="720" w:firstLine="0"/>
        <w:rPr>
          <w:rFonts w:ascii="Arial" w:hAnsi="Arial" w:cs="Arial"/>
        </w:rPr>
      </w:pPr>
    </w:p>
    <w:p w14:paraId="4265B140" w14:textId="79D0F0E9" w:rsidR="00EA7C4F" w:rsidRPr="00337D53" w:rsidRDefault="00EA7C4F" w:rsidP="00EA7C4F">
      <w:pPr>
        <w:pStyle w:val="Level2"/>
        <w:spacing w:after="0" w:line="240" w:lineRule="auto"/>
        <w:rPr>
          <w:rFonts w:ascii="Arial" w:hAnsi="Arial" w:cs="Arial"/>
        </w:rPr>
      </w:pPr>
      <w:r>
        <w:rPr>
          <w:rFonts w:ascii="Arial" w:hAnsi="Arial" w:cs="Arial"/>
        </w:rPr>
        <w:t>together the “</w:t>
      </w:r>
      <w:r w:rsidRPr="00EA7C4F">
        <w:rPr>
          <w:rFonts w:ascii="Arial" w:hAnsi="Arial" w:cs="Arial"/>
          <w:b/>
        </w:rPr>
        <w:t>Agreement</w:t>
      </w:r>
      <w:r>
        <w:rPr>
          <w:rFonts w:ascii="Arial" w:hAnsi="Arial" w:cs="Arial"/>
        </w:rPr>
        <w:t>”.</w:t>
      </w:r>
    </w:p>
    <w:p w14:paraId="524DB77F" w14:textId="77777777" w:rsidR="00FE4CBA" w:rsidRDefault="00FE4CBA" w:rsidP="00FE4CBA">
      <w:pPr>
        <w:pStyle w:val="1Parties"/>
        <w:numPr>
          <w:ilvl w:val="0"/>
          <w:numId w:val="0"/>
        </w:numPr>
        <w:tabs>
          <w:tab w:val="left" w:pos="720"/>
        </w:tabs>
        <w:spacing w:before="0" w:after="0" w:line="240" w:lineRule="auto"/>
        <w:rPr>
          <w:rFonts w:ascii="Arial" w:hAnsi="Arial" w:cs="Arial"/>
          <w:b/>
          <w:sz w:val="20"/>
        </w:rPr>
      </w:pPr>
    </w:p>
    <w:p w14:paraId="0A855569" w14:textId="77777777" w:rsidR="00587129" w:rsidRDefault="00587129" w:rsidP="00FE4CBA">
      <w:pPr>
        <w:pStyle w:val="1Parties"/>
        <w:numPr>
          <w:ilvl w:val="0"/>
          <w:numId w:val="0"/>
        </w:numPr>
        <w:tabs>
          <w:tab w:val="left" w:pos="720"/>
        </w:tabs>
        <w:spacing w:before="0" w:after="0" w:line="240" w:lineRule="auto"/>
        <w:rPr>
          <w:rFonts w:ascii="Arial" w:hAnsi="Arial" w:cs="Arial"/>
          <w:b/>
          <w:sz w:val="20"/>
        </w:rPr>
      </w:pPr>
      <w:r w:rsidRPr="00331252">
        <w:rPr>
          <w:rFonts w:ascii="Arial" w:hAnsi="Arial" w:cs="Arial"/>
          <w:b/>
          <w:sz w:val="20"/>
        </w:rPr>
        <w:t>This Agreement has been entered into on the date stated at the beginning of this Agreement</w:t>
      </w:r>
    </w:p>
    <w:p w14:paraId="382A618E" w14:textId="77777777" w:rsidR="00FE4CBA" w:rsidRDefault="00FE4CBA" w:rsidP="00FE4CBA">
      <w:pPr>
        <w:pStyle w:val="1Parties"/>
        <w:numPr>
          <w:ilvl w:val="0"/>
          <w:numId w:val="0"/>
        </w:numPr>
        <w:tabs>
          <w:tab w:val="left" w:pos="720"/>
        </w:tabs>
        <w:spacing w:before="0" w:after="0" w:line="240" w:lineRule="auto"/>
        <w:rPr>
          <w:rFonts w:ascii="Arial" w:hAnsi="Arial" w:cs="Arial"/>
          <w:b/>
          <w:sz w:val="20"/>
        </w:rPr>
      </w:pPr>
    </w:p>
    <w:p w14:paraId="4CED5835" w14:textId="77777777" w:rsidR="00FE4CBA" w:rsidRPr="00331252" w:rsidRDefault="00FE4CBA" w:rsidP="00FE4CBA">
      <w:pPr>
        <w:pStyle w:val="1Parties"/>
        <w:numPr>
          <w:ilvl w:val="0"/>
          <w:numId w:val="0"/>
        </w:numPr>
        <w:tabs>
          <w:tab w:val="left" w:pos="720"/>
        </w:tabs>
        <w:spacing w:before="0" w:after="0" w:line="240" w:lineRule="auto"/>
        <w:rPr>
          <w:rFonts w:ascii="Arial" w:hAnsi="Arial" w:cs="Arial"/>
          <w:b/>
          <w:sz w:val="20"/>
        </w:rPr>
      </w:pPr>
    </w:p>
    <w:p w14:paraId="485DB801" w14:textId="77777777" w:rsidR="00395441" w:rsidRPr="00331252" w:rsidRDefault="00395441" w:rsidP="00FE4CBA">
      <w:pPr>
        <w:pStyle w:val="1Parties"/>
        <w:numPr>
          <w:ilvl w:val="0"/>
          <w:numId w:val="0"/>
        </w:numPr>
        <w:spacing w:before="0" w:after="0" w:line="240" w:lineRule="auto"/>
        <w:rPr>
          <w:rFonts w:ascii="Arial" w:hAnsi="Arial" w:cs="Arial"/>
          <w:b/>
          <w:sz w:val="20"/>
        </w:rPr>
      </w:pPr>
    </w:p>
    <w:tbl>
      <w:tblPr>
        <w:tblW w:w="9180" w:type="dxa"/>
        <w:tblInd w:w="108" w:type="dxa"/>
        <w:tblLayout w:type="fixed"/>
        <w:tblLook w:val="0000" w:firstRow="0" w:lastRow="0" w:firstColumn="0" w:lastColumn="0" w:noHBand="0" w:noVBand="0"/>
      </w:tblPr>
      <w:tblGrid>
        <w:gridCol w:w="2160"/>
        <w:gridCol w:w="3420"/>
        <w:gridCol w:w="3600"/>
      </w:tblGrid>
      <w:tr w:rsidR="00005F52" w:rsidRPr="00331252" w14:paraId="0E85CC40" w14:textId="77777777" w:rsidTr="00005F52">
        <w:trPr>
          <w:trHeight w:val="1297"/>
        </w:trPr>
        <w:tc>
          <w:tcPr>
            <w:tcW w:w="2160" w:type="dxa"/>
          </w:tcPr>
          <w:p w14:paraId="4E68D488" w14:textId="77777777" w:rsidR="00005F52" w:rsidRPr="00331252" w:rsidRDefault="00005F52" w:rsidP="00FE4CBA">
            <w:pPr>
              <w:pStyle w:val="XExecution"/>
              <w:spacing w:line="240" w:lineRule="auto"/>
              <w:rPr>
                <w:rFonts w:ascii="Arial" w:hAnsi="Arial" w:cs="Arial"/>
                <w:sz w:val="20"/>
              </w:rPr>
            </w:pPr>
            <w:r w:rsidRPr="00331252">
              <w:rPr>
                <w:rFonts w:ascii="Arial" w:hAnsi="Arial" w:cs="Arial"/>
                <w:sz w:val="20"/>
              </w:rPr>
              <w:t>Signed by:</w:t>
            </w:r>
          </w:p>
          <w:p w14:paraId="26AE3AE7" w14:textId="77777777" w:rsidR="00005F52" w:rsidRPr="00331252" w:rsidRDefault="00005F52" w:rsidP="00FE4CBA">
            <w:pPr>
              <w:pStyle w:val="XExecution"/>
              <w:spacing w:line="240" w:lineRule="auto"/>
              <w:rPr>
                <w:rFonts w:ascii="Arial" w:hAnsi="Arial" w:cs="Arial"/>
                <w:sz w:val="20"/>
              </w:rPr>
            </w:pPr>
          </w:p>
          <w:p w14:paraId="05166D10" w14:textId="77777777" w:rsidR="00005F52" w:rsidRPr="00331252" w:rsidRDefault="00005F52" w:rsidP="00FE4CBA">
            <w:pPr>
              <w:pStyle w:val="XExecution"/>
              <w:spacing w:line="240" w:lineRule="auto"/>
              <w:rPr>
                <w:rFonts w:ascii="Arial" w:hAnsi="Arial" w:cs="Arial"/>
                <w:sz w:val="20"/>
              </w:rPr>
            </w:pPr>
          </w:p>
          <w:p w14:paraId="4862BAAE" w14:textId="77777777" w:rsidR="00005F52" w:rsidRPr="00331252" w:rsidRDefault="00005F52" w:rsidP="00FE4CBA">
            <w:pPr>
              <w:pStyle w:val="XExecution"/>
              <w:spacing w:line="240" w:lineRule="auto"/>
              <w:rPr>
                <w:rFonts w:ascii="Arial" w:hAnsi="Arial" w:cs="Arial"/>
                <w:sz w:val="20"/>
              </w:rPr>
            </w:pPr>
          </w:p>
          <w:p w14:paraId="0EA08413" w14:textId="77777777" w:rsidR="00005F52" w:rsidRPr="00331252" w:rsidRDefault="00005F52" w:rsidP="00FE4CBA">
            <w:pPr>
              <w:pStyle w:val="XExecution"/>
              <w:tabs>
                <w:tab w:val="left" w:pos="2052"/>
              </w:tabs>
              <w:spacing w:line="240" w:lineRule="auto"/>
              <w:ind w:right="72"/>
              <w:rPr>
                <w:rFonts w:ascii="Arial" w:hAnsi="Arial" w:cs="Arial"/>
                <w:sz w:val="20"/>
              </w:rPr>
            </w:pPr>
            <w:r w:rsidRPr="00331252">
              <w:rPr>
                <w:rFonts w:ascii="Arial" w:hAnsi="Arial" w:cs="Arial"/>
                <w:sz w:val="20"/>
              </w:rPr>
              <w:t>for and on behalf of</w:t>
            </w:r>
          </w:p>
          <w:p w14:paraId="3EF77EBB" w14:textId="77777777" w:rsidR="00005F52" w:rsidRPr="00331252" w:rsidRDefault="00005F52" w:rsidP="00FE4CBA">
            <w:pPr>
              <w:pStyle w:val="XExecution"/>
              <w:tabs>
                <w:tab w:val="left" w:pos="2052"/>
              </w:tabs>
              <w:spacing w:line="240" w:lineRule="auto"/>
              <w:ind w:right="72"/>
              <w:rPr>
                <w:rFonts w:ascii="Arial" w:hAnsi="Arial" w:cs="Arial"/>
                <w:sz w:val="20"/>
              </w:rPr>
            </w:pPr>
          </w:p>
          <w:p w14:paraId="37C59DC2" w14:textId="77777777" w:rsidR="00005F52" w:rsidRPr="00331252" w:rsidRDefault="00005F52" w:rsidP="00FE4CBA">
            <w:pPr>
              <w:pStyle w:val="XExecution"/>
              <w:tabs>
                <w:tab w:val="left" w:pos="2052"/>
              </w:tabs>
              <w:spacing w:line="240" w:lineRule="auto"/>
              <w:ind w:right="72"/>
              <w:rPr>
                <w:rFonts w:ascii="Arial" w:hAnsi="Arial" w:cs="Arial"/>
                <w:sz w:val="20"/>
              </w:rPr>
            </w:pPr>
          </w:p>
          <w:p w14:paraId="3341DC71" w14:textId="77777777" w:rsidR="00005F52" w:rsidRPr="00331252" w:rsidRDefault="00005F52" w:rsidP="00FE4CBA">
            <w:pPr>
              <w:pStyle w:val="XExecution"/>
              <w:tabs>
                <w:tab w:val="left" w:pos="2052"/>
              </w:tabs>
              <w:spacing w:line="240" w:lineRule="auto"/>
              <w:ind w:right="72"/>
              <w:rPr>
                <w:rFonts w:ascii="Arial" w:hAnsi="Arial" w:cs="Arial"/>
                <w:sz w:val="20"/>
              </w:rPr>
            </w:pPr>
          </w:p>
          <w:p w14:paraId="00B2A10A" w14:textId="77777777" w:rsidR="00005F52" w:rsidRPr="00331252" w:rsidRDefault="00005F52" w:rsidP="00FE4CBA">
            <w:pPr>
              <w:pStyle w:val="XExecution"/>
              <w:tabs>
                <w:tab w:val="left" w:pos="2052"/>
              </w:tabs>
              <w:spacing w:line="240" w:lineRule="auto"/>
              <w:ind w:right="72"/>
              <w:rPr>
                <w:rFonts w:ascii="Arial" w:hAnsi="Arial" w:cs="Arial"/>
                <w:sz w:val="20"/>
              </w:rPr>
            </w:pPr>
          </w:p>
          <w:p w14:paraId="5FD8A2C5" w14:textId="77777777" w:rsidR="00005F52" w:rsidRPr="00331252" w:rsidRDefault="00005F52" w:rsidP="00FE4CBA">
            <w:pPr>
              <w:pStyle w:val="XExecution"/>
              <w:tabs>
                <w:tab w:val="left" w:pos="2052"/>
              </w:tabs>
              <w:spacing w:line="240" w:lineRule="auto"/>
              <w:ind w:right="72"/>
              <w:rPr>
                <w:rFonts w:ascii="Arial" w:hAnsi="Arial" w:cs="Arial"/>
                <w:sz w:val="20"/>
              </w:rPr>
            </w:pPr>
          </w:p>
          <w:p w14:paraId="14E94ADE" w14:textId="77777777" w:rsidR="00005F52" w:rsidRPr="00331252" w:rsidRDefault="00005F52" w:rsidP="00FE4CBA">
            <w:pPr>
              <w:pStyle w:val="XExecution"/>
              <w:tabs>
                <w:tab w:val="left" w:pos="2052"/>
              </w:tabs>
              <w:spacing w:line="240" w:lineRule="auto"/>
              <w:ind w:right="72"/>
              <w:rPr>
                <w:rFonts w:ascii="Arial" w:hAnsi="Arial" w:cs="Arial"/>
                <w:sz w:val="20"/>
              </w:rPr>
            </w:pPr>
          </w:p>
        </w:tc>
        <w:tc>
          <w:tcPr>
            <w:tcW w:w="3420" w:type="dxa"/>
            <w:shd w:val="clear" w:color="auto" w:fill="auto"/>
          </w:tcPr>
          <w:p w14:paraId="54E9E9C9" w14:textId="77777777" w:rsidR="00005F52" w:rsidRPr="00331252" w:rsidRDefault="00005F52" w:rsidP="00FE4CBA">
            <w:pPr>
              <w:pStyle w:val="XExecution"/>
              <w:spacing w:line="240" w:lineRule="auto"/>
              <w:ind w:right="72"/>
              <w:jc w:val="center"/>
              <w:rPr>
                <w:rFonts w:ascii="Arial" w:hAnsi="Arial" w:cs="Arial"/>
                <w:sz w:val="20"/>
              </w:rPr>
            </w:pPr>
            <w:r w:rsidRPr="00331252">
              <w:rPr>
                <w:rFonts w:ascii="Arial" w:hAnsi="Arial" w:cs="Arial"/>
                <w:sz w:val="20"/>
              </w:rPr>
              <w:t>.......................................................</w:t>
            </w:r>
          </w:p>
          <w:p w14:paraId="2CBA9445" w14:textId="77777777" w:rsidR="00005F52" w:rsidRPr="00331252" w:rsidRDefault="00005F52" w:rsidP="00FE4CBA">
            <w:pPr>
              <w:pStyle w:val="XExecution"/>
              <w:spacing w:line="240" w:lineRule="auto"/>
              <w:ind w:right="72"/>
              <w:jc w:val="center"/>
              <w:rPr>
                <w:rFonts w:ascii="Arial" w:hAnsi="Arial" w:cs="Arial"/>
                <w:sz w:val="20"/>
              </w:rPr>
            </w:pPr>
            <w:r w:rsidRPr="00331252">
              <w:rPr>
                <w:rFonts w:ascii="Arial" w:hAnsi="Arial" w:cs="Arial"/>
                <w:sz w:val="20"/>
              </w:rPr>
              <w:t>(Print Name)</w:t>
            </w:r>
          </w:p>
          <w:p w14:paraId="0CD6E327" w14:textId="77777777" w:rsidR="00005F52" w:rsidRPr="00331252" w:rsidRDefault="00005F52" w:rsidP="00FE4CBA">
            <w:pPr>
              <w:pStyle w:val="XExecution"/>
              <w:spacing w:line="240" w:lineRule="auto"/>
              <w:ind w:right="72"/>
              <w:jc w:val="center"/>
              <w:rPr>
                <w:rFonts w:ascii="Arial" w:hAnsi="Arial" w:cs="Arial"/>
                <w:sz w:val="20"/>
              </w:rPr>
            </w:pPr>
          </w:p>
          <w:p w14:paraId="2AD4F89B" w14:textId="77777777" w:rsidR="00005F52" w:rsidRPr="00331252" w:rsidRDefault="00005F52" w:rsidP="00FE4CBA">
            <w:pPr>
              <w:pStyle w:val="XExecution"/>
              <w:spacing w:line="240" w:lineRule="auto"/>
              <w:ind w:right="72"/>
              <w:jc w:val="center"/>
              <w:rPr>
                <w:rFonts w:ascii="Arial" w:hAnsi="Arial" w:cs="Arial"/>
                <w:b/>
                <w:sz w:val="20"/>
                <w:u w:val="dotted"/>
              </w:rPr>
            </w:pPr>
          </w:p>
          <w:p w14:paraId="475216F1" w14:textId="77777777" w:rsidR="00A403E5" w:rsidRPr="00331252" w:rsidRDefault="00A403E5" w:rsidP="00FE4CBA">
            <w:pPr>
              <w:pStyle w:val="XExecution"/>
              <w:spacing w:line="240" w:lineRule="auto"/>
              <w:ind w:right="72"/>
              <w:jc w:val="center"/>
              <w:rPr>
                <w:rFonts w:ascii="Arial" w:hAnsi="Arial" w:cs="Arial"/>
                <w:b/>
                <w:sz w:val="20"/>
              </w:rPr>
            </w:pPr>
            <w:r w:rsidRPr="00331252">
              <w:rPr>
                <w:rFonts w:ascii="Arial" w:hAnsi="Arial" w:cs="Arial"/>
                <w:b/>
                <w:sz w:val="20"/>
              </w:rPr>
              <w:t>ENERGY SYSTEMS CATAPULT LIMITED</w:t>
            </w:r>
          </w:p>
        </w:tc>
        <w:tc>
          <w:tcPr>
            <w:tcW w:w="3600" w:type="dxa"/>
            <w:shd w:val="clear" w:color="auto" w:fill="auto"/>
          </w:tcPr>
          <w:p w14:paraId="33470414" w14:textId="77777777" w:rsidR="00005F52" w:rsidRPr="00331252" w:rsidRDefault="00005F52" w:rsidP="00FE4CBA">
            <w:pPr>
              <w:pStyle w:val="XExecution"/>
              <w:spacing w:line="240" w:lineRule="auto"/>
              <w:ind w:right="72"/>
              <w:jc w:val="center"/>
              <w:rPr>
                <w:rFonts w:ascii="Arial" w:hAnsi="Arial" w:cs="Arial"/>
                <w:sz w:val="20"/>
              </w:rPr>
            </w:pPr>
            <w:r w:rsidRPr="00331252">
              <w:rPr>
                <w:rFonts w:ascii="Arial" w:hAnsi="Arial" w:cs="Arial"/>
                <w:sz w:val="20"/>
              </w:rPr>
              <w:t>..........................................................</w:t>
            </w:r>
          </w:p>
          <w:p w14:paraId="467435A7" w14:textId="77777777" w:rsidR="00005F52" w:rsidRPr="00331252" w:rsidRDefault="00005F52" w:rsidP="00FE4CBA">
            <w:pPr>
              <w:pStyle w:val="XExecution"/>
              <w:spacing w:line="240" w:lineRule="auto"/>
              <w:ind w:right="72"/>
              <w:jc w:val="center"/>
              <w:rPr>
                <w:rFonts w:ascii="Arial" w:hAnsi="Arial" w:cs="Arial"/>
                <w:sz w:val="20"/>
              </w:rPr>
            </w:pPr>
            <w:r w:rsidRPr="00331252">
              <w:rPr>
                <w:rFonts w:ascii="Arial" w:hAnsi="Arial" w:cs="Arial"/>
                <w:sz w:val="20"/>
              </w:rPr>
              <w:t>(Signature)</w:t>
            </w:r>
          </w:p>
          <w:p w14:paraId="733B1EF5" w14:textId="77777777" w:rsidR="00005F52" w:rsidRPr="00331252" w:rsidRDefault="00005F52" w:rsidP="00FE4CBA">
            <w:pPr>
              <w:pStyle w:val="XExecution"/>
              <w:spacing w:line="240" w:lineRule="auto"/>
              <w:ind w:right="72"/>
              <w:jc w:val="center"/>
              <w:rPr>
                <w:rFonts w:ascii="Arial" w:hAnsi="Arial" w:cs="Arial"/>
                <w:sz w:val="20"/>
              </w:rPr>
            </w:pPr>
          </w:p>
          <w:p w14:paraId="3E1F8E4C" w14:textId="77777777" w:rsidR="00005F52" w:rsidRPr="00331252" w:rsidRDefault="00005F52" w:rsidP="00FE4CBA">
            <w:pPr>
              <w:pStyle w:val="XExecution"/>
              <w:spacing w:line="240" w:lineRule="auto"/>
              <w:ind w:right="72"/>
              <w:jc w:val="center"/>
              <w:rPr>
                <w:rFonts w:ascii="Arial" w:hAnsi="Arial" w:cs="Arial"/>
                <w:sz w:val="20"/>
              </w:rPr>
            </w:pPr>
          </w:p>
          <w:p w14:paraId="5BA2C5A9" w14:textId="21A744BF" w:rsidR="00005F52" w:rsidRPr="00331252" w:rsidRDefault="00005F52" w:rsidP="00472A98">
            <w:pPr>
              <w:pStyle w:val="XExecution"/>
              <w:spacing w:line="240" w:lineRule="auto"/>
              <w:ind w:right="72"/>
              <w:jc w:val="center"/>
              <w:rPr>
                <w:rFonts w:ascii="Arial" w:hAnsi="Arial" w:cs="Arial"/>
                <w:sz w:val="20"/>
              </w:rPr>
            </w:pPr>
          </w:p>
        </w:tc>
      </w:tr>
      <w:tr w:rsidR="00005F52" w:rsidRPr="00331252" w14:paraId="4B7FFCAF" w14:textId="77777777" w:rsidTr="00005F52">
        <w:trPr>
          <w:trHeight w:val="1297"/>
        </w:trPr>
        <w:tc>
          <w:tcPr>
            <w:tcW w:w="2160" w:type="dxa"/>
          </w:tcPr>
          <w:p w14:paraId="3DF95D49" w14:textId="77777777" w:rsidR="00005F52" w:rsidRPr="00331252" w:rsidRDefault="00005F52" w:rsidP="00FE4CBA">
            <w:pPr>
              <w:pStyle w:val="XExecution"/>
              <w:spacing w:line="240" w:lineRule="auto"/>
              <w:rPr>
                <w:rFonts w:ascii="Arial" w:hAnsi="Arial" w:cs="Arial"/>
                <w:sz w:val="20"/>
              </w:rPr>
            </w:pPr>
            <w:r w:rsidRPr="00331252">
              <w:rPr>
                <w:rFonts w:ascii="Arial" w:hAnsi="Arial" w:cs="Arial"/>
                <w:sz w:val="20"/>
              </w:rPr>
              <w:t>Signed by:</w:t>
            </w:r>
          </w:p>
          <w:p w14:paraId="227C8F8A" w14:textId="77777777" w:rsidR="00005F52" w:rsidRPr="00331252" w:rsidRDefault="00005F52" w:rsidP="00FE4CBA">
            <w:pPr>
              <w:pStyle w:val="XExecution"/>
              <w:spacing w:line="240" w:lineRule="auto"/>
              <w:rPr>
                <w:rFonts w:ascii="Arial" w:hAnsi="Arial" w:cs="Arial"/>
                <w:sz w:val="20"/>
              </w:rPr>
            </w:pPr>
          </w:p>
          <w:p w14:paraId="1F9B68B1" w14:textId="77777777" w:rsidR="00005F52" w:rsidRPr="00331252" w:rsidRDefault="00005F52" w:rsidP="00FE4CBA">
            <w:pPr>
              <w:pStyle w:val="XExecution"/>
              <w:spacing w:line="240" w:lineRule="auto"/>
              <w:rPr>
                <w:rFonts w:ascii="Arial" w:hAnsi="Arial" w:cs="Arial"/>
                <w:sz w:val="20"/>
              </w:rPr>
            </w:pPr>
          </w:p>
          <w:p w14:paraId="280C13B0" w14:textId="77777777" w:rsidR="00005F52" w:rsidRPr="00331252" w:rsidRDefault="00005F52" w:rsidP="00FE4CBA">
            <w:pPr>
              <w:pStyle w:val="XExecution"/>
              <w:spacing w:line="240" w:lineRule="auto"/>
              <w:rPr>
                <w:rFonts w:ascii="Arial" w:hAnsi="Arial" w:cs="Arial"/>
                <w:sz w:val="20"/>
              </w:rPr>
            </w:pPr>
          </w:p>
          <w:p w14:paraId="725C020E" w14:textId="77777777" w:rsidR="00005F52" w:rsidRPr="00331252" w:rsidRDefault="00005F52" w:rsidP="00FE4CBA">
            <w:pPr>
              <w:pStyle w:val="XExecution"/>
              <w:spacing w:line="240" w:lineRule="auto"/>
              <w:rPr>
                <w:rFonts w:ascii="Arial" w:hAnsi="Arial" w:cs="Arial"/>
                <w:sz w:val="20"/>
              </w:rPr>
            </w:pPr>
            <w:r w:rsidRPr="00331252">
              <w:rPr>
                <w:rFonts w:ascii="Arial" w:hAnsi="Arial" w:cs="Arial"/>
                <w:sz w:val="20"/>
              </w:rPr>
              <w:t>for and on behalf of</w:t>
            </w:r>
          </w:p>
          <w:p w14:paraId="4EC7B8FD" w14:textId="77777777" w:rsidR="00005F52" w:rsidRPr="00331252" w:rsidRDefault="00005F52" w:rsidP="00FE4CBA">
            <w:pPr>
              <w:pStyle w:val="XExecution"/>
              <w:spacing w:line="240" w:lineRule="auto"/>
              <w:rPr>
                <w:rFonts w:ascii="Arial" w:hAnsi="Arial" w:cs="Arial"/>
                <w:sz w:val="20"/>
              </w:rPr>
            </w:pPr>
          </w:p>
        </w:tc>
        <w:tc>
          <w:tcPr>
            <w:tcW w:w="3420" w:type="dxa"/>
            <w:shd w:val="clear" w:color="auto" w:fill="auto"/>
          </w:tcPr>
          <w:p w14:paraId="5F109CF2" w14:textId="77777777" w:rsidR="00005F52" w:rsidRPr="00331252" w:rsidRDefault="00005F52" w:rsidP="00FE4CBA">
            <w:pPr>
              <w:pStyle w:val="XExecution"/>
              <w:spacing w:line="240" w:lineRule="auto"/>
              <w:ind w:right="72"/>
              <w:jc w:val="center"/>
              <w:rPr>
                <w:rFonts w:ascii="Arial" w:hAnsi="Arial" w:cs="Arial"/>
                <w:sz w:val="20"/>
              </w:rPr>
            </w:pPr>
            <w:r w:rsidRPr="00331252">
              <w:rPr>
                <w:rFonts w:ascii="Arial" w:hAnsi="Arial" w:cs="Arial"/>
                <w:sz w:val="20"/>
              </w:rPr>
              <w:t>.......................................................</w:t>
            </w:r>
          </w:p>
          <w:p w14:paraId="1B61E45B" w14:textId="77777777" w:rsidR="00005F52" w:rsidRPr="00331252" w:rsidRDefault="00005F52" w:rsidP="00FE4CBA">
            <w:pPr>
              <w:pStyle w:val="XExecution"/>
              <w:spacing w:line="240" w:lineRule="auto"/>
              <w:ind w:right="72"/>
              <w:jc w:val="center"/>
              <w:rPr>
                <w:rFonts w:ascii="Arial" w:hAnsi="Arial" w:cs="Arial"/>
                <w:sz w:val="20"/>
              </w:rPr>
            </w:pPr>
            <w:r w:rsidRPr="00331252">
              <w:rPr>
                <w:rFonts w:ascii="Arial" w:hAnsi="Arial" w:cs="Arial"/>
                <w:sz w:val="20"/>
              </w:rPr>
              <w:t>(Print Name)</w:t>
            </w:r>
          </w:p>
          <w:p w14:paraId="158234E1" w14:textId="77777777" w:rsidR="00005F52" w:rsidRPr="00331252" w:rsidRDefault="00005F52" w:rsidP="00FE4CBA">
            <w:pPr>
              <w:pStyle w:val="XExecution"/>
              <w:spacing w:line="240" w:lineRule="auto"/>
              <w:ind w:right="72"/>
              <w:jc w:val="center"/>
              <w:rPr>
                <w:rFonts w:ascii="Arial" w:hAnsi="Arial" w:cs="Arial"/>
                <w:sz w:val="20"/>
              </w:rPr>
            </w:pPr>
          </w:p>
          <w:p w14:paraId="3F334998" w14:textId="77777777" w:rsidR="00005F52" w:rsidRPr="00331252" w:rsidRDefault="00005F52" w:rsidP="00FE4CBA">
            <w:pPr>
              <w:pStyle w:val="XExecution"/>
              <w:spacing w:line="240" w:lineRule="auto"/>
              <w:ind w:right="72"/>
              <w:jc w:val="center"/>
              <w:rPr>
                <w:rFonts w:ascii="Arial" w:hAnsi="Arial" w:cs="Arial"/>
                <w:sz w:val="20"/>
              </w:rPr>
            </w:pPr>
          </w:p>
          <w:p w14:paraId="2D9B2C5A" w14:textId="77777777" w:rsidR="00005F52" w:rsidRPr="00331252" w:rsidRDefault="00C7538E" w:rsidP="00C7538E">
            <w:pPr>
              <w:pStyle w:val="XExecution"/>
              <w:spacing w:line="240" w:lineRule="auto"/>
              <w:ind w:right="72"/>
              <w:jc w:val="center"/>
              <w:rPr>
                <w:rFonts w:ascii="Arial" w:hAnsi="Arial" w:cs="Arial"/>
                <w:sz w:val="20"/>
              </w:rPr>
            </w:pPr>
            <w:r>
              <w:rPr>
                <w:rFonts w:ascii="Arial" w:hAnsi="Arial" w:cs="Arial"/>
                <w:b/>
                <w:sz w:val="20"/>
              </w:rPr>
              <w:t>[</w:t>
            </w:r>
            <w:r w:rsidRPr="00C7538E">
              <w:rPr>
                <w:rFonts w:ascii="Arial" w:hAnsi="Arial" w:cs="Arial"/>
                <w:b/>
                <w:sz w:val="20"/>
                <w:highlight w:val="yellow"/>
              </w:rPr>
              <w:t>ORGANISATION]</w:t>
            </w:r>
          </w:p>
        </w:tc>
        <w:tc>
          <w:tcPr>
            <w:tcW w:w="3600" w:type="dxa"/>
            <w:shd w:val="clear" w:color="auto" w:fill="auto"/>
          </w:tcPr>
          <w:p w14:paraId="35015442" w14:textId="77777777" w:rsidR="00005F52" w:rsidRPr="00331252" w:rsidRDefault="00005F52" w:rsidP="00FE4CBA">
            <w:pPr>
              <w:pStyle w:val="XExecution"/>
              <w:spacing w:line="240" w:lineRule="auto"/>
              <w:ind w:right="72"/>
              <w:jc w:val="center"/>
              <w:rPr>
                <w:rFonts w:ascii="Arial" w:hAnsi="Arial" w:cs="Arial"/>
                <w:sz w:val="20"/>
              </w:rPr>
            </w:pPr>
            <w:r w:rsidRPr="00331252">
              <w:rPr>
                <w:rFonts w:ascii="Arial" w:hAnsi="Arial" w:cs="Arial"/>
                <w:sz w:val="20"/>
              </w:rPr>
              <w:t>..........................................................</w:t>
            </w:r>
          </w:p>
          <w:p w14:paraId="0F0A4078" w14:textId="77777777" w:rsidR="00005F52" w:rsidRPr="00331252" w:rsidRDefault="00005F52" w:rsidP="00FE4CBA">
            <w:pPr>
              <w:pStyle w:val="XExecution"/>
              <w:spacing w:line="240" w:lineRule="auto"/>
              <w:ind w:right="72"/>
              <w:jc w:val="center"/>
              <w:rPr>
                <w:rFonts w:ascii="Arial" w:hAnsi="Arial" w:cs="Arial"/>
                <w:sz w:val="20"/>
              </w:rPr>
            </w:pPr>
            <w:r w:rsidRPr="00331252">
              <w:rPr>
                <w:rFonts w:ascii="Arial" w:hAnsi="Arial" w:cs="Arial"/>
                <w:sz w:val="20"/>
              </w:rPr>
              <w:t>(Signature)</w:t>
            </w:r>
          </w:p>
          <w:p w14:paraId="175802EE" w14:textId="77777777" w:rsidR="00005F52" w:rsidRPr="00331252" w:rsidRDefault="00005F52" w:rsidP="00FE4CBA">
            <w:pPr>
              <w:pStyle w:val="XExecution"/>
              <w:spacing w:line="240" w:lineRule="auto"/>
              <w:ind w:right="72"/>
              <w:jc w:val="center"/>
              <w:rPr>
                <w:rFonts w:ascii="Arial" w:hAnsi="Arial" w:cs="Arial"/>
                <w:sz w:val="20"/>
              </w:rPr>
            </w:pPr>
          </w:p>
          <w:p w14:paraId="267514F1" w14:textId="77777777" w:rsidR="00005F52" w:rsidRPr="00331252" w:rsidRDefault="00005F52" w:rsidP="00FE4CBA">
            <w:pPr>
              <w:pStyle w:val="XExecution"/>
              <w:spacing w:line="240" w:lineRule="auto"/>
              <w:ind w:right="72"/>
              <w:jc w:val="center"/>
              <w:rPr>
                <w:rFonts w:ascii="Arial" w:hAnsi="Arial" w:cs="Arial"/>
                <w:sz w:val="20"/>
              </w:rPr>
            </w:pPr>
          </w:p>
          <w:p w14:paraId="74B12908" w14:textId="215DBFF7" w:rsidR="00005F52" w:rsidRPr="00331252" w:rsidRDefault="00005F52" w:rsidP="00472A98">
            <w:pPr>
              <w:pStyle w:val="XExecution"/>
              <w:spacing w:line="240" w:lineRule="auto"/>
              <w:ind w:right="72"/>
              <w:jc w:val="center"/>
              <w:rPr>
                <w:rFonts w:ascii="Arial" w:hAnsi="Arial" w:cs="Arial"/>
                <w:sz w:val="20"/>
              </w:rPr>
            </w:pPr>
          </w:p>
        </w:tc>
      </w:tr>
    </w:tbl>
    <w:p w14:paraId="080DAB41" w14:textId="77777777" w:rsidR="004A7396" w:rsidRDefault="00EA7C4F" w:rsidP="007846D4">
      <w:pPr>
        <w:tabs>
          <w:tab w:val="right" w:pos="5103"/>
        </w:tabs>
        <w:spacing w:after="200" w:line="276" w:lineRule="auto"/>
        <w:ind w:right="4764"/>
        <w:jc w:val="center"/>
        <w:rPr>
          <w:rFonts w:ascii="Arial" w:hAnsi="Arial" w:cs="Arial"/>
          <w:b/>
          <w:lang w:val="en-GB"/>
        </w:rPr>
      </w:pPr>
      <w:r>
        <w:rPr>
          <w:rFonts w:ascii="Arial" w:hAnsi="Arial" w:cs="Arial"/>
          <w:b/>
          <w:sz w:val="24"/>
          <w:szCs w:val="24"/>
          <w:lang w:val="en-GB"/>
        </w:rPr>
        <w:br w:type="page"/>
      </w:r>
    </w:p>
    <w:p w14:paraId="0F6FA2C0" w14:textId="77777777" w:rsidR="004A7396" w:rsidRDefault="004A7396" w:rsidP="004A7396">
      <w:pPr>
        <w:spacing w:after="200" w:line="276" w:lineRule="auto"/>
        <w:jc w:val="center"/>
        <w:rPr>
          <w:rFonts w:ascii="Arial" w:hAnsi="Arial" w:cs="Arial"/>
          <w:b/>
          <w:lang w:val="en-GB"/>
        </w:rPr>
      </w:pPr>
      <w:r>
        <w:rPr>
          <w:rFonts w:ascii="Arial" w:hAnsi="Arial" w:cs="Arial"/>
          <w:b/>
          <w:lang w:val="en-GB"/>
        </w:rPr>
        <w:lastRenderedPageBreak/>
        <w:t xml:space="preserve">SCHEDULE 1 </w:t>
      </w:r>
    </w:p>
    <w:p w14:paraId="48C353D3" w14:textId="77777777" w:rsidR="003D4915" w:rsidRPr="004A7396" w:rsidRDefault="003D4915" w:rsidP="004A7396">
      <w:pPr>
        <w:spacing w:after="200" w:line="276" w:lineRule="auto"/>
        <w:jc w:val="center"/>
        <w:rPr>
          <w:rFonts w:ascii="Arial" w:hAnsi="Arial" w:cs="Arial"/>
          <w:b/>
          <w:lang w:val="en-GB"/>
        </w:rPr>
      </w:pPr>
      <w:r w:rsidRPr="004A7396">
        <w:rPr>
          <w:rFonts w:ascii="Arial" w:hAnsi="Arial" w:cs="Arial"/>
          <w:b/>
          <w:lang w:val="en-GB"/>
        </w:rPr>
        <w:t>CONTRACT DATA</w:t>
      </w:r>
    </w:p>
    <w:p w14:paraId="0873A8B6" w14:textId="77777777" w:rsidR="00524F34" w:rsidRPr="00331252" w:rsidRDefault="003D4915" w:rsidP="00FE4CBA">
      <w:pPr>
        <w:spacing w:line="276" w:lineRule="auto"/>
        <w:rPr>
          <w:rFonts w:ascii="Arial" w:hAnsi="Arial" w:cs="Arial"/>
          <w:b/>
          <w:lang w:val="en-GB"/>
        </w:rPr>
      </w:pPr>
      <w:r>
        <w:rPr>
          <w:rFonts w:ascii="Arial" w:hAnsi="Arial" w:cs="Arial"/>
          <w:b/>
          <w:lang w:val="en-GB"/>
        </w:rPr>
        <w:t>WORKS INFORMATION</w:t>
      </w:r>
    </w:p>
    <w:p w14:paraId="581C0689" w14:textId="77777777" w:rsidR="00FE4CBA" w:rsidRDefault="00FE4CBA" w:rsidP="00FE4CBA">
      <w:pPr>
        <w:spacing w:line="276" w:lineRule="auto"/>
        <w:ind w:left="1440" w:hanging="1440"/>
        <w:rPr>
          <w:rFonts w:ascii="Arial" w:hAnsi="Arial" w:cs="Arial"/>
          <w:lang w:val="en-GB"/>
        </w:rPr>
      </w:pPr>
    </w:p>
    <w:p w14:paraId="4633AD5B" w14:textId="77777777" w:rsidR="00FE4CBA" w:rsidRDefault="00FE4CBA" w:rsidP="00FE4CBA">
      <w:pPr>
        <w:spacing w:line="276" w:lineRule="auto"/>
        <w:ind w:left="2160" w:hanging="2160"/>
        <w:rPr>
          <w:rFonts w:ascii="Arial" w:hAnsi="Arial" w:cs="Arial"/>
          <w:bCs/>
          <w:lang w:val="en-GB"/>
        </w:rPr>
      </w:pPr>
      <w:r w:rsidRPr="00331252">
        <w:rPr>
          <w:rFonts w:ascii="Arial" w:hAnsi="Arial" w:cs="Arial"/>
          <w:bCs/>
          <w:lang w:val="en-GB"/>
        </w:rPr>
        <w:t>Commencement Date</w:t>
      </w:r>
      <w:r>
        <w:rPr>
          <w:rFonts w:ascii="Arial" w:hAnsi="Arial" w:cs="Arial"/>
          <w:lang w:val="en-GB"/>
        </w:rPr>
        <w:t xml:space="preserve"> </w:t>
      </w:r>
      <w:r>
        <w:rPr>
          <w:rFonts w:ascii="Arial" w:hAnsi="Arial" w:cs="Arial"/>
          <w:lang w:val="en-GB"/>
        </w:rPr>
        <w:tab/>
      </w:r>
      <w:r>
        <w:rPr>
          <w:rFonts w:ascii="Arial" w:hAnsi="Arial" w:cs="Arial"/>
          <w:lang w:val="en-GB"/>
        </w:rPr>
        <w:tab/>
      </w:r>
      <w:r w:rsidR="00102CD4">
        <w:rPr>
          <w:rFonts w:ascii="Arial" w:hAnsi="Arial" w:cs="Arial"/>
          <w:lang w:val="en-GB"/>
        </w:rPr>
        <w:t>[</w:t>
      </w:r>
      <w:r w:rsidR="003559C2" w:rsidRPr="0064033A">
        <w:rPr>
          <w:rFonts w:ascii="Arial" w:hAnsi="Arial" w:cs="Arial"/>
          <w:highlight w:val="yellow"/>
          <w:lang w:val="en-GB"/>
        </w:rPr>
        <w:t xml:space="preserve">INSERT </w:t>
      </w:r>
      <w:r w:rsidR="00102CD4" w:rsidRPr="0064033A">
        <w:rPr>
          <w:rFonts w:ascii="Arial" w:hAnsi="Arial" w:cs="Arial"/>
          <w:highlight w:val="yellow"/>
          <w:lang w:val="en-GB"/>
        </w:rPr>
        <w:t>DATE]</w:t>
      </w:r>
    </w:p>
    <w:p w14:paraId="478E5200" w14:textId="77777777" w:rsidR="00FE4CBA" w:rsidRDefault="00FE4CBA" w:rsidP="00FE4CBA">
      <w:pPr>
        <w:spacing w:line="276" w:lineRule="auto"/>
        <w:ind w:left="2160" w:hanging="2160"/>
        <w:rPr>
          <w:rFonts w:ascii="Arial" w:hAnsi="Arial" w:cs="Arial"/>
          <w:bCs/>
          <w:lang w:val="en-GB"/>
        </w:rPr>
      </w:pPr>
    </w:p>
    <w:p w14:paraId="39ECB0F4" w14:textId="77777777" w:rsidR="003C15A0" w:rsidRDefault="00FE4CBA" w:rsidP="00FE4CBA">
      <w:pPr>
        <w:spacing w:line="276" w:lineRule="auto"/>
        <w:ind w:left="2880" w:hanging="2880"/>
        <w:rPr>
          <w:rFonts w:ascii="Arial" w:hAnsi="Arial" w:cs="Arial"/>
          <w:bCs/>
          <w:lang w:val="en-GB"/>
        </w:rPr>
      </w:pPr>
      <w:r>
        <w:rPr>
          <w:rFonts w:ascii="Arial" w:hAnsi="Arial" w:cs="Arial"/>
          <w:bCs/>
          <w:lang w:val="en-GB"/>
        </w:rPr>
        <w:t>Expiry Date</w:t>
      </w:r>
      <w:r>
        <w:rPr>
          <w:rFonts w:ascii="Arial" w:hAnsi="Arial" w:cs="Arial"/>
          <w:bCs/>
          <w:lang w:val="en-GB"/>
        </w:rPr>
        <w:tab/>
      </w:r>
      <w:r w:rsidR="00102CD4">
        <w:rPr>
          <w:rFonts w:ascii="Arial" w:hAnsi="Arial" w:cs="Arial"/>
          <w:bCs/>
          <w:lang w:val="en-GB"/>
        </w:rPr>
        <w:t>[</w:t>
      </w:r>
      <w:r w:rsidR="003559C2" w:rsidRPr="0064033A">
        <w:rPr>
          <w:rFonts w:ascii="Arial" w:hAnsi="Arial" w:cs="Arial"/>
          <w:bCs/>
          <w:highlight w:val="yellow"/>
          <w:lang w:val="en-GB"/>
        </w:rPr>
        <w:t xml:space="preserve">INSERT </w:t>
      </w:r>
      <w:r w:rsidR="00102CD4" w:rsidRPr="0064033A">
        <w:rPr>
          <w:rFonts w:ascii="Arial" w:hAnsi="Arial" w:cs="Arial"/>
          <w:bCs/>
          <w:highlight w:val="yellow"/>
          <w:lang w:val="en-GB"/>
        </w:rPr>
        <w:t>DATE</w:t>
      </w:r>
      <w:r w:rsidR="00102CD4">
        <w:rPr>
          <w:rFonts w:ascii="Arial" w:hAnsi="Arial" w:cs="Arial"/>
          <w:bCs/>
          <w:lang w:val="en-GB"/>
        </w:rPr>
        <w:t>]</w:t>
      </w:r>
      <w:r w:rsidR="003C15A0">
        <w:rPr>
          <w:rFonts w:ascii="Arial" w:hAnsi="Arial" w:cs="Arial"/>
          <w:bCs/>
          <w:lang w:val="en-GB"/>
        </w:rPr>
        <w:t xml:space="preserve">  </w:t>
      </w:r>
    </w:p>
    <w:p w14:paraId="484D4A25" w14:textId="58453992" w:rsidR="00FE4CBA" w:rsidRPr="00763A29" w:rsidRDefault="003C15A0" w:rsidP="00763A29">
      <w:pPr>
        <w:spacing w:line="276" w:lineRule="auto"/>
        <w:ind w:left="2880"/>
        <w:rPr>
          <w:rFonts w:ascii="Arial" w:hAnsi="Arial" w:cs="Arial"/>
          <w:bCs/>
          <w:lang w:val="en-GB"/>
        </w:rPr>
      </w:pPr>
      <w:r>
        <w:rPr>
          <w:rFonts w:ascii="Arial" w:hAnsi="Arial" w:cs="Arial"/>
          <w:bCs/>
          <w:lang w:val="en-GB"/>
        </w:rPr>
        <w:t>(</w:t>
      </w:r>
      <w:proofErr w:type="gramStart"/>
      <w:r>
        <w:rPr>
          <w:rFonts w:ascii="Arial" w:hAnsi="Arial" w:cs="Arial"/>
          <w:bCs/>
          <w:lang w:val="en-GB"/>
        </w:rPr>
        <w:t>o</w:t>
      </w:r>
      <w:r w:rsidRPr="00331252">
        <w:rPr>
          <w:rFonts w:ascii="Arial" w:hAnsi="Arial" w:cs="Arial"/>
          <w:bCs/>
          <w:lang w:val="en-GB"/>
        </w:rPr>
        <w:t>r</w:t>
      </w:r>
      <w:proofErr w:type="gramEnd"/>
      <w:r w:rsidRPr="00331252">
        <w:rPr>
          <w:rFonts w:ascii="Arial" w:hAnsi="Arial" w:cs="Arial"/>
          <w:bCs/>
          <w:lang w:val="en-GB"/>
        </w:rPr>
        <w:t xml:space="preserve"> such earlier date as notified in accordance with condition </w:t>
      </w:r>
      <w:r w:rsidR="00472A98">
        <w:rPr>
          <w:rFonts w:ascii="Arial" w:hAnsi="Arial" w:cs="Arial"/>
          <w:bCs/>
          <w:lang w:val="en-GB"/>
        </w:rPr>
        <w:fldChar w:fldCharType="begin"/>
      </w:r>
      <w:r w:rsidR="00472A98">
        <w:rPr>
          <w:rFonts w:ascii="Arial" w:hAnsi="Arial" w:cs="Arial"/>
          <w:bCs/>
          <w:lang w:val="en-GB"/>
        </w:rPr>
        <w:instrText xml:space="preserve"> REF _Ref510522023 \r \h </w:instrText>
      </w:r>
      <w:r w:rsidR="00472A98">
        <w:rPr>
          <w:rFonts w:ascii="Arial" w:hAnsi="Arial" w:cs="Arial"/>
          <w:bCs/>
          <w:lang w:val="en-GB"/>
        </w:rPr>
      </w:r>
      <w:r w:rsidR="00472A98">
        <w:rPr>
          <w:rFonts w:ascii="Arial" w:hAnsi="Arial" w:cs="Arial"/>
          <w:bCs/>
          <w:lang w:val="en-GB"/>
        </w:rPr>
        <w:fldChar w:fldCharType="separate"/>
      </w:r>
      <w:r w:rsidR="00E97F9F">
        <w:rPr>
          <w:rFonts w:ascii="Arial" w:hAnsi="Arial" w:cs="Arial"/>
          <w:bCs/>
          <w:lang w:val="en-GB"/>
        </w:rPr>
        <w:t>13</w:t>
      </w:r>
      <w:r w:rsidR="00472A98">
        <w:rPr>
          <w:rFonts w:ascii="Arial" w:hAnsi="Arial" w:cs="Arial"/>
          <w:bCs/>
          <w:lang w:val="en-GB"/>
        </w:rPr>
        <w:fldChar w:fldCharType="end"/>
      </w:r>
      <w:r w:rsidRPr="00331252">
        <w:rPr>
          <w:rFonts w:ascii="Arial" w:hAnsi="Arial" w:cs="Arial"/>
          <w:bCs/>
          <w:lang w:val="en-GB"/>
        </w:rPr>
        <w:t xml:space="preserve"> of the </w:t>
      </w:r>
      <w:r w:rsidR="00BC0469">
        <w:rPr>
          <w:rFonts w:ascii="Arial" w:hAnsi="Arial" w:cs="Arial"/>
          <w:bCs/>
          <w:lang w:val="en-GB"/>
        </w:rPr>
        <w:t xml:space="preserve">Terms and </w:t>
      </w:r>
      <w:r w:rsidRPr="00331252">
        <w:rPr>
          <w:rFonts w:ascii="Arial" w:hAnsi="Arial" w:cs="Arial"/>
          <w:bCs/>
          <w:lang w:val="en-GB"/>
        </w:rPr>
        <w:t>Conditions</w:t>
      </w:r>
      <w:r w:rsidR="00BC0469">
        <w:rPr>
          <w:rFonts w:ascii="Arial" w:hAnsi="Arial" w:cs="Arial"/>
          <w:bCs/>
          <w:lang w:val="en-GB"/>
        </w:rPr>
        <w:t xml:space="preserve"> at Schedule 2</w:t>
      </w:r>
      <w:r w:rsidRPr="00331252">
        <w:rPr>
          <w:rFonts w:ascii="Arial" w:hAnsi="Arial" w:cs="Arial"/>
          <w:lang w:val="en-GB"/>
        </w:rPr>
        <w:t>)</w:t>
      </w:r>
    </w:p>
    <w:p w14:paraId="58224E8C" w14:textId="0150B2B9" w:rsidR="00C46F3E" w:rsidRPr="0064033A" w:rsidRDefault="0064033A" w:rsidP="003C15A0">
      <w:pPr>
        <w:spacing w:line="276" w:lineRule="auto"/>
        <w:ind w:left="2880"/>
        <w:rPr>
          <w:rFonts w:ascii="Arial" w:hAnsi="Arial" w:cs="Arial"/>
          <w:b/>
          <w:bCs/>
          <w:lang w:val="en-GB"/>
        </w:rPr>
      </w:pPr>
      <w:r>
        <w:rPr>
          <w:rFonts w:ascii="Arial" w:hAnsi="Arial" w:cs="Arial"/>
          <w:lang w:val="en-GB"/>
        </w:rPr>
        <w:t xml:space="preserve">Catapult has the option (on giving not less than one month’s written notice) to extend the Term by </w:t>
      </w:r>
      <w:r w:rsidR="00CA0F64">
        <w:rPr>
          <w:rFonts w:ascii="Arial" w:hAnsi="Arial" w:cs="Arial"/>
          <w:lang w:val="en-GB"/>
        </w:rPr>
        <w:t xml:space="preserve">up to 12 </w:t>
      </w:r>
      <w:r>
        <w:rPr>
          <w:rFonts w:ascii="Arial" w:hAnsi="Arial" w:cs="Arial"/>
          <w:lang w:val="en-GB"/>
        </w:rPr>
        <w:t>months.</w:t>
      </w:r>
    </w:p>
    <w:p w14:paraId="372C3A49" w14:textId="77777777" w:rsidR="0064033A" w:rsidRDefault="0064033A" w:rsidP="003C15A0">
      <w:pPr>
        <w:spacing w:line="276" w:lineRule="auto"/>
        <w:ind w:left="2880"/>
        <w:rPr>
          <w:rFonts w:ascii="Arial" w:hAnsi="Arial" w:cs="Arial"/>
          <w:lang w:val="en-GB"/>
        </w:rPr>
      </w:pPr>
    </w:p>
    <w:p w14:paraId="36C4CBCD" w14:textId="6B6D8C0B" w:rsidR="00C46F3E" w:rsidRPr="00472A98" w:rsidRDefault="00C46F3E" w:rsidP="00C46F3E">
      <w:pPr>
        <w:spacing w:line="276" w:lineRule="auto"/>
        <w:rPr>
          <w:rFonts w:ascii="Arial" w:hAnsi="Arial" w:cs="Arial"/>
          <w:b/>
          <w:i/>
          <w:lang w:val="en-GB"/>
        </w:rPr>
      </w:pPr>
      <w:r>
        <w:rPr>
          <w:rFonts w:ascii="Arial" w:hAnsi="Arial" w:cs="Arial"/>
          <w:lang w:val="en-GB"/>
        </w:rPr>
        <w:t>Catapult email address</w:t>
      </w:r>
      <w:r>
        <w:rPr>
          <w:rFonts w:ascii="Arial" w:hAnsi="Arial" w:cs="Arial"/>
          <w:lang w:val="en-GB"/>
        </w:rPr>
        <w:tab/>
      </w:r>
      <w:r>
        <w:rPr>
          <w:rFonts w:ascii="Arial" w:hAnsi="Arial" w:cs="Arial"/>
          <w:lang w:val="en-GB"/>
        </w:rPr>
        <w:tab/>
      </w:r>
      <w:r w:rsidR="001835AC">
        <w:rPr>
          <w:rFonts w:ascii="Arial" w:hAnsi="Arial" w:cs="Arial"/>
          <w:lang w:val="en-GB"/>
        </w:rPr>
        <w:t>procurement</w:t>
      </w:r>
      <w:r w:rsidR="00513623" w:rsidRPr="00B6177D">
        <w:rPr>
          <w:rFonts w:ascii="Arial" w:hAnsi="Arial" w:cs="Arial"/>
          <w:lang w:val="en-GB"/>
        </w:rPr>
        <w:t>@es.catapult.org.uk</w:t>
      </w:r>
      <w:r>
        <w:rPr>
          <w:rStyle w:val="Hyperlink"/>
          <w:rFonts w:ascii="Arial" w:hAnsi="Arial" w:cs="Arial"/>
          <w:color w:val="auto"/>
          <w:u w:val="none"/>
          <w:lang w:val="en-GB"/>
        </w:rPr>
        <w:t xml:space="preserve"> </w:t>
      </w:r>
      <w:r w:rsidR="002337B9">
        <w:rPr>
          <w:rStyle w:val="Hyperlink"/>
          <w:rFonts w:ascii="Arial" w:hAnsi="Arial" w:cs="Arial"/>
          <w:color w:val="auto"/>
          <w:u w:val="none"/>
          <w:lang w:val="en-GB"/>
        </w:rPr>
        <w:t>copying</w:t>
      </w:r>
      <w:r w:rsidRPr="00331252">
        <w:rPr>
          <w:rFonts w:ascii="Arial" w:hAnsi="Arial" w:cs="Arial"/>
          <w:lang w:val="en-GB"/>
        </w:rPr>
        <w:t xml:space="preserve"> </w:t>
      </w:r>
      <w:r w:rsidR="003637DB">
        <w:rPr>
          <w:rFonts w:ascii="Arial" w:hAnsi="Arial" w:cs="Arial"/>
          <w:lang w:val="en-GB"/>
        </w:rPr>
        <w:t>legal</w:t>
      </w:r>
      <w:r w:rsidRPr="00B6177D">
        <w:rPr>
          <w:rFonts w:ascii="Arial" w:hAnsi="Arial" w:cs="Arial"/>
          <w:lang w:val="en-GB"/>
        </w:rPr>
        <w:t>@es.catapult.org.uk</w:t>
      </w:r>
      <w:r w:rsidR="00472A98">
        <w:rPr>
          <w:rStyle w:val="Hyperlink"/>
          <w:rFonts w:ascii="Arial" w:hAnsi="Arial" w:cs="Arial"/>
          <w:color w:val="auto"/>
          <w:u w:val="none"/>
          <w:lang w:val="en-GB"/>
        </w:rPr>
        <w:t xml:space="preserve"> </w:t>
      </w:r>
    </w:p>
    <w:p w14:paraId="36CB43AD" w14:textId="77777777" w:rsidR="00C46F3E" w:rsidRPr="003C15A0" w:rsidRDefault="00C46F3E" w:rsidP="00C46F3E">
      <w:pPr>
        <w:spacing w:line="276" w:lineRule="auto"/>
        <w:rPr>
          <w:rFonts w:ascii="Arial" w:hAnsi="Arial" w:cs="Arial"/>
          <w:bCs/>
          <w:lang w:val="en-GB"/>
        </w:rPr>
      </w:pPr>
      <w:r>
        <w:rPr>
          <w:rFonts w:ascii="Arial" w:hAnsi="Arial" w:cs="Arial"/>
          <w:lang w:val="en-GB"/>
        </w:rPr>
        <w:t>for notices</w:t>
      </w:r>
      <w:r w:rsidRPr="003C15A0">
        <w:rPr>
          <w:rFonts w:ascii="Arial" w:hAnsi="Arial" w:cs="Arial"/>
          <w:bCs/>
          <w:lang w:val="en-GB"/>
        </w:rPr>
        <w:t xml:space="preserve"> </w:t>
      </w:r>
    </w:p>
    <w:p w14:paraId="2EF01346" w14:textId="77777777" w:rsidR="00FE4CBA" w:rsidRDefault="00FE4CBA" w:rsidP="00FE4CBA">
      <w:pPr>
        <w:spacing w:line="276" w:lineRule="auto"/>
        <w:rPr>
          <w:rFonts w:ascii="Arial" w:hAnsi="Arial" w:cs="Arial"/>
          <w:lang w:val="en-GB"/>
        </w:rPr>
      </w:pPr>
    </w:p>
    <w:p w14:paraId="4B202C96" w14:textId="53F1C698" w:rsidR="00FE4CBA" w:rsidRPr="00472A98" w:rsidRDefault="00FE4CBA" w:rsidP="00FE4CBA">
      <w:pPr>
        <w:spacing w:line="276" w:lineRule="auto"/>
        <w:rPr>
          <w:rFonts w:ascii="Arial" w:hAnsi="Arial" w:cs="Arial"/>
          <w:b/>
          <w:i/>
          <w:lang w:val="en-GB"/>
        </w:rPr>
      </w:pPr>
      <w:r>
        <w:rPr>
          <w:rFonts w:ascii="Arial" w:hAnsi="Arial" w:cs="Arial"/>
          <w:lang w:val="en-GB"/>
        </w:rPr>
        <w:t>Liability Cap Amount</w:t>
      </w:r>
      <w:r>
        <w:rPr>
          <w:rFonts w:ascii="Arial" w:hAnsi="Arial" w:cs="Arial"/>
          <w:lang w:val="en-GB"/>
        </w:rPr>
        <w:tab/>
      </w:r>
      <w:r>
        <w:rPr>
          <w:rFonts w:ascii="Arial" w:hAnsi="Arial" w:cs="Arial"/>
          <w:lang w:val="en-GB"/>
        </w:rPr>
        <w:tab/>
      </w:r>
      <w:r w:rsidR="0063306F">
        <w:rPr>
          <w:rFonts w:ascii="Arial" w:hAnsi="Arial" w:cs="Arial"/>
          <w:lang w:val="en-GB"/>
        </w:rPr>
        <w:t>One million pounds (£1,000,000</w:t>
      </w:r>
      <w:r w:rsidR="003F1B2B">
        <w:rPr>
          <w:rFonts w:ascii="Arial" w:hAnsi="Arial" w:cs="Arial"/>
          <w:lang w:val="en-GB"/>
        </w:rPr>
        <w:t>)</w:t>
      </w:r>
    </w:p>
    <w:p w14:paraId="2C5B4D43" w14:textId="77777777" w:rsidR="00FE4CBA" w:rsidRPr="00FE4CBA" w:rsidRDefault="00FE4CBA" w:rsidP="00FE4CBA">
      <w:pPr>
        <w:spacing w:line="276" w:lineRule="auto"/>
        <w:rPr>
          <w:rFonts w:ascii="Arial" w:hAnsi="Arial" w:cs="Arial"/>
          <w:lang w:val="en-GB"/>
        </w:rPr>
      </w:pPr>
    </w:p>
    <w:p w14:paraId="02F96B19" w14:textId="57B238A6" w:rsidR="00FE4CBA" w:rsidRDefault="00FE4CBA" w:rsidP="00FE4CBA">
      <w:pPr>
        <w:spacing w:line="276" w:lineRule="auto"/>
        <w:rPr>
          <w:rFonts w:ascii="Arial" w:hAnsi="Arial" w:cs="Arial"/>
          <w:lang w:val="en-GB"/>
        </w:rPr>
      </w:pPr>
      <w:r>
        <w:rPr>
          <w:rFonts w:ascii="Arial" w:hAnsi="Arial" w:cs="Arial"/>
          <w:lang w:val="en-GB"/>
        </w:rPr>
        <w:t xml:space="preserve">Minimum </w:t>
      </w:r>
      <w:r w:rsidRPr="00FE4CBA">
        <w:rPr>
          <w:rFonts w:ascii="Arial" w:hAnsi="Arial" w:cs="Arial"/>
          <w:lang w:val="en-GB"/>
        </w:rPr>
        <w:t>Insurance</w:t>
      </w:r>
      <w:r w:rsidR="001835AC">
        <w:rPr>
          <w:rFonts w:ascii="Arial" w:hAnsi="Arial" w:cs="Arial"/>
          <w:lang w:val="en-GB"/>
        </w:rPr>
        <w:tab/>
      </w:r>
      <w:r w:rsidR="001835AC">
        <w:rPr>
          <w:rFonts w:ascii="Arial" w:hAnsi="Arial" w:cs="Arial"/>
          <w:lang w:val="en-GB"/>
        </w:rPr>
        <w:tab/>
      </w:r>
      <w:r>
        <w:rPr>
          <w:rFonts w:ascii="Arial" w:hAnsi="Arial" w:cs="Arial"/>
          <w:lang w:val="en-GB"/>
        </w:rPr>
        <w:t>Employers Liability</w:t>
      </w:r>
      <w:r>
        <w:rPr>
          <w:rFonts w:ascii="Arial" w:hAnsi="Arial" w:cs="Arial"/>
          <w:lang w:val="en-GB"/>
        </w:rPr>
        <w:tab/>
      </w:r>
      <w:r>
        <w:rPr>
          <w:rFonts w:ascii="Arial" w:hAnsi="Arial" w:cs="Arial"/>
          <w:lang w:val="en-GB"/>
        </w:rPr>
        <w:tab/>
      </w:r>
      <w:r w:rsidR="00EE5268">
        <w:rPr>
          <w:rFonts w:ascii="Arial" w:hAnsi="Arial" w:cs="Arial"/>
          <w:lang w:val="en-GB"/>
        </w:rPr>
        <w:t>[</w:t>
      </w:r>
      <w:r>
        <w:rPr>
          <w:rFonts w:ascii="Arial" w:hAnsi="Arial" w:cs="Arial"/>
          <w:lang w:val="en-GB"/>
        </w:rPr>
        <w:t>Five million pounds (£5,000,000)</w:t>
      </w:r>
      <w:r w:rsidR="00EE5268">
        <w:rPr>
          <w:rFonts w:ascii="Arial" w:hAnsi="Arial" w:cs="Arial"/>
          <w:lang w:val="en-GB"/>
        </w:rPr>
        <w:t>]</w:t>
      </w:r>
    </w:p>
    <w:p w14:paraId="358E5CF3" w14:textId="77777777" w:rsidR="00EE5268" w:rsidRDefault="00FE4CBA" w:rsidP="00FE4CBA">
      <w:pPr>
        <w:spacing w:line="276" w:lineRule="auto"/>
        <w:rPr>
          <w:rFonts w:ascii="Arial" w:hAnsi="Arial" w:cs="Arial"/>
          <w:lang w:val="en-GB"/>
        </w:rPr>
      </w:pPr>
      <w:r>
        <w:rPr>
          <w:rFonts w:ascii="Arial" w:hAnsi="Arial" w:cs="Arial"/>
          <w:lang w:val="en-GB"/>
        </w:rPr>
        <w:tab/>
      </w:r>
      <w:r>
        <w:rPr>
          <w:rFonts w:ascii="Arial" w:hAnsi="Arial" w:cs="Arial"/>
          <w:lang w:val="en-GB"/>
        </w:rPr>
        <w:tab/>
      </w:r>
      <w:r>
        <w:rPr>
          <w:rFonts w:ascii="Arial" w:hAnsi="Arial" w:cs="Arial"/>
          <w:lang w:val="en-GB"/>
        </w:rPr>
        <w:tab/>
      </w:r>
      <w:r>
        <w:rPr>
          <w:rFonts w:ascii="Arial" w:hAnsi="Arial" w:cs="Arial"/>
          <w:lang w:val="en-GB"/>
        </w:rPr>
        <w:tab/>
        <w:t>Public/Products Liability</w:t>
      </w:r>
      <w:r w:rsidRPr="00FE4CBA">
        <w:rPr>
          <w:rFonts w:ascii="Arial" w:hAnsi="Arial" w:cs="Arial"/>
          <w:lang w:val="en-GB"/>
        </w:rPr>
        <w:t xml:space="preserve"> </w:t>
      </w:r>
      <w:r>
        <w:rPr>
          <w:rFonts w:ascii="Arial" w:hAnsi="Arial" w:cs="Arial"/>
          <w:lang w:val="en-GB"/>
        </w:rPr>
        <w:tab/>
      </w:r>
      <w:r w:rsidR="00EE5268">
        <w:rPr>
          <w:rFonts w:ascii="Arial" w:hAnsi="Arial" w:cs="Arial"/>
          <w:lang w:val="en-GB"/>
        </w:rPr>
        <w:t>[</w:t>
      </w:r>
      <w:r>
        <w:rPr>
          <w:rFonts w:ascii="Arial" w:hAnsi="Arial" w:cs="Arial"/>
          <w:lang w:val="en-GB"/>
        </w:rPr>
        <w:t>Five million pounds (£5,000,000)</w:t>
      </w:r>
      <w:r w:rsidR="00EE5268">
        <w:rPr>
          <w:rFonts w:ascii="Arial" w:hAnsi="Arial" w:cs="Arial"/>
          <w:lang w:val="en-GB"/>
        </w:rPr>
        <w:t>]</w:t>
      </w:r>
    </w:p>
    <w:p w14:paraId="319098F8" w14:textId="4AED617B" w:rsidR="00472A98" w:rsidRPr="00CD1CDC" w:rsidRDefault="00EE5268" w:rsidP="00FE4CBA">
      <w:pPr>
        <w:spacing w:line="276" w:lineRule="auto"/>
        <w:rPr>
          <w:rFonts w:ascii="Arial" w:hAnsi="Arial" w:cs="Arial"/>
          <w:b/>
          <w:bCs/>
          <w:i/>
          <w:iCs/>
          <w:lang w:val="en-GB"/>
        </w:rPr>
      </w:pPr>
      <w:r>
        <w:rPr>
          <w:rFonts w:ascii="Arial" w:hAnsi="Arial" w:cs="Arial"/>
          <w:lang w:val="en-GB"/>
        </w:rPr>
        <w:tab/>
      </w:r>
      <w:r>
        <w:rPr>
          <w:rFonts w:ascii="Arial" w:hAnsi="Arial" w:cs="Arial"/>
          <w:lang w:val="en-GB"/>
        </w:rPr>
        <w:tab/>
      </w:r>
      <w:r>
        <w:rPr>
          <w:rFonts w:ascii="Arial" w:hAnsi="Arial" w:cs="Arial"/>
          <w:lang w:val="en-GB"/>
        </w:rPr>
        <w:tab/>
      </w:r>
      <w:r>
        <w:rPr>
          <w:rFonts w:ascii="Arial" w:hAnsi="Arial" w:cs="Arial"/>
          <w:lang w:val="en-GB"/>
        </w:rPr>
        <w:tab/>
      </w:r>
      <w:r w:rsidR="00472A98" w:rsidRPr="00EE5268">
        <w:rPr>
          <w:rFonts w:ascii="Arial" w:hAnsi="Arial" w:cs="Arial"/>
          <w:b/>
          <w:bCs/>
          <w:i/>
          <w:iCs/>
          <w:lang w:val="en-GB"/>
        </w:rPr>
        <w:tab/>
      </w:r>
      <w:r w:rsidR="00472A98" w:rsidRPr="00EE5268">
        <w:rPr>
          <w:rFonts w:ascii="Arial" w:hAnsi="Arial" w:cs="Arial"/>
          <w:b/>
          <w:bCs/>
          <w:i/>
          <w:iCs/>
          <w:lang w:val="en-GB"/>
        </w:rPr>
        <w:tab/>
      </w:r>
      <w:r w:rsidR="00472A98" w:rsidRPr="00EE5268">
        <w:rPr>
          <w:rFonts w:ascii="Arial" w:hAnsi="Arial" w:cs="Arial"/>
          <w:b/>
          <w:bCs/>
          <w:i/>
          <w:iCs/>
          <w:lang w:val="en-GB"/>
        </w:rPr>
        <w:tab/>
      </w:r>
      <w:r w:rsidR="00472A98" w:rsidRPr="00EE5268">
        <w:rPr>
          <w:rFonts w:ascii="Arial" w:hAnsi="Arial" w:cs="Arial"/>
          <w:b/>
          <w:bCs/>
          <w:i/>
          <w:iCs/>
          <w:lang w:val="en-GB"/>
        </w:rPr>
        <w:tab/>
      </w:r>
      <w:r w:rsidR="004A7396" w:rsidRPr="00EE5268">
        <w:rPr>
          <w:rFonts w:ascii="Arial" w:hAnsi="Arial" w:cs="Arial"/>
          <w:b/>
          <w:bCs/>
          <w:i/>
          <w:iCs/>
          <w:lang w:val="en-GB"/>
        </w:rPr>
        <w:tab/>
      </w:r>
    </w:p>
    <w:p w14:paraId="13491F8A" w14:textId="2A3C7C31" w:rsidR="00FE4CBA" w:rsidRDefault="00FE4CBA" w:rsidP="00FE4CBA">
      <w:pPr>
        <w:spacing w:line="276" w:lineRule="auto"/>
        <w:ind w:left="2880" w:hanging="2880"/>
        <w:rPr>
          <w:rFonts w:ascii="Arial" w:hAnsi="Arial" w:cs="Arial"/>
          <w:lang w:val="en-GB"/>
        </w:rPr>
      </w:pPr>
      <w:r>
        <w:rPr>
          <w:rFonts w:ascii="Arial" w:hAnsi="Arial" w:cs="Arial"/>
          <w:lang w:val="en-GB"/>
        </w:rPr>
        <w:t>Tender</w:t>
      </w:r>
      <w:r>
        <w:rPr>
          <w:rFonts w:ascii="Arial" w:hAnsi="Arial" w:cs="Arial"/>
          <w:lang w:val="en-GB"/>
        </w:rPr>
        <w:tab/>
      </w:r>
      <w:r w:rsidR="00CD1CDC">
        <w:rPr>
          <w:rFonts w:ascii="Arial" w:hAnsi="Arial" w:cs="Arial"/>
          <w:lang w:val="en-GB"/>
        </w:rPr>
        <w:t xml:space="preserve">The document submitted by the </w:t>
      </w:r>
      <w:r w:rsidR="00A41233">
        <w:rPr>
          <w:rFonts w:ascii="Arial" w:hAnsi="Arial" w:cs="Arial"/>
          <w:lang w:val="en-GB"/>
        </w:rPr>
        <w:t>Supplier</w:t>
      </w:r>
      <w:r w:rsidR="00CD1CDC">
        <w:rPr>
          <w:rFonts w:ascii="Arial" w:hAnsi="Arial" w:cs="Arial"/>
          <w:lang w:val="en-GB"/>
        </w:rPr>
        <w:t xml:space="preserve"> to Catapult entitled dated [</w:t>
      </w:r>
      <w:r w:rsidR="00CD1CDC" w:rsidRPr="00BD4E98">
        <w:rPr>
          <w:rFonts w:ascii="Arial" w:hAnsi="Arial" w:cs="Arial"/>
          <w:highlight w:val="yellow"/>
          <w:lang w:val="en-GB"/>
        </w:rPr>
        <w:t>INSERT DATE</w:t>
      </w:r>
      <w:r w:rsidR="00CD1CDC">
        <w:rPr>
          <w:rFonts w:ascii="Arial" w:hAnsi="Arial" w:cs="Arial"/>
          <w:lang w:val="en-GB"/>
        </w:rPr>
        <w:t xml:space="preserve">] </w:t>
      </w:r>
      <w:r w:rsidR="003F1B2B">
        <w:rPr>
          <w:rFonts w:ascii="Arial" w:hAnsi="Arial" w:cs="Arial"/>
          <w:lang w:val="en-GB"/>
        </w:rPr>
        <w:t>and attached at Schedule 6</w:t>
      </w:r>
    </w:p>
    <w:p w14:paraId="774BA282" w14:textId="77777777" w:rsidR="00FE4CBA" w:rsidRDefault="00FE4CBA" w:rsidP="00FE4CBA">
      <w:pPr>
        <w:spacing w:line="276" w:lineRule="auto"/>
        <w:rPr>
          <w:rFonts w:ascii="Arial" w:hAnsi="Arial" w:cs="Arial"/>
          <w:lang w:val="en-GB"/>
        </w:rPr>
      </w:pPr>
    </w:p>
    <w:p w14:paraId="2BA649F7" w14:textId="77777777" w:rsidR="00FE4CBA" w:rsidRPr="00AB5A91" w:rsidRDefault="00B6177D" w:rsidP="00FD57B8">
      <w:pPr>
        <w:spacing w:line="276" w:lineRule="auto"/>
        <w:ind w:left="2880" w:hanging="2880"/>
        <w:rPr>
          <w:rFonts w:ascii="Arial" w:hAnsi="Arial" w:cs="Arial"/>
          <w:lang w:val="en-GB"/>
        </w:rPr>
      </w:pPr>
      <w:r>
        <w:rPr>
          <w:rFonts w:ascii="Arial" w:hAnsi="Arial" w:cs="Arial"/>
          <w:lang w:val="en-GB"/>
        </w:rPr>
        <w:t xml:space="preserve">Key </w:t>
      </w:r>
      <w:r w:rsidR="00FE4CBA">
        <w:rPr>
          <w:rFonts w:ascii="Arial" w:hAnsi="Arial" w:cs="Arial"/>
          <w:lang w:val="en-GB"/>
        </w:rPr>
        <w:t>Personnel</w:t>
      </w:r>
      <w:r w:rsidR="00FE4CBA">
        <w:rPr>
          <w:rFonts w:ascii="Arial" w:hAnsi="Arial" w:cs="Arial"/>
          <w:lang w:val="en-GB"/>
        </w:rPr>
        <w:tab/>
      </w:r>
      <w:r w:rsidR="00BD4E98">
        <w:rPr>
          <w:rFonts w:ascii="Arial" w:hAnsi="Arial" w:cs="Arial"/>
          <w:lang w:val="en-GB"/>
        </w:rPr>
        <w:t>[</w:t>
      </w:r>
      <w:r w:rsidR="00BD4E98" w:rsidRPr="00911A4E">
        <w:rPr>
          <w:rFonts w:ascii="Arial" w:hAnsi="Arial" w:cs="Arial"/>
          <w:highlight w:val="yellow"/>
          <w:lang w:val="en-GB"/>
        </w:rPr>
        <w:t>INSERT DETAILS</w:t>
      </w:r>
      <w:r w:rsidR="00BD4E98">
        <w:rPr>
          <w:rFonts w:ascii="Arial" w:hAnsi="Arial" w:cs="Arial"/>
          <w:lang w:val="en-GB"/>
        </w:rPr>
        <w:t xml:space="preserve">] </w:t>
      </w:r>
    </w:p>
    <w:p w14:paraId="18C5BB82" w14:textId="77777777" w:rsidR="00FE4CBA" w:rsidRDefault="00FE4CBA" w:rsidP="00FE4CBA">
      <w:pPr>
        <w:spacing w:line="276" w:lineRule="auto"/>
        <w:rPr>
          <w:rFonts w:ascii="Arial" w:hAnsi="Arial" w:cs="Arial"/>
          <w:b/>
          <w:lang w:val="en-GB"/>
        </w:rPr>
      </w:pPr>
    </w:p>
    <w:p w14:paraId="74B73873" w14:textId="38491967" w:rsidR="003D4915" w:rsidRPr="00331252" w:rsidRDefault="00FE4CBA" w:rsidP="0039740E">
      <w:pPr>
        <w:ind w:left="2880" w:hanging="2880"/>
        <w:jc w:val="both"/>
        <w:rPr>
          <w:rFonts w:ascii="Arial" w:hAnsi="Arial" w:cs="Arial"/>
          <w:bCs/>
          <w:lang w:val="en-GB"/>
        </w:rPr>
      </w:pPr>
      <w:r w:rsidRPr="00FE4CBA">
        <w:rPr>
          <w:rFonts w:ascii="Arial" w:hAnsi="Arial" w:cs="Arial"/>
          <w:lang w:val="en-GB"/>
        </w:rPr>
        <w:t>Services</w:t>
      </w:r>
      <w:r>
        <w:rPr>
          <w:rFonts w:ascii="Arial" w:hAnsi="Arial" w:cs="Arial"/>
          <w:lang w:val="en-GB"/>
        </w:rPr>
        <w:tab/>
      </w:r>
      <w:r w:rsidR="003D4915" w:rsidRPr="00331252">
        <w:rPr>
          <w:rFonts w:ascii="Arial" w:hAnsi="Arial" w:cs="Arial"/>
          <w:bCs/>
          <w:lang w:val="en-GB"/>
        </w:rPr>
        <w:t xml:space="preserve">The </w:t>
      </w:r>
      <w:r w:rsidR="00A41233">
        <w:rPr>
          <w:rFonts w:ascii="Arial" w:hAnsi="Arial" w:cs="Arial"/>
          <w:bCs/>
          <w:lang w:val="en-GB"/>
        </w:rPr>
        <w:t>Supplier</w:t>
      </w:r>
      <w:r w:rsidR="003D4915" w:rsidRPr="00331252">
        <w:rPr>
          <w:rFonts w:ascii="Arial" w:hAnsi="Arial" w:cs="Arial"/>
          <w:bCs/>
          <w:lang w:val="en-GB"/>
        </w:rPr>
        <w:t xml:space="preserve"> shall </w:t>
      </w:r>
      <w:r w:rsidR="003D4915" w:rsidRPr="00520B17">
        <w:rPr>
          <w:rFonts w:ascii="Arial" w:hAnsi="Arial" w:cs="Arial"/>
          <w:bCs/>
          <w:lang w:val="en-GB"/>
        </w:rPr>
        <w:t>provi</w:t>
      </w:r>
      <w:r w:rsidRPr="00520B17">
        <w:rPr>
          <w:rFonts w:ascii="Arial" w:hAnsi="Arial" w:cs="Arial"/>
          <w:bCs/>
          <w:lang w:val="en-GB"/>
        </w:rPr>
        <w:t>de</w:t>
      </w:r>
      <w:r w:rsidR="003A6F3A" w:rsidRPr="00520B17">
        <w:rPr>
          <w:rFonts w:ascii="Arial" w:hAnsi="Arial" w:cs="Arial"/>
          <w:bCs/>
          <w:lang w:val="en-GB"/>
        </w:rPr>
        <w:t xml:space="preserve"> </w:t>
      </w:r>
      <w:r w:rsidR="00CA0F64" w:rsidRPr="00520B17">
        <w:rPr>
          <w:rFonts w:ascii="Arial" w:hAnsi="Arial" w:cs="Arial"/>
          <w:bCs/>
          <w:lang w:val="en-GB"/>
        </w:rPr>
        <w:t xml:space="preserve">office cleaning and </w:t>
      </w:r>
      <w:r w:rsidR="003F1B2B" w:rsidRPr="00520B17">
        <w:rPr>
          <w:rFonts w:ascii="Arial" w:hAnsi="Arial" w:cs="Arial"/>
          <w:bCs/>
          <w:lang w:val="en-GB"/>
        </w:rPr>
        <w:t>facilities</w:t>
      </w:r>
      <w:r w:rsidR="00520B17" w:rsidRPr="00520B17">
        <w:rPr>
          <w:rFonts w:ascii="Arial" w:hAnsi="Arial" w:cs="Arial"/>
          <w:bCs/>
          <w:lang w:val="en-GB"/>
        </w:rPr>
        <w:t xml:space="preserve"> </w:t>
      </w:r>
      <w:r w:rsidR="003D4915" w:rsidRPr="00520B17">
        <w:rPr>
          <w:rFonts w:ascii="Arial" w:hAnsi="Arial" w:cs="Arial"/>
          <w:bCs/>
          <w:lang w:val="en-GB"/>
        </w:rPr>
        <w:t>services</w:t>
      </w:r>
      <w:r w:rsidR="003D4915" w:rsidRPr="00331252">
        <w:rPr>
          <w:rFonts w:ascii="Arial" w:hAnsi="Arial" w:cs="Arial"/>
          <w:bCs/>
          <w:lang w:val="en-GB"/>
        </w:rPr>
        <w:t xml:space="preserve"> to Catapult</w:t>
      </w:r>
      <w:r w:rsidR="003A6F3A">
        <w:rPr>
          <w:rFonts w:ascii="Arial" w:hAnsi="Arial" w:cs="Arial"/>
          <w:bCs/>
          <w:lang w:val="en-GB"/>
        </w:rPr>
        <w:t xml:space="preserve"> </w:t>
      </w:r>
      <w:r w:rsidR="003D4915" w:rsidRPr="00331252">
        <w:rPr>
          <w:rFonts w:ascii="Arial" w:hAnsi="Arial" w:cs="Arial"/>
          <w:bCs/>
          <w:lang w:val="en-GB"/>
        </w:rPr>
        <w:t xml:space="preserve">as further described </w:t>
      </w:r>
      <w:r w:rsidRPr="003F1B2B">
        <w:rPr>
          <w:rFonts w:ascii="Arial" w:hAnsi="Arial" w:cs="Arial"/>
          <w:bCs/>
          <w:lang w:val="en-GB"/>
        </w:rPr>
        <w:t>below</w:t>
      </w:r>
      <w:r w:rsidR="00CA0F64" w:rsidRPr="003F1B2B">
        <w:rPr>
          <w:rFonts w:ascii="Arial" w:hAnsi="Arial" w:cs="Arial"/>
          <w:bCs/>
          <w:lang w:val="en-GB"/>
        </w:rPr>
        <w:t xml:space="preserve"> as more particularly set out in Schedul</w:t>
      </w:r>
      <w:r w:rsidR="003F1B2B" w:rsidRPr="003F1B2B">
        <w:rPr>
          <w:rFonts w:ascii="Arial" w:hAnsi="Arial" w:cs="Arial"/>
          <w:bCs/>
          <w:lang w:val="en-GB"/>
        </w:rPr>
        <w:t>e 3</w:t>
      </w:r>
    </w:p>
    <w:p w14:paraId="33FD85E5" w14:textId="77777777" w:rsidR="003D4915" w:rsidRPr="00FA5F78" w:rsidRDefault="003D4915" w:rsidP="00FE4CBA">
      <w:pPr>
        <w:spacing w:line="276" w:lineRule="auto"/>
        <w:rPr>
          <w:rFonts w:ascii="Arial" w:hAnsi="Arial" w:cs="Arial"/>
          <w:b/>
          <w:lang w:val="en-GB"/>
        </w:rPr>
      </w:pPr>
    </w:p>
    <w:p w14:paraId="20066E3F" w14:textId="77777777" w:rsidR="00D560A7" w:rsidRDefault="00D560A7" w:rsidP="00FE4CBA">
      <w:pPr>
        <w:spacing w:line="276" w:lineRule="auto"/>
        <w:rPr>
          <w:rFonts w:ascii="Arial" w:hAnsi="Arial" w:cs="Arial"/>
          <w:b/>
          <w:lang w:val="en-GB"/>
        </w:rPr>
      </w:pPr>
    </w:p>
    <w:p w14:paraId="31C02860" w14:textId="53BF15A8" w:rsidR="00FE4CBA" w:rsidRPr="00331252" w:rsidRDefault="0039740E" w:rsidP="00FE4CBA">
      <w:pPr>
        <w:spacing w:line="276" w:lineRule="auto"/>
        <w:rPr>
          <w:rFonts w:ascii="Arial" w:hAnsi="Arial" w:cs="Arial"/>
          <w:b/>
          <w:lang w:val="en-GB"/>
        </w:rPr>
      </w:pPr>
      <w:r>
        <w:rPr>
          <w:rFonts w:ascii="Arial" w:hAnsi="Arial" w:cs="Arial"/>
          <w:b/>
          <w:lang w:val="en-GB"/>
        </w:rPr>
        <w:t>FEES</w:t>
      </w:r>
      <w:r w:rsidR="00FE4CBA">
        <w:rPr>
          <w:rFonts w:ascii="Arial" w:hAnsi="Arial" w:cs="Arial"/>
          <w:b/>
          <w:lang w:val="en-GB"/>
        </w:rPr>
        <w:t xml:space="preserve"> INFORMATION</w:t>
      </w:r>
    </w:p>
    <w:p w14:paraId="33D9BB46" w14:textId="77777777" w:rsidR="00FE4CBA" w:rsidRDefault="00FE4CBA" w:rsidP="00FE4CBA">
      <w:pPr>
        <w:spacing w:line="276" w:lineRule="auto"/>
        <w:rPr>
          <w:rFonts w:ascii="Arial" w:hAnsi="Arial" w:cs="Arial"/>
          <w:b/>
          <w:lang w:val="en-GB"/>
        </w:rPr>
      </w:pPr>
    </w:p>
    <w:p w14:paraId="42F24273" w14:textId="3E9C9C7B" w:rsidR="00E361F6" w:rsidRPr="007B1698" w:rsidRDefault="00E361F6" w:rsidP="00BF364F">
      <w:pPr>
        <w:tabs>
          <w:tab w:val="left" w:pos="2835"/>
        </w:tabs>
        <w:spacing w:line="276" w:lineRule="auto"/>
        <w:rPr>
          <w:rFonts w:ascii="Arial" w:hAnsi="Arial" w:cs="Arial"/>
          <w:lang w:val="en-GB"/>
        </w:rPr>
      </w:pPr>
      <w:r w:rsidRPr="007B1698">
        <w:rPr>
          <w:rFonts w:ascii="Arial" w:hAnsi="Arial" w:cs="Arial"/>
          <w:lang w:val="en-GB"/>
        </w:rPr>
        <w:t xml:space="preserve">Fees </w:t>
      </w:r>
      <w:r w:rsidR="00FC46F2">
        <w:rPr>
          <w:rFonts w:ascii="Arial" w:hAnsi="Arial" w:cs="Arial"/>
          <w:lang w:val="en-GB"/>
        </w:rPr>
        <w:tab/>
      </w:r>
      <w:r w:rsidR="00CA0F64" w:rsidRPr="003F1B2B">
        <w:rPr>
          <w:rFonts w:ascii="Arial" w:hAnsi="Arial" w:cs="Arial"/>
          <w:lang w:val="en-GB"/>
        </w:rPr>
        <w:t xml:space="preserve">As set out in Schedule </w:t>
      </w:r>
      <w:r w:rsidR="003F1B2B" w:rsidRPr="003F1B2B">
        <w:rPr>
          <w:rFonts w:ascii="Arial" w:hAnsi="Arial" w:cs="Arial"/>
          <w:lang w:val="en-GB"/>
        </w:rPr>
        <w:t>5</w:t>
      </w:r>
    </w:p>
    <w:p w14:paraId="62EBFD55" w14:textId="77777777" w:rsidR="00E361F6" w:rsidRPr="007B1698" w:rsidRDefault="00E361F6" w:rsidP="00FE4CBA">
      <w:pPr>
        <w:spacing w:line="276" w:lineRule="auto"/>
        <w:rPr>
          <w:rFonts w:ascii="Arial" w:hAnsi="Arial" w:cs="Arial"/>
          <w:lang w:val="en-GB"/>
        </w:rPr>
      </w:pPr>
    </w:p>
    <w:p w14:paraId="6A79889B" w14:textId="2747D99F" w:rsidR="00D75837" w:rsidRDefault="00D75837" w:rsidP="00D75837">
      <w:pPr>
        <w:ind w:left="2835" w:hanging="2835"/>
        <w:jc w:val="both"/>
        <w:rPr>
          <w:rFonts w:ascii="Arial" w:hAnsi="Arial" w:cs="Arial"/>
        </w:rPr>
      </w:pPr>
      <w:r>
        <w:rPr>
          <w:rFonts w:ascii="Arial" w:hAnsi="Arial" w:cs="Arial"/>
        </w:rPr>
        <w:t>Invoicing</w:t>
      </w:r>
      <w:r>
        <w:rPr>
          <w:rFonts w:ascii="Arial" w:hAnsi="Arial" w:cs="Arial"/>
        </w:rPr>
        <w:tab/>
      </w:r>
      <w:r w:rsidR="00CA0F64">
        <w:rPr>
          <w:rFonts w:ascii="Arial" w:hAnsi="Arial" w:cs="Arial"/>
        </w:rPr>
        <w:t xml:space="preserve">The Supplier shall submit </w:t>
      </w:r>
      <w:r>
        <w:rPr>
          <w:rFonts w:ascii="Arial" w:hAnsi="Arial" w:cs="Arial"/>
        </w:rPr>
        <w:t>invoices to Catapult</w:t>
      </w:r>
      <w:r w:rsidR="00CA0F64">
        <w:rPr>
          <w:rFonts w:ascii="Arial" w:hAnsi="Arial" w:cs="Arial"/>
        </w:rPr>
        <w:t>’</w:t>
      </w:r>
      <w:r>
        <w:rPr>
          <w:rFonts w:ascii="Arial" w:hAnsi="Arial" w:cs="Arial"/>
        </w:rPr>
        <w:t xml:space="preserve">s finance team with all supporting documentation and be electronically submitted to: </w:t>
      </w:r>
      <w:hyperlink r:id="rId157" w:history="1">
        <w:r w:rsidRPr="006879A4">
          <w:rPr>
            <w:rStyle w:val="Hyperlink"/>
            <w:rFonts w:ascii="Arial" w:hAnsi="Arial" w:cs="Arial"/>
          </w:rPr>
          <w:t>finance@es.catapult.org.uk</w:t>
        </w:r>
      </w:hyperlink>
      <w:r w:rsidR="0039740E">
        <w:rPr>
          <w:rStyle w:val="Hyperlink"/>
          <w:rFonts w:ascii="Arial" w:hAnsi="Arial" w:cs="Arial"/>
        </w:rPr>
        <w:t>,</w:t>
      </w:r>
      <w:r>
        <w:rPr>
          <w:rFonts w:ascii="Arial" w:hAnsi="Arial" w:cs="Arial"/>
        </w:rPr>
        <w:t xml:space="preserve"> quot</w:t>
      </w:r>
      <w:r w:rsidR="0039740E">
        <w:rPr>
          <w:rFonts w:ascii="Arial" w:hAnsi="Arial" w:cs="Arial"/>
        </w:rPr>
        <w:t>ing</w:t>
      </w:r>
      <w:r>
        <w:rPr>
          <w:rFonts w:ascii="Arial" w:hAnsi="Arial" w:cs="Arial"/>
        </w:rPr>
        <w:t xml:space="preserve"> the applicable purchase order number/s.</w:t>
      </w:r>
    </w:p>
    <w:p w14:paraId="537A8836" w14:textId="77777777" w:rsidR="00D75837" w:rsidRDefault="00D75837" w:rsidP="00D75837">
      <w:pPr>
        <w:ind w:left="2835" w:hanging="2835"/>
        <w:jc w:val="both"/>
        <w:rPr>
          <w:rFonts w:ascii="Arial" w:hAnsi="Arial" w:cs="Arial"/>
        </w:rPr>
      </w:pPr>
    </w:p>
    <w:p w14:paraId="0772E0D4" w14:textId="0A74636F" w:rsidR="00FA5F78" w:rsidRPr="007B1698" w:rsidRDefault="00D75837" w:rsidP="00CA0F64">
      <w:pPr>
        <w:ind w:left="2835" w:hanging="2835"/>
        <w:jc w:val="both"/>
        <w:rPr>
          <w:rFonts w:ascii="Calibri" w:hAnsi="Calibri"/>
          <w:color w:val="000000"/>
          <w:sz w:val="21"/>
          <w:szCs w:val="21"/>
        </w:rPr>
      </w:pPr>
      <w:r>
        <w:rPr>
          <w:rFonts w:ascii="Arial" w:hAnsi="Arial" w:cs="Arial"/>
        </w:rPr>
        <w:tab/>
        <w:t>Failure to send invoices to the above email will delay payments and Catapult will not be responsible for any delays in and or non-payment of invoices if sent to any other person or team within Catapult.</w:t>
      </w:r>
    </w:p>
    <w:p w14:paraId="5D27D724" w14:textId="77777777" w:rsidR="00524F34" w:rsidRPr="007B1698" w:rsidRDefault="00524F34" w:rsidP="00FE4CBA">
      <w:pPr>
        <w:spacing w:line="276" w:lineRule="auto"/>
        <w:rPr>
          <w:rFonts w:ascii="Arial" w:hAnsi="Arial" w:cs="Arial"/>
          <w:lang w:val="en-GB"/>
        </w:rPr>
      </w:pPr>
      <w:r w:rsidRPr="007B1698">
        <w:rPr>
          <w:rFonts w:ascii="Arial" w:hAnsi="Arial" w:cs="Arial"/>
          <w:lang w:val="en-GB"/>
        </w:rPr>
        <w:br w:type="page"/>
      </w:r>
    </w:p>
    <w:p w14:paraId="5C756DC6" w14:textId="45DCA5C4" w:rsidR="00524F34" w:rsidRPr="00D27A75" w:rsidRDefault="00120187" w:rsidP="00D27A75">
      <w:pPr>
        <w:spacing w:line="276" w:lineRule="auto"/>
        <w:rPr>
          <w:rFonts w:ascii="Arial" w:hAnsi="Arial" w:cs="Arial"/>
          <w:b/>
          <w:sz w:val="24"/>
          <w:szCs w:val="24"/>
          <w:lang w:val="en-GB"/>
        </w:rPr>
      </w:pPr>
      <w:r>
        <w:rPr>
          <w:rFonts w:ascii="Arial" w:hAnsi="Arial" w:cs="Arial"/>
          <w:b/>
          <w:sz w:val="24"/>
          <w:szCs w:val="24"/>
          <w:lang w:val="en-GB"/>
        </w:rPr>
        <w:lastRenderedPageBreak/>
        <w:t>SCHEDULE</w:t>
      </w:r>
      <w:r w:rsidRPr="00D27A75">
        <w:rPr>
          <w:rFonts w:ascii="Arial" w:hAnsi="Arial" w:cs="Arial"/>
          <w:b/>
          <w:sz w:val="24"/>
          <w:szCs w:val="24"/>
          <w:lang w:val="en-GB"/>
        </w:rPr>
        <w:t xml:space="preserve"> </w:t>
      </w:r>
      <w:r w:rsidR="004A7396">
        <w:rPr>
          <w:rFonts w:ascii="Arial" w:hAnsi="Arial" w:cs="Arial"/>
          <w:b/>
          <w:sz w:val="24"/>
          <w:szCs w:val="24"/>
          <w:lang w:val="en-GB"/>
        </w:rPr>
        <w:t>2</w:t>
      </w:r>
      <w:r w:rsidR="00D27A75" w:rsidRPr="00D27A75">
        <w:rPr>
          <w:rFonts w:ascii="Arial" w:hAnsi="Arial" w:cs="Arial"/>
          <w:b/>
          <w:sz w:val="24"/>
          <w:szCs w:val="24"/>
          <w:lang w:val="en-GB"/>
        </w:rPr>
        <w:t xml:space="preserve">: </w:t>
      </w:r>
      <w:r w:rsidR="00524F34" w:rsidRPr="00D27A75">
        <w:rPr>
          <w:rFonts w:ascii="Arial" w:hAnsi="Arial" w:cs="Arial"/>
          <w:b/>
          <w:sz w:val="24"/>
          <w:szCs w:val="24"/>
          <w:lang w:val="en-GB"/>
        </w:rPr>
        <w:t>T</w:t>
      </w:r>
      <w:r w:rsidR="00D27A75">
        <w:rPr>
          <w:rFonts w:ascii="Arial" w:hAnsi="Arial" w:cs="Arial"/>
          <w:b/>
          <w:sz w:val="24"/>
          <w:szCs w:val="24"/>
          <w:lang w:val="en-GB"/>
        </w:rPr>
        <w:t xml:space="preserve">ERMS AND </w:t>
      </w:r>
      <w:r w:rsidR="00524F34" w:rsidRPr="00D27A75">
        <w:rPr>
          <w:rFonts w:ascii="Arial" w:hAnsi="Arial" w:cs="Arial"/>
          <w:b/>
          <w:sz w:val="24"/>
          <w:szCs w:val="24"/>
          <w:lang w:val="en-GB"/>
        </w:rPr>
        <w:t>C</w:t>
      </w:r>
      <w:r w:rsidR="00D27A75">
        <w:rPr>
          <w:rFonts w:ascii="Arial" w:hAnsi="Arial" w:cs="Arial"/>
          <w:b/>
          <w:sz w:val="24"/>
          <w:szCs w:val="24"/>
          <w:lang w:val="en-GB"/>
        </w:rPr>
        <w:t>ONDITIONS</w:t>
      </w:r>
      <w:r w:rsidR="00524F34" w:rsidRPr="00D27A75">
        <w:rPr>
          <w:rFonts w:ascii="Arial" w:hAnsi="Arial" w:cs="Arial"/>
          <w:b/>
          <w:sz w:val="24"/>
          <w:szCs w:val="24"/>
          <w:lang w:val="en-GB"/>
        </w:rPr>
        <w:t xml:space="preserve"> </w:t>
      </w:r>
      <w:r w:rsidR="00D27A75">
        <w:rPr>
          <w:rFonts w:ascii="Arial" w:hAnsi="Arial" w:cs="Arial"/>
          <w:b/>
          <w:sz w:val="24"/>
          <w:szCs w:val="24"/>
          <w:lang w:val="en-GB"/>
        </w:rPr>
        <w:t>FOR THE</w:t>
      </w:r>
      <w:r w:rsidR="00BC0469">
        <w:rPr>
          <w:rFonts w:ascii="Arial" w:hAnsi="Arial" w:cs="Arial"/>
          <w:b/>
          <w:sz w:val="24"/>
          <w:szCs w:val="24"/>
          <w:lang w:val="en-GB"/>
        </w:rPr>
        <w:t xml:space="preserve">SUPPLY </w:t>
      </w:r>
      <w:r w:rsidR="00D27A75">
        <w:rPr>
          <w:rFonts w:ascii="Arial" w:hAnsi="Arial" w:cs="Arial"/>
          <w:b/>
          <w:sz w:val="24"/>
          <w:szCs w:val="24"/>
          <w:lang w:val="en-GB"/>
        </w:rPr>
        <w:t>OF</w:t>
      </w:r>
      <w:r w:rsidR="00FE4CBA" w:rsidRPr="00D27A75">
        <w:rPr>
          <w:rFonts w:ascii="Arial" w:hAnsi="Arial" w:cs="Arial"/>
          <w:b/>
          <w:sz w:val="24"/>
          <w:szCs w:val="24"/>
          <w:lang w:val="en-GB"/>
        </w:rPr>
        <w:t xml:space="preserve"> S</w:t>
      </w:r>
      <w:r w:rsidR="00D27A75">
        <w:rPr>
          <w:rFonts w:ascii="Arial" w:hAnsi="Arial" w:cs="Arial"/>
          <w:b/>
          <w:sz w:val="24"/>
          <w:szCs w:val="24"/>
          <w:lang w:val="en-GB"/>
        </w:rPr>
        <w:t>ERVICES</w:t>
      </w:r>
    </w:p>
    <w:p w14:paraId="20011BC6" w14:textId="77777777" w:rsidR="00524F34" w:rsidRPr="00331252" w:rsidRDefault="00524F34" w:rsidP="00FE4CBA">
      <w:pPr>
        <w:spacing w:line="276" w:lineRule="auto"/>
        <w:rPr>
          <w:rFonts w:ascii="Arial" w:hAnsi="Arial" w:cs="Arial"/>
          <w:lang w:val="en-GB"/>
        </w:rPr>
      </w:pPr>
    </w:p>
    <w:p w14:paraId="65934269" w14:textId="77777777" w:rsidR="00C863E1" w:rsidRPr="00331252" w:rsidRDefault="00C863E1" w:rsidP="00EA7C4F">
      <w:pPr>
        <w:pStyle w:val="ListParagraph"/>
        <w:numPr>
          <w:ilvl w:val="0"/>
          <w:numId w:val="4"/>
        </w:numPr>
        <w:spacing w:line="276" w:lineRule="auto"/>
        <w:ind w:left="567" w:hanging="567"/>
        <w:rPr>
          <w:rFonts w:ascii="Arial" w:hAnsi="Arial" w:cs="Arial"/>
          <w:b/>
          <w:lang w:val="en-GB"/>
        </w:rPr>
      </w:pPr>
      <w:r w:rsidRPr="00331252">
        <w:rPr>
          <w:rFonts w:ascii="Arial" w:hAnsi="Arial" w:cs="Arial"/>
          <w:b/>
          <w:lang w:val="en-GB"/>
        </w:rPr>
        <w:t>DEFINITIONS</w:t>
      </w:r>
    </w:p>
    <w:p w14:paraId="5D679AEC" w14:textId="77777777" w:rsidR="00C863E1" w:rsidRPr="00331252" w:rsidRDefault="00C863E1" w:rsidP="00EA7C4F">
      <w:pPr>
        <w:pStyle w:val="ListParagraph"/>
        <w:numPr>
          <w:ilvl w:val="1"/>
          <w:numId w:val="4"/>
        </w:numPr>
        <w:spacing w:line="276" w:lineRule="auto"/>
        <w:ind w:left="567" w:hanging="567"/>
        <w:jc w:val="both"/>
        <w:rPr>
          <w:rFonts w:ascii="Arial" w:hAnsi="Arial" w:cs="Arial"/>
          <w:b/>
          <w:lang w:val="en-GB"/>
        </w:rPr>
      </w:pPr>
      <w:bookmarkStart w:id="0" w:name="_Ref510704118"/>
      <w:r w:rsidRPr="00331252">
        <w:rPr>
          <w:rFonts w:ascii="Arial" w:hAnsi="Arial" w:cs="Arial"/>
          <w:bCs/>
          <w:lang w:val="en-GB"/>
        </w:rPr>
        <w:t>In this Agreement the following expressions shall, unless the context otherwise requires, have the following meanings:</w:t>
      </w:r>
      <w:bookmarkEnd w:id="0"/>
    </w:p>
    <w:p w14:paraId="6AAF3556" w14:textId="77777777" w:rsidR="00C863E1" w:rsidRPr="00331252" w:rsidRDefault="00C863E1" w:rsidP="00EA7C4F">
      <w:pPr>
        <w:pStyle w:val="ListParagraph"/>
        <w:numPr>
          <w:ilvl w:val="2"/>
          <w:numId w:val="4"/>
        </w:numPr>
        <w:spacing w:line="276" w:lineRule="auto"/>
        <w:ind w:left="1276" w:hanging="709"/>
        <w:jc w:val="both"/>
        <w:rPr>
          <w:rFonts w:ascii="Arial" w:hAnsi="Arial" w:cs="Arial"/>
          <w:b/>
          <w:lang w:val="en-GB"/>
        </w:rPr>
      </w:pPr>
      <w:r w:rsidRPr="00331252">
        <w:rPr>
          <w:rFonts w:ascii="Arial" w:hAnsi="Arial" w:cs="Arial"/>
          <w:b/>
          <w:bCs/>
          <w:lang w:val="en-GB"/>
        </w:rPr>
        <w:t>Agreement</w:t>
      </w:r>
      <w:r w:rsidRPr="00331252">
        <w:rPr>
          <w:rFonts w:ascii="Arial" w:hAnsi="Arial" w:cs="Arial"/>
          <w:bCs/>
          <w:lang w:val="en-GB"/>
        </w:rPr>
        <w:t xml:space="preserve">: </w:t>
      </w:r>
      <w:r w:rsidR="00EA7C4F">
        <w:rPr>
          <w:rFonts w:ascii="Arial" w:hAnsi="Arial" w:cs="Arial"/>
          <w:bCs/>
          <w:lang w:val="en-GB"/>
        </w:rPr>
        <w:t xml:space="preserve">the </w:t>
      </w:r>
      <w:r w:rsidR="00120187">
        <w:rPr>
          <w:rFonts w:ascii="Arial" w:hAnsi="Arial" w:cs="Arial"/>
          <w:bCs/>
          <w:lang w:val="en-GB"/>
        </w:rPr>
        <w:t>a</w:t>
      </w:r>
      <w:r w:rsidR="00EA7C4F">
        <w:rPr>
          <w:rFonts w:ascii="Arial" w:hAnsi="Arial" w:cs="Arial"/>
          <w:bCs/>
          <w:lang w:val="en-GB"/>
        </w:rPr>
        <w:t>greement</w:t>
      </w:r>
      <w:r w:rsidR="00120187">
        <w:rPr>
          <w:rFonts w:ascii="Arial" w:hAnsi="Arial" w:cs="Arial"/>
          <w:bCs/>
          <w:lang w:val="en-GB"/>
        </w:rPr>
        <w:t xml:space="preserve"> incorporating the </w:t>
      </w:r>
      <w:proofErr w:type="gramStart"/>
      <w:r w:rsidR="00120187">
        <w:rPr>
          <w:rFonts w:ascii="Arial" w:hAnsi="Arial" w:cs="Arial"/>
          <w:bCs/>
          <w:lang w:val="en-GB"/>
        </w:rPr>
        <w:t>Conditions</w:t>
      </w:r>
      <w:r w:rsidRPr="00331252">
        <w:rPr>
          <w:rFonts w:ascii="Arial" w:hAnsi="Arial" w:cs="Arial"/>
          <w:bCs/>
          <w:lang w:val="en-GB"/>
        </w:rPr>
        <w:t>;</w:t>
      </w:r>
      <w:proofErr w:type="gramEnd"/>
    </w:p>
    <w:p w14:paraId="6FE9A920" w14:textId="77777777" w:rsidR="00AC09B3" w:rsidRPr="00AC09B3" w:rsidRDefault="00AC09B3" w:rsidP="00AC09B3">
      <w:pPr>
        <w:pStyle w:val="ListParagraph"/>
        <w:numPr>
          <w:ilvl w:val="2"/>
          <w:numId w:val="4"/>
        </w:numPr>
        <w:spacing w:line="276" w:lineRule="auto"/>
        <w:ind w:left="1276" w:hanging="709"/>
        <w:jc w:val="both"/>
        <w:rPr>
          <w:rFonts w:ascii="Arial" w:hAnsi="Arial" w:cs="Arial"/>
          <w:b/>
          <w:lang w:val="en-GB"/>
        </w:rPr>
      </w:pPr>
      <w:r>
        <w:rPr>
          <w:rFonts w:ascii="Arial" w:hAnsi="Arial" w:cs="Arial"/>
          <w:b/>
          <w:bCs/>
          <w:lang w:val="en-GB"/>
        </w:rPr>
        <w:t xml:space="preserve">Business Day: </w:t>
      </w:r>
      <w:r>
        <w:rPr>
          <w:rFonts w:ascii="Arial" w:hAnsi="Arial" w:cs="Arial"/>
          <w:bCs/>
          <w:lang w:val="en-GB"/>
        </w:rPr>
        <w:t xml:space="preserve">means </w:t>
      </w:r>
      <w:r w:rsidR="00764FAD">
        <w:rPr>
          <w:rFonts w:ascii="Arial" w:hAnsi="Arial" w:cs="Arial"/>
          <w:bCs/>
          <w:lang w:val="en-GB"/>
        </w:rPr>
        <w:t xml:space="preserve">any day which is not a Saturday, a Sunday or a bank or public holiday in </w:t>
      </w:r>
      <w:proofErr w:type="gramStart"/>
      <w:r w:rsidR="00764FAD">
        <w:rPr>
          <w:rFonts w:ascii="Arial" w:hAnsi="Arial" w:cs="Arial"/>
          <w:bCs/>
          <w:lang w:val="en-GB"/>
        </w:rPr>
        <w:t>England;</w:t>
      </w:r>
      <w:proofErr w:type="gramEnd"/>
    </w:p>
    <w:p w14:paraId="720A134E" w14:textId="77777777" w:rsidR="00231F7D" w:rsidRDefault="00C863E1" w:rsidP="00AC09B3">
      <w:pPr>
        <w:pStyle w:val="ListParagraph"/>
        <w:numPr>
          <w:ilvl w:val="2"/>
          <w:numId w:val="4"/>
        </w:numPr>
        <w:spacing w:line="276" w:lineRule="auto"/>
        <w:ind w:left="1276" w:hanging="709"/>
        <w:jc w:val="both"/>
        <w:rPr>
          <w:rFonts w:ascii="Arial" w:hAnsi="Arial" w:cs="Arial"/>
          <w:bCs/>
          <w:lang w:val="en-GB"/>
        </w:rPr>
      </w:pPr>
      <w:r w:rsidRPr="00AC09B3">
        <w:rPr>
          <w:rFonts w:ascii="Arial" w:hAnsi="Arial" w:cs="Arial"/>
          <w:b/>
          <w:bCs/>
          <w:lang w:val="en-GB"/>
        </w:rPr>
        <w:t>Catapult</w:t>
      </w:r>
      <w:r w:rsidRPr="00AC09B3">
        <w:rPr>
          <w:rFonts w:ascii="Arial" w:hAnsi="Arial" w:cs="Arial"/>
          <w:bCs/>
          <w:lang w:val="en-GB"/>
        </w:rPr>
        <w:t xml:space="preserve">: means Energy Systems Catapult </w:t>
      </w:r>
      <w:proofErr w:type="gramStart"/>
      <w:r w:rsidRPr="00AC09B3">
        <w:rPr>
          <w:rFonts w:ascii="Arial" w:hAnsi="Arial" w:cs="Arial"/>
          <w:bCs/>
          <w:lang w:val="en-GB"/>
        </w:rPr>
        <w:t>Limited;</w:t>
      </w:r>
      <w:proofErr w:type="gramEnd"/>
    </w:p>
    <w:p w14:paraId="3FB14E5A" w14:textId="1D24C518" w:rsidR="00642E6E" w:rsidRPr="00642E6E" w:rsidRDefault="00642E6E" w:rsidP="00D560A7">
      <w:pPr>
        <w:pStyle w:val="ListParagraph"/>
        <w:numPr>
          <w:ilvl w:val="2"/>
          <w:numId w:val="4"/>
        </w:numPr>
        <w:spacing w:line="276" w:lineRule="auto"/>
        <w:ind w:left="1276" w:hanging="709"/>
        <w:jc w:val="both"/>
        <w:rPr>
          <w:rFonts w:ascii="Arial" w:hAnsi="Arial" w:cs="Arial"/>
          <w:b/>
          <w:lang w:val="en-GB"/>
        </w:rPr>
      </w:pPr>
      <w:r w:rsidRPr="00642E6E">
        <w:rPr>
          <w:rFonts w:ascii="Arial" w:hAnsi="Arial" w:cs="Arial"/>
          <w:b/>
          <w:bCs/>
          <w:lang w:val="en-GB"/>
        </w:rPr>
        <w:t xml:space="preserve">Catapult Equipment: </w:t>
      </w:r>
      <w:r w:rsidRPr="00642E6E">
        <w:rPr>
          <w:rFonts w:ascii="Arial" w:hAnsi="Arial" w:cs="Arial"/>
          <w:bCs/>
          <w:lang w:val="en-GB"/>
        </w:rPr>
        <w:t xml:space="preserve">means </w:t>
      </w:r>
      <w:r w:rsidRPr="00642E6E">
        <w:rPr>
          <w:rFonts w:ascii="Arial" w:hAnsi="Arial" w:cs="Arial"/>
          <w:lang w:val="en-GB"/>
        </w:rPr>
        <w:t xml:space="preserve">any </w:t>
      </w:r>
      <w:r w:rsidRPr="00642E6E">
        <w:rPr>
          <w:rFonts w:ascii="Arial" w:hAnsi="Arial" w:cs="Arial"/>
          <w:bCs/>
          <w:lang w:val="en-GB"/>
        </w:rPr>
        <w:t xml:space="preserve">equipment (including computing, telephone and other office equipment and facilities) provided by Catapult to the </w:t>
      </w:r>
      <w:r w:rsidR="00A41233">
        <w:rPr>
          <w:rFonts w:ascii="Arial" w:hAnsi="Arial" w:cs="Arial"/>
          <w:bCs/>
          <w:lang w:val="en-GB"/>
        </w:rPr>
        <w:t>Supplier</w:t>
      </w:r>
      <w:r w:rsidRPr="00642E6E">
        <w:rPr>
          <w:rFonts w:ascii="Arial" w:hAnsi="Arial" w:cs="Arial"/>
          <w:bCs/>
          <w:lang w:val="en-GB"/>
        </w:rPr>
        <w:t xml:space="preserve"> for the provision of the </w:t>
      </w:r>
      <w:proofErr w:type="gramStart"/>
      <w:r w:rsidRPr="00642E6E">
        <w:rPr>
          <w:rFonts w:ascii="Arial" w:hAnsi="Arial" w:cs="Arial"/>
          <w:bCs/>
          <w:lang w:val="en-GB"/>
        </w:rPr>
        <w:t>Services</w:t>
      </w:r>
      <w:r>
        <w:rPr>
          <w:rFonts w:ascii="Arial" w:hAnsi="Arial" w:cs="Arial"/>
          <w:bCs/>
          <w:lang w:val="en-GB"/>
        </w:rPr>
        <w:t>;</w:t>
      </w:r>
      <w:proofErr w:type="gramEnd"/>
    </w:p>
    <w:p w14:paraId="1017A99E" w14:textId="77777777" w:rsidR="00C863E1" w:rsidRPr="00331252" w:rsidRDefault="00C863E1" w:rsidP="00EA7C4F">
      <w:pPr>
        <w:pStyle w:val="ListParagraph"/>
        <w:numPr>
          <w:ilvl w:val="2"/>
          <w:numId w:val="4"/>
        </w:numPr>
        <w:spacing w:line="276" w:lineRule="auto"/>
        <w:ind w:left="1276" w:hanging="709"/>
        <w:jc w:val="both"/>
        <w:rPr>
          <w:rFonts w:ascii="Arial" w:hAnsi="Arial" w:cs="Arial"/>
          <w:b/>
          <w:lang w:val="en-GB"/>
        </w:rPr>
      </w:pPr>
      <w:r w:rsidRPr="00331252">
        <w:rPr>
          <w:rFonts w:ascii="Arial" w:hAnsi="Arial" w:cs="Arial"/>
          <w:b/>
          <w:bCs/>
          <w:lang w:val="en-GB"/>
        </w:rPr>
        <w:t>Commencement Date</w:t>
      </w:r>
      <w:r w:rsidRPr="00331252">
        <w:rPr>
          <w:rFonts w:ascii="Arial" w:hAnsi="Arial" w:cs="Arial"/>
          <w:bCs/>
          <w:lang w:val="en-GB"/>
        </w:rPr>
        <w:t xml:space="preserve">: means the date set out in </w:t>
      </w:r>
      <w:r w:rsidR="00EA7C4F">
        <w:rPr>
          <w:rFonts w:ascii="Arial" w:hAnsi="Arial" w:cs="Arial"/>
          <w:bCs/>
          <w:lang w:val="en-GB"/>
        </w:rPr>
        <w:t xml:space="preserve">the Contract </w:t>
      </w:r>
      <w:proofErr w:type="gramStart"/>
      <w:r w:rsidR="00EA7C4F">
        <w:rPr>
          <w:rFonts w:ascii="Arial" w:hAnsi="Arial" w:cs="Arial"/>
          <w:bCs/>
          <w:lang w:val="en-GB"/>
        </w:rPr>
        <w:t>Data</w:t>
      </w:r>
      <w:r w:rsidRPr="00331252">
        <w:rPr>
          <w:rFonts w:ascii="Arial" w:hAnsi="Arial" w:cs="Arial"/>
          <w:bCs/>
          <w:lang w:val="en-GB"/>
        </w:rPr>
        <w:t>;</w:t>
      </w:r>
      <w:proofErr w:type="gramEnd"/>
    </w:p>
    <w:p w14:paraId="76D2BA7B" w14:textId="77777777" w:rsidR="00C863E1" w:rsidRPr="00331252" w:rsidRDefault="00C863E1" w:rsidP="00EA7C4F">
      <w:pPr>
        <w:pStyle w:val="ListParagraph"/>
        <w:numPr>
          <w:ilvl w:val="2"/>
          <w:numId w:val="4"/>
        </w:numPr>
        <w:spacing w:line="276" w:lineRule="auto"/>
        <w:ind w:left="1276" w:hanging="709"/>
        <w:jc w:val="both"/>
        <w:rPr>
          <w:rFonts w:ascii="Arial" w:hAnsi="Arial" w:cs="Arial"/>
          <w:b/>
          <w:lang w:val="en-GB"/>
        </w:rPr>
      </w:pPr>
      <w:r w:rsidRPr="00331252">
        <w:rPr>
          <w:rFonts w:ascii="Arial" w:hAnsi="Arial" w:cs="Arial"/>
          <w:b/>
          <w:bCs/>
          <w:lang w:val="en-GB"/>
        </w:rPr>
        <w:t>Conditions:</w:t>
      </w:r>
      <w:r w:rsidRPr="00331252">
        <w:rPr>
          <w:rFonts w:ascii="Arial" w:hAnsi="Arial" w:cs="Arial"/>
          <w:bCs/>
          <w:lang w:val="en-GB"/>
        </w:rPr>
        <w:t xml:space="preserve"> means these Terms and Conditions </w:t>
      </w:r>
      <w:r w:rsidR="00EA7C4F">
        <w:rPr>
          <w:rFonts w:ascii="Arial" w:hAnsi="Arial" w:cs="Arial"/>
          <w:bCs/>
          <w:lang w:val="en-GB"/>
        </w:rPr>
        <w:t>for the Provision of Services</w:t>
      </w:r>
      <w:r w:rsidRPr="00331252">
        <w:rPr>
          <w:rFonts w:ascii="Arial" w:hAnsi="Arial" w:cs="Arial"/>
          <w:bCs/>
          <w:lang w:val="en-GB"/>
        </w:rPr>
        <w:t xml:space="preserve">, which form part of the </w:t>
      </w:r>
      <w:proofErr w:type="gramStart"/>
      <w:r w:rsidRPr="00331252">
        <w:rPr>
          <w:rFonts w:ascii="Arial" w:hAnsi="Arial" w:cs="Arial"/>
          <w:bCs/>
          <w:lang w:val="en-GB"/>
        </w:rPr>
        <w:t>Agreement;</w:t>
      </w:r>
      <w:proofErr w:type="gramEnd"/>
    </w:p>
    <w:p w14:paraId="0D4907B5" w14:textId="77777777" w:rsidR="00C863E1" w:rsidRPr="00331252" w:rsidRDefault="00C863E1" w:rsidP="00EA7C4F">
      <w:pPr>
        <w:pStyle w:val="ListParagraph"/>
        <w:numPr>
          <w:ilvl w:val="2"/>
          <w:numId w:val="4"/>
        </w:numPr>
        <w:spacing w:line="276" w:lineRule="auto"/>
        <w:ind w:left="1276" w:hanging="709"/>
        <w:jc w:val="both"/>
        <w:rPr>
          <w:rFonts w:ascii="Arial" w:hAnsi="Arial" w:cs="Arial"/>
          <w:b/>
          <w:lang w:val="en-GB"/>
        </w:rPr>
      </w:pPr>
      <w:r w:rsidRPr="00331252">
        <w:rPr>
          <w:rFonts w:ascii="Arial" w:hAnsi="Arial" w:cs="Arial"/>
          <w:b/>
          <w:bCs/>
          <w:lang w:val="en-GB"/>
        </w:rPr>
        <w:t>Confidential Information:</w:t>
      </w:r>
      <w:r w:rsidRPr="00331252">
        <w:rPr>
          <w:rFonts w:ascii="Arial" w:hAnsi="Arial" w:cs="Arial"/>
          <w:bCs/>
          <w:lang w:val="en-GB"/>
        </w:rPr>
        <w:t xml:space="preserve"> means any</w:t>
      </w:r>
      <w:r w:rsidRPr="00331252">
        <w:rPr>
          <w:rFonts w:ascii="Arial" w:hAnsi="Arial" w:cs="Arial"/>
          <w:lang w:val="en-GB"/>
        </w:rPr>
        <w:t xml:space="preserve"> information (whether or not recorded in documentary form, or stored on any magnetic or optical disk or memory) relating to the business, services, affairs and finances of a Party, for the time being confidential to that Party and trade secrets, including (by way of illustration only and without limitation)  technical data and know-how relating to the business of a Party or any of its business contacts, project plans, records of planned and actual expenditure, details of projects and experiments, proposals, applications and prospectuses, graphs, charts, presentations and documents, company financial information, details of intellectual properties (whether registered or unregistered) and applications for them, technical summaries, reports, details of organisations and their business processes, names and other contact details of individuals and organisations, and any information which a Party or the Personnel is told is confidential and information treated as confidential by either Party and any information which has been given to a Party, in confidence, by customers, suppliers or other persons;</w:t>
      </w:r>
    </w:p>
    <w:p w14:paraId="45B96A85" w14:textId="77777777" w:rsidR="00EA7C4F" w:rsidRPr="00331252" w:rsidRDefault="00EA7C4F" w:rsidP="00EA7C4F">
      <w:pPr>
        <w:pStyle w:val="ListParagraph"/>
        <w:numPr>
          <w:ilvl w:val="2"/>
          <w:numId w:val="4"/>
        </w:numPr>
        <w:spacing w:line="276" w:lineRule="auto"/>
        <w:ind w:left="1276" w:hanging="709"/>
        <w:jc w:val="both"/>
        <w:rPr>
          <w:rFonts w:ascii="Arial" w:hAnsi="Arial" w:cs="Arial"/>
          <w:b/>
          <w:lang w:val="en-GB"/>
        </w:rPr>
      </w:pPr>
      <w:r>
        <w:rPr>
          <w:rFonts w:ascii="Arial" w:hAnsi="Arial" w:cs="Arial"/>
          <w:b/>
          <w:bCs/>
          <w:lang w:val="en-GB"/>
        </w:rPr>
        <w:t>Contract Data</w:t>
      </w:r>
      <w:r w:rsidRPr="00331252">
        <w:rPr>
          <w:rFonts w:ascii="Arial" w:hAnsi="Arial" w:cs="Arial"/>
          <w:b/>
          <w:bCs/>
          <w:lang w:val="en-GB"/>
        </w:rPr>
        <w:t>:</w:t>
      </w:r>
      <w:r w:rsidRPr="00331252">
        <w:rPr>
          <w:rFonts w:ascii="Arial" w:hAnsi="Arial" w:cs="Arial"/>
          <w:bCs/>
          <w:lang w:val="en-GB"/>
        </w:rPr>
        <w:t xml:space="preserve"> means the particulars as amended and agreed by the Parties from time to time to which these Conditions are annexed or otherwise </w:t>
      </w:r>
      <w:proofErr w:type="gramStart"/>
      <w:r w:rsidRPr="00331252">
        <w:rPr>
          <w:rFonts w:ascii="Arial" w:hAnsi="Arial" w:cs="Arial"/>
          <w:bCs/>
          <w:lang w:val="en-GB"/>
        </w:rPr>
        <w:t>referenced;</w:t>
      </w:r>
      <w:proofErr w:type="gramEnd"/>
    </w:p>
    <w:p w14:paraId="753839E5" w14:textId="6338AEA7" w:rsidR="00826353" w:rsidRPr="00826353" w:rsidRDefault="00826353" w:rsidP="00826353">
      <w:pPr>
        <w:pStyle w:val="ListParagraph"/>
        <w:numPr>
          <w:ilvl w:val="2"/>
          <w:numId w:val="4"/>
        </w:numPr>
        <w:spacing w:line="276" w:lineRule="auto"/>
        <w:ind w:left="1276" w:hanging="709"/>
        <w:jc w:val="both"/>
        <w:rPr>
          <w:rFonts w:ascii="Arial" w:hAnsi="Arial" w:cs="Arial"/>
          <w:bCs/>
          <w:lang w:val="en-GB"/>
        </w:rPr>
      </w:pPr>
      <w:r w:rsidRPr="00826353">
        <w:rPr>
          <w:rFonts w:ascii="Arial" w:hAnsi="Arial" w:cs="Arial"/>
          <w:b/>
          <w:bCs/>
          <w:lang w:val="en-GB"/>
        </w:rPr>
        <w:t>Data Protection Legislation:</w:t>
      </w:r>
      <w:r w:rsidRPr="00826353">
        <w:rPr>
          <w:rFonts w:ascii="Arial" w:hAnsi="Arial" w:cs="Arial"/>
          <w:bCs/>
          <w:lang w:val="en-GB"/>
        </w:rPr>
        <w:t xml:space="preserve"> means the regulations on the protection of natural persons with regard to the processing of pe</w:t>
      </w:r>
      <w:r w:rsidRPr="00045401">
        <w:rPr>
          <w:rFonts w:ascii="Arial" w:hAnsi="Arial" w:cs="Arial"/>
          <w:bCs/>
          <w:lang w:val="en-GB"/>
        </w:rPr>
        <w:t xml:space="preserve">rsonal data and on the free movement of such data known as the Data Protection Act </w:t>
      </w:r>
      <w:r w:rsidR="00045401" w:rsidRPr="00045401">
        <w:rPr>
          <w:rFonts w:ascii="Arial" w:hAnsi="Arial" w:cs="Arial"/>
          <w:bCs/>
          <w:lang w:val="en-GB"/>
        </w:rPr>
        <w:t>201</w:t>
      </w:r>
      <w:r w:rsidRPr="00045401">
        <w:rPr>
          <w:rFonts w:ascii="Arial" w:hAnsi="Arial" w:cs="Arial"/>
          <w:bCs/>
          <w:lang w:val="en-GB"/>
        </w:rPr>
        <w:t xml:space="preserve">8 and </w:t>
      </w:r>
      <w:r w:rsidRPr="00826353">
        <w:rPr>
          <w:rFonts w:ascii="Arial" w:hAnsi="Arial" w:cs="Arial"/>
          <w:bCs/>
          <w:lang w:val="en-GB"/>
        </w:rPr>
        <w:t xml:space="preserve">the General Data Protection Regulation </w:t>
      </w:r>
      <w:r w:rsidR="006D3DD4">
        <w:rPr>
          <w:rFonts w:ascii="Arial" w:hAnsi="Arial" w:cs="Arial"/>
          <w:bCs/>
          <w:lang w:val="en-GB"/>
        </w:rPr>
        <w:t xml:space="preserve">(GDPR) </w:t>
      </w:r>
      <w:r w:rsidRPr="00826353">
        <w:rPr>
          <w:rFonts w:ascii="Arial" w:hAnsi="Arial" w:cs="Arial"/>
          <w:bCs/>
          <w:lang w:val="en-GB"/>
        </w:rPr>
        <w:t>and any national legislation implementing this Regulation and related statutory instruments as amended or in force</w:t>
      </w:r>
      <w:r w:rsidR="00045401">
        <w:rPr>
          <w:rFonts w:ascii="Arial" w:hAnsi="Arial" w:cs="Arial"/>
          <w:bCs/>
          <w:lang w:val="en-GB"/>
        </w:rPr>
        <w:t>;</w:t>
      </w:r>
    </w:p>
    <w:p w14:paraId="0FEE8C16" w14:textId="77777777" w:rsidR="00826353" w:rsidRPr="00826353" w:rsidRDefault="00826353" w:rsidP="00231F7D">
      <w:pPr>
        <w:pStyle w:val="ListParagraph"/>
        <w:numPr>
          <w:ilvl w:val="2"/>
          <w:numId w:val="4"/>
        </w:numPr>
        <w:spacing w:line="276" w:lineRule="auto"/>
        <w:ind w:left="1276" w:hanging="709"/>
        <w:jc w:val="both"/>
        <w:rPr>
          <w:rFonts w:ascii="Arial" w:hAnsi="Arial" w:cs="Arial"/>
          <w:lang w:val="en-GB"/>
        </w:rPr>
      </w:pPr>
      <w:r w:rsidRPr="00826353">
        <w:rPr>
          <w:rFonts w:ascii="Arial" w:hAnsi="Arial" w:cs="Arial"/>
          <w:b/>
          <w:bCs/>
          <w:lang w:val="en-GB"/>
        </w:rPr>
        <w:t xml:space="preserve">EIRs: </w:t>
      </w:r>
      <w:r w:rsidR="00A62215" w:rsidRPr="00A62215">
        <w:rPr>
          <w:rFonts w:ascii="Arial" w:hAnsi="Arial" w:cs="Arial"/>
          <w:bCs/>
          <w:lang w:val="en-GB"/>
        </w:rPr>
        <w:t xml:space="preserve">means </w:t>
      </w:r>
      <w:r w:rsidRPr="00A62215">
        <w:rPr>
          <w:rFonts w:ascii="Arial" w:hAnsi="Arial" w:cs="Arial"/>
          <w:bCs/>
          <w:lang w:val="en-GB"/>
        </w:rPr>
        <w:t>the</w:t>
      </w:r>
      <w:r w:rsidRPr="00826353">
        <w:rPr>
          <w:rFonts w:ascii="Arial" w:hAnsi="Arial" w:cs="Arial"/>
          <w:b/>
          <w:bCs/>
          <w:lang w:val="en-GB"/>
        </w:rPr>
        <w:t xml:space="preserve"> </w:t>
      </w:r>
      <w:r w:rsidRPr="00826353">
        <w:rPr>
          <w:rFonts w:ascii="Arial" w:hAnsi="Arial" w:cs="Arial"/>
          <w:bCs/>
          <w:lang w:val="en-GB"/>
        </w:rPr>
        <w:t>Environmental Information Regulations 2004 together with any guidance and/or codes of practice issued by the Information Commissioner or relevant government department in relation to such regulation.</w:t>
      </w:r>
    </w:p>
    <w:p w14:paraId="4D80D240" w14:textId="77777777" w:rsidR="00B6177D" w:rsidRPr="00B6177D" w:rsidRDefault="00B6177D" w:rsidP="00642E6E">
      <w:pPr>
        <w:pStyle w:val="ListParagraph"/>
        <w:numPr>
          <w:ilvl w:val="2"/>
          <w:numId w:val="4"/>
        </w:numPr>
        <w:spacing w:line="276" w:lineRule="auto"/>
        <w:ind w:left="1276" w:hanging="709"/>
        <w:jc w:val="both"/>
        <w:rPr>
          <w:rFonts w:ascii="Arial" w:hAnsi="Arial" w:cs="Arial"/>
          <w:b/>
          <w:lang w:val="en-GB"/>
        </w:rPr>
      </w:pPr>
      <w:r w:rsidRPr="00642E6E">
        <w:rPr>
          <w:rFonts w:ascii="Arial" w:hAnsi="Arial" w:cs="Arial"/>
          <w:b/>
          <w:bCs/>
          <w:lang w:val="en-GB"/>
        </w:rPr>
        <w:t>Employment Liabilities:</w:t>
      </w:r>
      <w:r>
        <w:rPr>
          <w:rFonts w:ascii="Arial" w:hAnsi="Arial" w:cs="Arial"/>
          <w:b/>
          <w:bCs/>
          <w:lang w:val="en-GB"/>
        </w:rPr>
        <w:t xml:space="preserve"> </w:t>
      </w:r>
      <w:r>
        <w:rPr>
          <w:rFonts w:ascii="Arial" w:hAnsi="Arial" w:cs="Arial"/>
          <w:bCs/>
          <w:lang w:val="en-GB"/>
        </w:rPr>
        <w:t xml:space="preserve">means </w:t>
      </w:r>
      <w:r w:rsidRPr="00B6177D">
        <w:rPr>
          <w:rFonts w:ascii="Arial" w:hAnsi="Arial" w:cs="Arial"/>
          <w:bCs/>
          <w:lang w:val="en-GB"/>
        </w:rPr>
        <w:t xml:space="preserve">any costs, claims, demands, or expenses (including reasonable legal and other professional expenses) and all losses, damages, compensation and other liabilities including those incurred by or attributed to any successor supplier or sub-contractor (which shall include any incurred as a result of an indemnity or warranty given, or to be given, by </w:t>
      </w:r>
      <w:r>
        <w:rPr>
          <w:rFonts w:ascii="Arial" w:hAnsi="Arial" w:cs="Arial"/>
          <w:bCs/>
          <w:lang w:val="en-GB"/>
        </w:rPr>
        <w:t>Catapult</w:t>
      </w:r>
      <w:r w:rsidRPr="00B6177D">
        <w:rPr>
          <w:rFonts w:ascii="Arial" w:hAnsi="Arial" w:cs="Arial"/>
          <w:bCs/>
          <w:lang w:val="en-GB"/>
        </w:rPr>
        <w:t xml:space="preserve"> to a successor supplier or sub-contractor);</w:t>
      </w:r>
    </w:p>
    <w:p w14:paraId="620ECC2C" w14:textId="77777777" w:rsidR="00C863E1" w:rsidRPr="00331252" w:rsidRDefault="00C863E1" w:rsidP="00231F7D">
      <w:pPr>
        <w:pStyle w:val="ListParagraph"/>
        <w:numPr>
          <w:ilvl w:val="2"/>
          <w:numId w:val="4"/>
        </w:numPr>
        <w:spacing w:line="276" w:lineRule="auto"/>
        <w:ind w:left="1276" w:hanging="709"/>
        <w:jc w:val="both"/>
        <w:rPr>
          <w:rFonts w:ascii="Arial" w:hAnsi="Arial" w:cs="Arial"/>
          <w:b/>
          <w:lang w:val="en-GB"/>
        </w:rPr>
      </w:pPr>
      <w:r w:rsidRPr="00331252">
        <w:rPr>
          <w:rFonts w:ascii="Arial" w:hAnsi="Arial" w:cs="Arial"/>
          <w:b/>
          <w:bCs/>
          <w:lang w:val="en-GB"/>
        </w:rPr>
        <w:t>Expiry Date:</w:t>
      </w:r>
      <w:r w:rsidRPr="00331252">
        <w:rPr>
          <w:rFonts w:ascii="Arial" w:hAnsi="Arial" w:cs="Arial"/>
          <w:bCs/>
          <w:lang w:val="en-GB"/>
        </w:rPr>
        <w:t xml:space="preserve"> means the date set out in the </w:t>
      </w:r>
      <w:r w:rsidR="00EA7C4F">
        <w:rPr>
          <w:rFonts w:ascii="Arial" w:hAnsi="Arial" w:cs="Arial"/>
          <w:bCs/>
          <w:lang w:val="en-GB"/>
        </w:rPr>
        <w:t>Contract Data</w:t>
      </w:r>
      <w:r w:rsidRPr="00331252">
        <w:rPr>
          <w:rFonts w:ascii="Arial" w:hAnsi="Arial" w:cs="Arial"/>
          <w:bCs/>
          <w:lang w:val="en-GB"/>
        </w:rPr>
        <w:t>;</w:t>
      </w:r>
    </w:p>
    <w:p w14:paraId="6CBB958A" w14:textId="56029DA5" w:rsidR="00C863E1" w:rsidRPr="00331252" w:rsidRDefault="00C863E1" w:rsidP="00EA7C4F">
      <w:pPr>
        <w:pStyle w:val="ListParagraph"/>
        <w:numPr>
          <w:ilvl w:val="2"/>
          <w:numId w:val="4"/>
        </w:numPr>
        <w:spacing w:line="276" w:lineRule="auto"/>
        <w:ind w:left="1276" w:hanging="709"/>
        <w:jc w:val="both"/>
        <w:rPr>
          <w:rFonts w:ascii="Arial" w:hAnsi="Arial" w:cs="Arial"/>
          <w:b/>
          <w:lang w:val="en-GB"/>
        </w:rPr>
      </w:pPr>
      <w:r w:rsidRPr="00331252">
        <w:rPr>
          <w:rFonts w:ascii="Arial" w:hAnsi="Arial" w:cs="Arial"/>
          <w:b/>
          <w:bCs/>
          <w:lang w:val="en-GB"/>
        </w:rPr>
        <w:t>Fees:</w:t>
      </w:r>
      <w:r w:rsidRPr="00331252">
        <w:rPr>
          <w:rFonts w:ascii="Arial" w:hAnsi="Arial" w:cs="Arial"/>
          <w:bCs/>
          <w:lang w:val="en-GB"/>
        </w:rPr>
        <w:t xml:space="preserve"> means the fees payable by Catapult to the </w:t>
      </w:r>
      <w:r w:rsidR="00A41233">
        <w:rPr>
          <w:rFonts w:ascii="Arial" w:hAnsi="Arial" w:cs="Arial"/>
          <w:bCs/>
          <w:lang w:val="en-GB"/>
        </w:rPr>
        <w:t>Supplier</w:t>
      </w:r>
      <w:r w:rsidRPr="00331252">
        <w:rPr>
          <w:rFonts w:ascii="Arial" w:hAnsi="Arial" w:cs="Arial"/>
          <w:bCs/>
          <w:lang w:val="en-GB"/>
        </w:rPr>
        <w:t xml:space="preserve"> as set out in </w:t>
      </w:r>
      <w:r w:rsidR="00430A17">
        <w:rPr>
          <w:rFonts w:ascii="Arial" w:hAnsi="Arial" w:cs="Arial"/>
          <w:bCs/>
          <w:lang w:val="en-GB"/>
        </w:rPr>
        <w:t>the</w:t>
      </w:r>
      <w:r w:rsidRPr="00331252">
        <w:rPr>
          <w:rFonts w:ascii="Arial" w:hAnsi="Arial" w:cs="Arial"/>
          <w:bCs/>
          <w:lang w:val="en-GB"/>
        </w:rPr>
        <w:t xml:space="preserve"> </w:t>
      </w:r>
      <w:r w:rsidR="004A7396">
        <w:rPr>
          <w:rFonts w:ascii="Arial" w:hAnsi="Arial" w:cs="Arial"/>
          <w:bCs/>
          <w:lang w:val="en-GB"/>
        </w:rPr>
        <w:t>Contract Data</w:t>
      </w:r>
      <w:r w:rsidR="006D3DD4">
        <w:rPr>
          <w:rFonts w:ascii="Arial" w:hAnsi="Arial" w:cs="Arial"/>
          <w:bCs/>
          <w:lang w:val="en-GB"/>
        </w:rPr>
        <w:t xml:space="preserve"> and Schedule 6</w:t>
      </w:r>
      <w:r w:rsidRPr="00331252">
        <w:rPr>
          <w:rFonts w:ascii="Arial" w:hAnsi="Arial" w:cs="Arial"/>
          <w:bCs/>
          <w:lang w:val="en-GB"/>
        </w:rPr>
        <w:t>;</w:t>
      </w:r>
    </w:p>
    <w:p w14:paraId="7364BC00" w14:textId="77777777" w:rsidR="00826353" w:rsidRPr="00826353" w:rsidRDefault="00826353" w:rsidP="00231F7D">
      <w:pPr>
        <w:pStyle w:val="ListParagraph"/>
        <w:numPr>
          <w:ilvl w:val="2"/>
          <w:numId w:val="4"/>
        </w:numPr>
        <w:spacing w:line="276" w:lineRule="auto"/>
        <w:ind w:left="1276" w:hanging="709"/>
        <w:jc w:val="both"/>
        <w:rPr>
          <w:rFonts w:ascii="Arial" w:hAnsi="Arial" w:cs="Arial"/>
          <w:b/>
          <w:bCs/>
          <w:lang w:val="en-GB"/>
        </w:rPr>
      </w:pPr>
      <w:r w:rsidRPr="00826353">
        <w:rPr>
          <w:rFonts w:ascii="Arial" w:hAnsi="Arial" w:cs="Arial"/>
          <w:b/>
          <w:bCs/>
          <w:lang w:val="en-GB"/>
        </w:rPr>
        <w:t xml:space="preserve">Force Majeure: </w:t>
      </w:r>
      <w:r w:rsidR="00A62215" w:rsidRPr="00A62215">
        <w:rPr>
          <w:rFonts w:ascii="Arial" w:hAnsi="Arial" w:cs="Arial"/>
          <w:bCs/>
          <w:lang w:val="en-GB"/>
        </w:rPr>
        <w:t xml:space="preserve">means </w:t>
      </w:r>
      <w:r w:rsidRPr="00826353">
        <w:rPr>
          <w:rFonts w:ascii="Arial" w:hAnsi="Arial" w:cs="Arial"/>
          <w:bCs/>
          <w:lang w:val="en-GB"/>
        </w:rPr>
        <w:t>any event outside the reasonable control of either Party affecting its ability to perform any of its obligations (other than payment) under this Agreement including act of God, fire, flood, lightning, compliance with any law or governmental order, rule, regulation or direction, war, revolution, act of terrorism, riot or civil commotion, strikes, locks outs and industrial action, failure of supplies of power, fuel, transport, equipment, raw materials or other goods or services or the requisitioning or other act or order by any Government department, council or other constituted body;</w:t>
      </w:r>
    </w:p>
    <w:p w14:paraId="7A8D495A" w14:textId="77777777" w:rsidR="00826353" w:rsidRPr="00826353" w:rsidRDefault="00826353" w:rsidP="00231F7D">
      <w:pPr>
        <w:pStyle w:val="ListParagraph"/>
        <w:numPr>
          <w:ilvl w:val="2"/>
          <w:numId w:val="4"/>
        </w:numPr>
        <w:spacing w:line="276" w:lineRule="auto"/>
        <w:ind w:left="1276" w:hanging="709"/>
        <w:jc w:val="both"/>
        <w:rPr>
          <w:rFonts w:ascii="Arial" w:hAnsi="Arial" w:cs="Arial"/>
          <w:b/>
          <w:lang w:val="en-GB"/>
        </w:rPr>
      </w:pPr>
      <w:r w:rsidRPr="00826353">
        <w:rPr>
          <w:rFonts w:ascii="Arial" w:hAnsi="Arial" w:cs="Arial"/>
          <w:b/>
          <w:bCs/>
          <w:lang w:val="en-GB"/>
        </w:rPr>
        <w:t xml:space="preserve">FOIA: </w:t>
      </w:r>
      <w:r w:rsidRPr="00826353">
        <w:rPr>
          <w:rFonts w:ascii="Arial" w:hAnsi="Arial" w:cs="Arial"/>
          <w:bCs/>
          <w:lang w:val="en-GB"/>
        </w:rPr>
        <w:t xml:space="preserve">the Freedom of Information Act, and any subordinate legislation made under the Act from time to time, together with any guidance and/or codes of practice issued by the Information Commissioner or relevant government department </w:t>
      </w:r>
      <w:r>
        <w:rPr>
          <w:rFonts w:ascii="Arial" w:hAnsi="Arial" w:cs="Arial"/>
          <w:bCs/>
          <w:lang w:val="en-GB"/>
        </w:rPr>
        <w:t>in relation to such legislation;</w:t>
      </w:r>
    </w:p>
    <w:p w14:paraId="6062EDCD" w14:textId="77777777" w:rsidR="00C863E1" w:rsidRPr="00331252" w:rsidRDefault="00C863E1" w:rsidP="00CA0F64">
      <w:pPr>
        <w:pStyle w:val="ListParagraph"/>
        <w:numPr>
          <w:ilvl w:val="2"/>
          <w:numId w:val="4"/>
        </w:numPr>
        <w:spacing w:line="276" w:lineRule="auto"/>
        <w:ind w:left="1276" w:hanging="709"/>
        <w:jc w:val="both"/>
        <w:rPr>
          <w:rFonts w:ascii="Arial" w:hAnsi="Arial" w:cs="Arial"/>
          <w:b/>
          <w:lang w:val="en-GB"/>
        </w:rPr>
      </w:pPr>
      <w:r w:rsidRPr="00331252">
        <w:rPr>
          <w:rFonts w:ascii="Arial" w:hAnsi="Arial" w:cs="Arial"/>
          <w:b/>
          <w:bCs/>
          <w:lang w:val="en-GB"/>
        </w:rPr>
        <w:t>Intellectual Property Rights:</w:t>
      </w:r>
      <w:r w:rsidRPr="00331252">
        <w:rPr>
          <w:rFonts w:ascii="Arial" w:hAnsi="Arial" w:cs="Arial"/>
          <w:bCs/>
          <w:lang w:val="en-GB"/>
        </w:rPr>
        <w:t xml:space="preserve"> means</w:t>
      </w:r>
      <w:r w:rsidRPr="00331252">
        <w:rPr>
          <w:rStyle w:val="Defterm"/>
          <w:rFonts w:ascii="Arial" w:hAnsi="Arial" w:cs="Arial"/>
          <w:bCs/>
          <w:lang w:val="en-GB"/>
        </w:rPr>
        <w:t xml:space="preserve"> </w:t>
      </w:r>
      <w:r w:rsidRPr="00860C00">
        <w:rPr>
          <w:rStyle w:val="Defterm"/>
          <w:rFonts w:ascii="Arial" w:hAnsi="Arial" w:cs="Arial"/>
          <w:b w:val="0"/>
          <w:bCs/>
          <w:sz w:val="20"/>
          <w:lang w:val="en-GB"/>
        </w:rPr>
        <w:t>any</w:t>
      </w:r>
      <w:r w:rsidRPr="00331252">
        <w:rPr>
          <w:rStyle w:val="Defterm"/>
          <w:rFonts w:ascii="Arial" w:hAnsi="Arial" w:cs="Arial"/>
          <w:lang w:val="en-GB"/>
        </w:rPr>
        <w:t xml:space="preserve"> </w:t>
      </w:r>
      <w:r w:rsidRPr="00331252">
        <w:rPr>
          <w:rFonts w:ascii="Arial" w:hAnsi="Arial" w:cs="Arial"/>
          <w:lang w:val="en-GB"/>
        </w:rPr>
        <w:t xml:space="preserve">patents, rights to inventions, copyright and related rights, trade marks, trade names and domain names, rights in get-up, rights in goodwill or to sue for passing off, rights in designs, rights in computer software, database rights, rights in Confidential Information </w:t>
      </w:r>
      <w:r w:rsidRPr="00331252">
        <w:rPr>
          <w:rFonts w:ascii="Arial" w:hAnsi="Arial" w:cs="Arial"/>
          <w:lang w:val="en-GB"/>
        </w:rPr>
        <w:lastRenderedPageBreak/>
        <w:t>(including know-how and trade secrets) and any other intellectual property rights, in each case whether registered or unregistered and including all applications (or rights to apply) for, and renewals or extensions of, such rights and all similar or equivalent rights or forms of protection which may now or in the future subsist in any part of the world;</w:t>
      </w:r>
    </w:p>
    <w:p w14:paraId="6853E467" w14:textId="35A60625" w:rsidR="00CA0F64" w:rsidRPr="00E97F9F" w:rsidRDefault="00CA0F64" w:rsidP="00CA0F64">
      <w:pPr>
        <w:pStyle w:val="ListParagraph"/>
        <w:numPr>
          <w:ilvl w:val="2"/>
          <w:numId w:val="4"/>
        </w:numPr>
        <w:spacing w:line="276" w:lineRule="auto"/>
        <w:ind w:left="1276" w:hanging="709"/>
        <w:jc w:val="both"/>
        <w:rPr>
          <w:rFonts w:ascii="Arial" w:hAnsi="Arial" w:cs="Arial"/>
          <w:bCs/>
          <w:lang w:val="en-GB"/>
        </w:rPr>
      </w:pPr>
      <w:r w:rsidRPr="00E97F9F">
        <w:rPr>
          <w:rFonts w:ascii="Arial" w:hAnsi="Arial" w:cs="Arial"/>
          <w:b/>
          <w:lang w:val="en-GB"/>
        </w:rPr>
        <w:t xml:space="preserve">Key Performance Indicators: </w:t>
      </w:r>
      <w:r w:rsidRPr="00E97F9F">
        <w:rPr>
          <w:rFonts w:ascii="Arial" w:hAnsi="Arial" w:cs="Arial"/>
          <w:bCs/>
          <w:lang w:val="en-GB"/>
        </w:rPr>
        <w:t xml:space="preserve">means the key performance indicators applicable to the Services as more particularly detailed in the Contract Data and </w:t>
      </w:r>
      <w:r w:rsidR="00643158" w:rsidRPr="00E97F9F">
        <w:rPr>
          <w:rFonts w:ascii="Arial" w:hAnsi="Arial" w:cs="Arial"/>
          <w:bCs/>
          <w:lang w:val="en-GB"/>
        </w:rPr>
        <w:t>‘</w:t>
      </w:r>
      <w:r w:rsidRPr="00E97F9F">
        <w:rPr>
          <w:rFonts w:ascii="Arial" w:hAnsi="Arial" w:cs="Arial"/>
          <w:bCs/>
          <w:lang w:val="en-GB"/>
        </w:rPr>
        <w:t>KPls</w:t>
      </w:r>
      <w:r w:rsidR="00643158" w:rsidRPr="00E97F9F">
        <w:rPr>
          <w:rFonts w:ascii="Arial" w:hAnsi="Arial" w:cs="Arial"/>
          <w:bCs/>
          <w:lang w:val="en-GB"/>
        </w:rPr>
        <w:t>’</w:t>
      </w:r>
      <w:r w:rsidRPr="00E97F9F">
        <w:rPr>
          <w:rFonts w:ascii="Arial" w:hAnsi="Arial" w:cs="Arial"/>
          <w:bCs/>
          <w:lang w:val="en-GB"/>
        </w:rPr>
        <w:t xml:space="preserve"> shall be construed </w:t>
      </w:r>
      <w:proofErr w:type="gramStart"/>
      <w:r w:rsidRPr="00E97F9F">
        <w:rPr>
          <w:rFonts w:ascii="Arial" w:hAnsi="Arial" w:cs="Arial"/>
          <w:bCs/>
          <w:lang w:val="en-GB"/>
        </w:rPr>
        <w:t>accordingly;</w:t>
      </w:r>
      <w:proofErr w:type="gramEnd"/>
    </w:p>
    <w:p w14:paraId="7D8B3338" w14:textId="77777777" w:rsidR="00B85CD2" w:rsidRPr="00B85CD2" w:rsidRDefault="00B85CD2" w:rsidP="00CA0F64">
      <w:pPr>
        <w:pStyle w:val="ListParagraph"/>
        <w:numPr>
          <w:ilvl w:val="2"/>
          <w:numId w:val="4"/>
        </w:numPr>
        <w:spacing w:line="276" w:lineRule="auto"/>
        <w:ind w:left="1276" w:hanging="709"/>
        <w:jc w:val="both"/>
        <w:rPr>
          <w:rFonts w:ascii="Arial" w:hAnsi="Arial" w:cs="Arial"/>
          <w:lang w:val="en-GB"/>
        </w:rPr>
      </w:pPr>
      <w:r>
        <w:rPr>
          <w:rFonts w:ascii="Arial" w:hAnsi="Arial" w:cs="Arial"/>
          <w:b/>
          <w:bCs/>
          <w:lang w:val="en-GB"/>
        </w:rPr>
        <w:t xml:space="preserve">Key Personnel: </w:t>
      </w:r>
      <w:r>
        <w:rPr>
          <w:rFonts w:ascii="Arial" w:hAnsi="Arial" w:cs="Arial"/>
          <w:bCs/>
          <w:lang w:val="en-GB"/>
        </w:rPr>
        <w:t xml:space="preserve">means the key personnel of the </w:t>
      </w:r>
      <w:r w:rsidR="00A41233">
        <w:rPr>
          <w:rFonts w:ascii="Arial" w:hAnsi="Arial" w:cs="Arial"/>
          <w:bCs/>
          <w:lang w:val="en-GB"/>
        </w:rPr>
        <w:t>Supplier</w:t>
      </w:r>
      <w:r>
        <w:rPr>
          <w:rFonts w:ascii="Arial" w:hAnsi="Arial" w:cs="Arial"/>
          <w:bCs/>
          <w:lang w:val="en-GB"/>
        </w:rPr>
        <w:t xml:space="preserve"> identified in the Contract </w:t>
      </w:r>
      <w:proofErr w:type="gramStart"/>
      <w:r>
        <w:rPr>
          <w:rFonts w:ascii="Arial" w:hAnsi="Arial" w:cs="Arial"/>
          <w:bCs/>
          <w:lang w:val="en-GB"/>
        </w:rPr>
        <w:t>Data;</w:t>
      </w:r>
      <w:proofErr w:type="gramEnd"/>
    </w:p>
    <w:p w14:paraId="6038EA45" w14:textId="77777777" w:rsidR="00A62215" w:rsidRPr="00A62215" w:rsidRDefault="00A62215" w:rsidP="00CA0F64">
      <w:pPr>
        <w:pStyle w:val="ListParagraph"/>
        <w:numPr>
          <w:ilvl w:val="2"/>
          <w:numId w:val="4"/>
        </w:numPr>
        <w:spacing w:line="276" w:lineRule="auto"/>
        <w:ind w:left="1276" w:hanging="709"/>
        <w:jc w:val="both"/>
        <w:rPr>
          <w:rFonts w:ascii="Arial" w:hAnsi="Arial" w:cs="Arial"/>
          <w:lang w:val="en-GB"/>
        </w:rPr>
      </w:pPr>
      <w:r w:rsidRPr="00231F7D">
        <w:rPr>
          <w:rFonts w:ascii="Arial" w:hAnsi="Arial" w:cs="Arial"/>
          <w:b/>
          <w:bCs/>
          <w:lang w:val="en-GB"/>
        </w:rPr>
        <w:t>Liability</w:t>
      </w:r>
      <w:r>
        <w:rPr>
          <w:rFonts w:ascii="Arial" w:hAnsi="Arial" w:cs="Arial"/>
          <w:b/>
          <w:lang w:val="en-GB"/>
        </w:rPr>
        <w:t xml:space="preserve"> Cap Amount: </w:t>
      </w:r>
      <w:r w:rsidRPr="00A62215">
        <w:rPr>
          <w:rFonts w:ascii="Arial" w:hAnsi="Arial" w:cs="Arial"/>
          <w:lang w:val="en-GB"/>
        </w:rPr>
        <w:t xml:space="preserve">means as set out in the Contract </w:t>
      </w:r>
      <w:proofErr w:type="gramStart"/>
      <w:r w:rsidRPr="00A62215">
        <w:rPr>
          <w:rFonts w:ascii="Arial" w:hAnsi="Arial" w:cs="Arial"/>
          <w:lang w:val="en-GB"/>
        </w:rPr>
        <w:t>Data;</w:t>
      </w:r>
      <w:proofErr w:type="gramEnd"/>
    </w:p>
    <w:p w14:paraId="02804DE2" w14:textId="77777777" w:rsidR="00826353" w:rsidRPr="00A62215" w:rsidRDefault="00826353" w:rsidP="00CA0F64">
      <w:pPr>
        <w:pStyle w:val="ListParagraph"/>
        <w:numPr>
          <w:ilvl w:val="2"/>
          <w:numId w:val="4"/>
        </w:numPr>
        <w:spacing w:line="276" w:lineRule="auto"/>
        <w:ind w:left="1276" w:hanging="709"/>
        <w:jc w:val="both"/>
        <w:rPr>
          <w:rFonts w:ascii="Arial" w:hAnsi="Arial" w:cs="Arial"/>
          <w:lang w:val="en-GB"/>
        </w:rPr>
      </w:pPr>
      <w:r w:rsidRPr="00A62215">
        <w:rPr>
          <w:rFonts w:ascii="Arial" w:hAnsi="Arial" w:cs="Arial"/>
          <w:b/>
          <w:lang w:val="en-GB"/>
        </w:rPr>
        <w:t>Minimum Insurance:</w:t>
      </w:r>
      <w:r w:rsidRPr="00A62215">
        <w:rPr>
          <w:rFonts w:ascii="Arial" w:hAnsi="Arial" w:cs="Arial"/>
          <w:lang w:val="en-GB"/>
        </w:rPr>
        <w:t xml:space="preserve"> means the insurance to be taken out by the </w:t>
      </w:r>
      <w:r w:rsidR="00A41233">
        <w:rPr>
          <w:rFonts w:ascii="Arial" w:hAnsi="Arial" w:cs="Arial"/>
          <w:lang w:val="en-GB"/>
        </w:rPr>
        <w:t>Supplier</w:t>
      </w:r>
      <w:r w:rsidRPr="00A62215">
        <w:rPr>
          <w:rFonts w:ascii="Arial" w:hAnsi="Arial" w:cs="Arial"/>
          <w:lang w:val="en-GB"/>
        </w:rPr>
        <w:t xml:space="preserve"> as set out in the Contract </w:t>
      </w:r>
      <w:proofErr w:type="gramStart"/>
      <w:r w:rsidRPr="00A62215">
        <w:rPr>
          <w:rFonts w:ascii="Arial" w:hAnsi="Arial" w:cs="Arial"/>
          <w:lang w:val="en-GB"/>
        </w:rPr>
        <w:t>Data;</w:t>
      </w:r>
      <w:proofErr w:type="gramEnd"/>
    </w:p>
    <w:p w14:paraId="0F389166" w14:textId="5370E1BC" w:rsidR="00A62215" w:rsidRPr="00231F7D" w:rsidRDefault="00C863E1" w:rsidP="00231F7D">
      <w:pPr>
        <w:pStyle w:val="ListParagraph"/>
        <w:numPr>
          <w:ilvl w:val="2"/>
          <w:numId w:val="4"/>
        </w:numPr>
        <w:spacing w:line="276" w:lineRule="auto"/>
        <w:ind w:left="1276" w:hanging="709"/>
        <w:jc w:val="both"/>
        <w:rPr>
          <w:rFonts w:ascii="Arial" w:hAnsi="Arial" w:cs="Arial"/>
          <w:lang w:val="en-GB"/>
        </w:rPr>
      </w:pPr>
      <w:r w:rsidRPr="00231F7D">
        <w:rPr>
          <w:rFonts w:ascii="Arial" w:hAnsi="Arial" w:cs="Arial"/>
          <w:b/>
          <w:lang w:val="en-GB"/>
        </w:rPr>
        <w:t>Parties:</w:t>
      </w:r>
      <w:r w:rsidRPr="00231F7D">
        <w:rPr>
          <w:rFonts w:ascii="Arial" w:hAnsi="Arial" w:cs="Arial"/>
          <w:lang w:val="en-GB"/>
        </w:rPr>
        <w:t xml:space="preserve"> means Catapult and the </w:t>
      </w:r>
      <w:r w:rsidR="00A41233">
        <w:rPr>
          <w:rFonts w:ascii="Arial" w:hAnsi="Arial" w:cs="Arial"/>
          <w:lang w:val="en-GB"/>
        </w:rPr>
        <w:t>Supplier</w:t>
      </w:r>
      <w:r w:rsidRPr="00231F7D">
        <w:rPr>
          <w:rFonts w:ascii="Arial" w:hAnsi="Arial" w:cs="Arial"/>
          <w:lang w:val="en-GB"/>
        </w:rPr>
        <w:t xml:space="preserve"> and </w:t>
      </w:r>
      <w:r w:rsidR="006D3DD4">
        <w:rPr>
          <w:rFonts w:ascii="Arial" w:hAnsi="Arial" w:cs="Arial"/>
          <w:lang w:val="en-GB"/>
        </w:rPr>
        <w:t>‘</w:t>
      </w:r>
      <w:r w:rsidRPr="00231F7D">
        <w:rPr>
          <w:rFonts w:ascii="Arial" w:hAnsi="Arial" w:cs="Arial"/>
          <w:lang w:val="en-GB"/>
        </w:rPr>
        <w:t>Party</w:t>
      </w:r>
      <w:r w:rsidR="006D3DD4">
        <w:rPr>
          <w:rFonts w:ascii="Arial" w:hAnsi="Arial" w:cs="Arial"/>
          <w:lang w:val="en-GB"/>
        </w:rPr>
        <w:t>’</w:t>
      </w:r>
      <w:r w:rsidRPr="00231F7D">
        <w:rPr>
          <w:rFonts w:ascii="Arial" w:hAnsi="Arial" w:cs="Arial"/>
          <w:lang w:val="en-GB"/>
        </w:rPr>
        <w:t xml:space="preserve"> shall be construed </w:t>
      </w:r>
      <w:proofErr w:type="gramStart"/>
      <w:r w:rsidRPr="00231F7D">
        <w:rPr>
          <w:rFonts w:ascii="Arial" w:hAnsi="Arial" w:cs="Arial"/>
          <w:lang w:val="en-GB"/>
        </w:rPr>
        <w:t>accordingly;</w:t>
      </w:r>
      <w:proofErr w:type="gramEnd"/>
    </w:p>
    <w:p w14:paraId="082EB5AD" w14:textId="45D88D82" w:rsidR="00C863E1" w:rsidRPr="00231F7D" w:rsidRDefault="00C863E1" w:rsidP="00231F7D">
      <w:pPr>
        <w:pStyle w:val="ListParagraph"/>
        <w:numPr>
          <w:ilvl w:val="2"/>
          <w:numId w:val="4"/>
        </w:numPr>
        <w:spacing w:line="276" w:lineRule="auto"/>
        <w:ind w:left="1276" w:hanging="709"/>
        <w:jc w:val="both"/>
        <w:rPr>
          <w:rFonts w:ascii="Arial" w:hAnsi="Arial" w:cs="Arial"/>
          <w:lang w:val="en-GB"/>
        </w:rPr>
      </w:pPr>
      <w:r w:rsidRPr="00231F7D">
        <w:rPr>
          <w:rFonts w:ascii="Arial" w:hAnsi="Arial" w:cs="Arial"/>
          <w:b/>
          <w:lang w:val="en-GB"/>
        </w:rPr>
        <w:t>Personnel:</w:t>
      </w:r>
      <w:r w:rsidRPr="00231F7D">
        <w:rPr>
          <w:rFonts w:ascii="Arial" w:hAnsi="Arial" w:cs="Arial"/>
          <w:lang w:val="en-GB"/>
        </w:rPr>
        <w:t xml:space="preserve"> means </w:t>
      </w:r>
      <w:r w:rsidR="00B85CD2">
        <w:rPr>
          <w:rFonts w:ascii="Arial" w:hAnsi="Arial" w:cs="Arial"/>
          <w:lang w:val="en-GB"/>
        </w:rPr>
        <w:t xml:space="preserve">the Key Personnel, </w:t>
      </w:r>
      <w:r w:rsidRPr="00231F7D">
        <w:rPr>
          <w:rFonts w:ascii="Arial" w:hAnsi="Arial" w:cs="Arial"/>
          <w:lang w:val="en-GB"/>
        </w:rPr>
        <w:t xml:space="preserve">any </w:t>
      </w:r>
      <w:r w:rsidR="00036BF2">
        <w:rPr>
          <w:rFonts w:ascii="Arial" w:hAnsi="Arial" w:cs="Arial"/>
          <w:lang w:val="en-GB"/>
        </w:rPr>
        <w:t>employee</w:t>
      </w:r>
      <w:r w:rsidR="00B85CD2">
        <w:rPr>
          <w:rFonts w:ascii="Arial" w:hAnsi="Arial" w:cs="Arial"/>
          <w:lang w:val="en-GB"/>
        </w:rPr>
        <w:t>, agent</w:t>
      </w:r>
      <w:r w:rsidR="00036BF2">
        <w:rPr>
          <w:rFonts w:ascii="Arial" w:hAnsi="Arial" w:cs="Arial"/>
          <w:lang w:val="en-GB"/>
        </w:rPr>
        <w:t xml:space="preserve"> or subcontractor of the </w:t>
      </w:r>
      <w:r w:rsidR="00A41233">
        <w:rPr>
          <w:rFonts w:ascii="Arial" w:hAnsi="Arial" w:cs="Arial"/>
          <w:lang w:val="en-GB"/>
        </w:rPr>
        <w:t>Supplier</w:t>
      </w:r>
      <w:r w:rsidR="00036BF2">
        <w:rPr>
          <w:rFonts w:ascii="Arial" w:hAnsi="Arial" w:cs="Arial"/>
          <w:lang w:val="en-GB"/>
        </w:rPr>
        <w:t xml:space="preserve"> </w:t>
      </w:r>
      <w:r w:rsidRPr="00231F7D">
        <w:rPr>
          <w:rFonts w:ascii="Arial" w:hAnsi="Arial" w:cs="Arial"/>
          <w:lang w:val="en-GB"/>
        </w:rPr>
        <w:t>who provide</w:t>
      </w:r>
      <w:r w:rsidR="00B85CD2">
        <w:rPr>
          <w:rFonts w:ascii="Arial" w:hAnsi="Arial" w:cs="Arial"/>
          <w:lang w:val="en-GB"/>
        </w:rPr>
        <w:t>s</w:t>
      </w:r>
      <w:r w:rsidRPr="00231F7D">
        <w:rPr>
          <w:rFonts w:ascii="Arial" w:hAnsi="Arial" w:cs="Arial"/>
          <w:lang w:val="en-GB"/>
        </w:rPr>
        <w:t xml:space="preserve"> the Services on behalf of the</w:t>
      </w:r>
      <w:r w:rsidR="00A41233">
        <w:rPr>
          <w:rFonts w:ascii="Arial" w:hAnsi="Arial" w:cs="Arial"/>
          <w:lang w:val="en-GB"/>
        </w:rPr>
        <w:t xml:space="preserve"> </w:t>
      </w:r>
      <w:proofErr w:type="gramStart"/>
      <w:r w:rsidR="00A41233">
        <w:rPr>
          <w:rFonts w:ascii="Arial" w:hAnsi="Arial" w:cs="Arial"/>
          <w:lang w:val="en-GB"/>
        </w:rPr>
        <w:t>Supplier</w:t>
      </w:r>
      <w:r w:rsidRPr="00231F7D">
        <w:rPr>
          <w:rFonts w:ascii="Arial" w:hAnsi="Arial" w:cs="Arial"/>
          <w:lang w:val="en-GB"/>
        </w:rPr>
        <w:t>;</w:t>
      </w:r>
      <w:proofErr w:type="gramEnd"/>
    </w:p>
    <w:p w14:paraId="02FC5A22" w14:textId="77777777" w:rsidR="00860C00" w:rsidRPr="006A36E0" w:rsidRDefault="00860C00" w:rsidP="004A7396">
      <w:pPr>
        <w:pStyle w:val="ListParagraph"/>
        <w:numPr>
          <w:ilvl w:val="2"/>
          <w:numId w:val="4"/>
        </w:numPr>
        <w:spacing w:line="276" w:lineRule="auto"/>
        <w:ind w:left="1276" w:hanging="709"/>
        <w:jc w:val="both"/>
        <w:rPr>
          <w:rFonts w:ascii="Arial" w:hAnsi="Arial" w:cs="Arial"/>
          <w:lang w:val="en-GB"/>
        </w:rPr>
      </w:pPr>
      <w:r w:rsidRPr="006A36E0">
        <w:rPr>
          <w:rFonts w:ascii="Arial" w:hAnsi="Arial" w:cs="Arial"/>
          <w:b/>
          <w:lang w:val="en-GB"/>
        </w:rPr>
        <w:t xml:space="preserve">Request for </w:t>
      </w:r>
      <w:proofErr w:type="gramStart"/>
      <w:r w:rsidRPr="006A36E0">
        <w:rPr>
          <w:rFonts w:ascii="Arial" w:hAnsi="Arial" w:cs="Arial"/>
          <w:b/>
          <w:lang w:val="en-GB"/>
        </w:rPr>
        <w:t>Information:</w:t>
      </w:r>
      <w:proofErr w:type="gramEnd"/>
      <w:r w:rsidRPr="006A36E0">
        <w:rPr>
          <w:rFonts w:ascii="Arial" w:hAnsi="Arial" w:cs="Arial"/>
          <w:b/>
          <w:lang w:val="en-GB"/>
        </w:rPr>
        <w:t xml:space="preserve"> </w:t>
      </w:r>
      <w:r w:rsidRPr="006A36E0">
        <w:rPr>
          <w:rFonts w:ascii="Arial" w:hAnsi="Arial" w:cs="Arial"/>
          <w:lang w:val="en-GB"/>
        </w:rPr>
        <w:t>means a request for information or an apparent request under the Code of Practice on Access to Government Information, FOIA or the EIRs;</w:t>
      </w:r>
    </w:p>
    <w:p w14:paraId="635C888A" w14:textId="684E7EE4" w:rsidR="00C863E1" w:rsidRPr="00231F7D" w:rsidRDefault="00C863E1" w:rsidP="00A41233">
      <w:pPr>
        <w:pStyle w:val="ListParagraph"/>
        <w:numPr>
          <w:ilvl w:val="2"/>
          <w:numId w:val="4"/>
        </w:numPr>
        <w:spacing w:line="276" w:lineRule="auto"/>
        <w:ind w:left="1276" w:hanging="709"/>
        <w:jc w:val="both"/>
        <w:rPr>
          <w:rFonts w:ascii="Arial" w:hAnsi="Arial" w:cs="Arial"/>
          <w:lang w:val="en-GB"/>
        </w:rPr>
      </w:pPr>
      <w:r w:rsidRPr="00231F7D">
        <w:rPr>
          <w:rFonts w:ascii="Arial" w:hAnsi="Arial" w:cs="Arial"/>
          <w:b/>
          <w:lang w:val="en-GB"/>
        </w:rPr>
        <w:t>Services:</w:t>
      </w:r>
      <w:r w:rsidRPr="00231F7D">
        <w:rPr>
          <w:rFonts w:ascii="Arial" w:hAnsi="Arial" w:cs="Arial"/>
          <w:lang w:val="en-GB"/>
        </w:rPr>
        <w:t xml:space="preserve"> means the services provided by the </w:t>
      </w:r>
      <w:r w:rsidR="00A41233">
        <w:rPr>
          <w:rFonts w:ascii="Arial" w:hAnsi="Arial" w:cs="Arial"/>
          <w:lang w:val="en-GB"/>
        </w:rPr>
        <w:t>Supplier</w:t>
      </w:r>
      <w:r w:rsidRPr="00231F7D">
        <w:rPr>
          <w:rFonts w:ascii="Arial" w:hAnsi="Arial" w:cs="Arial"/>
          <w:lang w:val="en-GB"/>
        </w:rPr>
        <w:t xml:space="preserve"> to Catapult as more particularly detailed in the </w:t>
      </w:r>
      <w:r w:rsidR="004A7396">
        <w:rPr>
          <w:rFonts w:ascii="Arial" w:hAnsi="Arial" w:cs="Arial"/>
          <w:lang w:val="en-GB"/>
        </w:rPr>
        <w:t>Contract Data</w:t>
      </w:r>
      <w:r w:rsidR="006D3DD4">
        <w:rPr>
          <w:rFonts w:ascii="Arial" w:hAnsi="Arial" w:cs="Arial"/>
          <w:lang w:val="en-GB"/>
        </w:rPr>
        <w:t xml:space="preserve"> and Schedule 3</w:t>
      </w:r>
      <w:r w:rsidRPr="00231F7D">
        <w:rPr>
          <w:rFonts w:ascii="Arial" w:hAnsi="Arial" w:cs="Arial"/>
          <w:lang w:val="en-GB"/>
        </w:rPr>
        <w:t>;</w:t>
      </w:r>
    </w:p>
    <w:p w14:paraId="6FEEFDC2" w14:textId="77777777" w:rsidR="00C863E1" w:rsidRDefault="00C863E1" w:rsidP="00A41233">
      <w:pPr>
        <w:pStyle w:val="ListParagraph"/>
        <w:numPr>
          <w:ilvl w:val="2"/>
          <w:numId w:val="4"/>
        </w:numPr>
        <w:spacing w:line="276" w:lineRule="auto"/>
        <w:ind w:left="1276" w:hanging="709"/>
        <w:jc w:val="both"/>
        <w:rPr>
          <w:rFonts w:ascii="Arial" w:hAnsi="Arial" w:cs="Arial"/>
          <w:lang w:val="en-GB"/>
        </w:rPr>
      </w:pPr>
      <w:r w:rsidRPr="00231F7D">
        <w:rPr>
          <w:rFonts w:ascii="Arial" w:hAnsi="Arial" w:cs="Arial"/>
          <w:b/>
          <w:lang w:val="en-GB"/>
        </w:rPr>
        <w:t>Substitute:</w:t>
      </w:r>
      <w:r w:rsidRPr="00231F7D">
        <w:rPr>
          <w:rFonts w:ascii="Arial" w:hAnsi="Arial" w:cs="Arial"/>
          <w:lang w:val="en-GB"/>
        </w:rPr>
        <w:t xml:space="preserve"> means a substitute for the</w:t>
      </w:r>
      <w:r w:rsidR="00B85CD2">
        <w:rPr>
          <w:rFonts w:ascii="Arial" w:hAnsi="Arial" w:cs="Arial"/>
          <w:lang w:val="en-GB"/>
        </w:rPr>
        <w:t xml:space="preserve"> Key</w:t>
      </w:r>
      <w:r w:rsidRPr="00231F7D">
        <w:rPr>
          <w:rFonts w:ascii="Arial" w:hAnsi="Arial" w:cs="Arial"/>
          <w:lang w:val="en-GB"/>
        </w:rPr>
        <w:t xml:space="preserve"> Personnel appointed to provide the Services;</w:t>
      </w:r>
    </w:p>
    <w:p w14:paraId="3E89DD55" w14:textId="77777777" w:rsidR="00A41233" w:rsidRPr="00A41233" w:rsidRDefault="00A41233" w:rsidP="00A41233">
      <w:pPr>
        <w:pStyle w:val="ListParagraph"/>
        <w:numPr>
          <w:ilvl w:val="2"/>
          <w:numId w:val="4"/>
        </w:numPr>
        <w:ind w:left="1276" w:hanging="709"/>
        <w:rPr>
          <w:rFonts w:ascii="Arial" w:hAnsi="Arial" w:cs="Arial"/>
          <w:lang w:val="en-GB"/>
        </w:rPr>
      </w:pPr>
      <w:r w:rsidRPr="00A41233">
        <w:rPr>
          <w:rFonts w:ascii="Arial" w:hAnsi="Arial" w:cs="Arial"/>
          <w:b/>
          <w:bCs/>
          <w:lang w:val="en-GB"/>
        </w:rPr>
        <w:t>Supplier:</w:t>
      </w:r>
      <w:r w:rsidRPr="00A41233">
        <w:rPr>
          <w:rFonts w:ascii="Arial" w:hAnsi="Arial" w:cs="Arial"/>
          <w:lang w:val="en-GB"/>
        </w:rPr>
        <w:t xml:space="preserve"> means the organisation providing Services to Catapult named in the Contract Agreement;</w:t>
      </w:r>
    </w:p>
    <w:p w14:paraId="18BB07AA" w14:textId="77777777" w:rsidR="00C863E1" w:rsidRPr="00231F7D" w:rsidRDefault="00C863E1" w:rsidP="00A41233">
      <w:pPr>
        <w:pStyle w:val="ListParagraph"/>
        <w:numPr>
          <w:ilvl w:val="2"/>
          <w:numId w:val="4"/>
        </w:numPr>
        <w:spacing w:line="276" w:lineRule="auto"/>
        <w:ind w:left="1276" w:hanging="709"/>
        <w:jc w:val="both"/>
        <w:rPr>
          <w:rFonts w:ascii="Arial" w:hAnsi="Arial" w:cs="Arial"/>
          <w:lang w:val="en-GB"/>
        </w:rPr>
      </w:pPr>
      <w:r w:rsidRPr="00231F7D">
        <w:rPr>
          <w:rFonts w:ascii="Arial" w:hAnsi="Arial" w:cs="Arial"/>
          <w:b/>
          <w:lang w:val="en-GB"/>
        </w:rPr>
        <w:t>Term:</w:t>
      </w:r>
      <w:r w:rsidRPr="00231F7D">
        <w:rPr>
          <w:rFonts w:ascii="Arial" w:hAnsi="Arial" w:cs="Arial"/>
          <w:lang w:val="en-GB"/>
        </w:rPr>
        <w:t xml:space="preserve"> means the term of this Agreement, commencing on the Commencement Date and expiring on the Expiry Date unless otherwise terminated in accordance with this Agreement; </w:t>
      </w:r>
    </w:p>
    <w:p w14:paraId="5A21B1B7" w14:textId="77777777" w:rsidR="00C863E1" w:rsidRPr="00231F7D" w:rsidRDefault="00C863E1" w:rsidP="00231F7D">
      <w:pPr>
        <w:pStyle w:val="ListParagraph"/>
        <w:numPr>
          <w:ilvl w:val="2"/>
          <w:numId w:val="4"/>
        </w:numPr>
        <w:spacing w:line="276" w:lineRule="auto"/>
        <w:ind w:left="1276" w:hanging="709"/>
        <w:jc w:val="both"/>
        <w:rPr>
          <w:rFonts w:ascii="Arial" w:hAnsi="Arial" w:cs="Arial"/>
          <w:lang w:val="en-GB"/>
        </w:rPr>
      </w:pPr>
      <w:r w:rsidRPr="00231F7D">
        <w:rPr>
          <w:rFonts w:ascii="Arial" w:hAnsi="Arial" w:cs="Arial"/>
          <w:b/>
          <w:lang w:val="en-GB"/>
        </w:rPr>
        <w:t>Termination Date:</w:t>
      </w:r>
      <w:r w:rsidRPr="00231F7D">
        <w:rPr>
          <w:rFonts w:ascii="Arial" w:hAnsi="Arial" w:cs="Arial"/>
          <w:lang w:val="en-GB"/>
        </w:rPr>
        <w:t xml:space="preserve"> means the date of the termination of this Agreement howsoever </w:t>
      </w:r>
      <w:proofErr w:type="gramStart"/>
      <w:r w:rsidRPr="00231F7D">
        <w:rPr>
          <w:rFonts w:ascii="Arial" w:hAnsi="Arial" w:cs="Arial"/>
          <w:lang w:val="en-GB"/>
        </w:rPr>
        <w:t>occasioned;</w:t>
      </w:r>
      <w:proofErr w:type="gramEnd"/>
    </w:p>
    <w:p w14:paraId="59AB92B8" w14:textId="2666CCD8" w:rsidR="00B6177D" w:rsidRPr="00B6177D" w:rsidRDefault="00B6177D" w:rsidP="00642E6E">
      <w:pPr>
        <w:pStyle w:val="ListParagraph"/>
        <w:numPr>
          <w:ilvl w:val="2"/>
          <w:numId w:val="4"/>
        </w:numPr>
        <w:spacing w:line="276" w:lineRule="auto"/>
        <w:ind w:left="1276" w:hanging="709"/>
        <w:jc w:val="both"/>
        <w:rPr>
          <w:rFonts w:ascii="Arial" w:hAnsi="Arial" w:cs="Arial"/>
          <w:lang w:val="en-GB"/>
        </w:rPr>
      </w:pPr>
      <w:r w:rsidRPr="00642E6E">
        <w:rPr>
          <w:rFonts w:ascii="Arial" w:hAnsi="Arial" w:cs="Arial"/>
          <w:b/>
          <w:lang w:val="en-GB"/>
        </w:rPr>
        <w:t>Transfer Regulation:</w:t>
      </w:r>
      <w:r>
        <w:rPr>
          <w:rFonts w:ascii="Arial" w:hAnsi="Arial" w:cs="Arial"/>
          <w:b/>
          <w:lang w:val="en-GB"/>
        </w:rPr>
        <w:t xml:space="preserve"> </w:t>
      </w:r>
      <w:r w:rsidRPr="00B6177D">
        <w:rPr>
          <w:rFonts w:ascii="Arial" w:hAnsi="Arial" w:cs="Arial"/>
          <w:lang w:val="en-GB"/>
        </w:rPr>
        <w:t xml:space="preserve">means the Transfer of Undertakings (Protection of Employment) Regulation 2006 as amended, re-enacted or consolidated from time to </w:t>
      </w:r>
      <w:proofErr w:type="gramStart"/>
      <w:r w:rsidRPr="00B6177D">
        <w:rPr>
          <w:rFonts w:ascii="Arial" w:hAnsi="Arial" w:cs="Arial"/>
          <w:lang w:val="en-GB"/>
        </w:rPr>
        <w:t>time;</w:t>
      </w:r>
      <w:proofErr w:type="gramEnd"/>
    </w:p>
    <w:p w14:paraId="2628837F" w14:textId="77777777" w:rsidR="00C863E1" w:rsidRPr="00231F7D" w:rsidRDefault="00C863E1" w:rsidP="00231F7D">
      <w:pPr>
        <w:pStyle w:val="ListParagraph"/>
        <w:numPr>
          <w:ilvl w:val="2"/>
          <w:numId w:val="4"/>
        </w:numPr>
        <w:spacing w:line="276" w:lineRule="auto"/>
        <w:ind w:left="1276" w:hanging="709"/>
        <w:jc w:val="both"/>
        <w:rPr>
          <w:rFonts w:ascii="Arial" w:hAnsi="Arial" w:cs="Arial"/>
          <w:lang w:val="en-GB"/>
        </w:rPr>
      </w:pPr>
      <w:r w:rsidRPr="00231F7D">
        <w:rPr>
          <w:rFonts w:ascii="Arial" w:hAnsi="Arial" w:cs="Arial"/>
          <w:b/>
          <w:lang w:val="en-GB"/>
        </w:rPr>
        <w:t>Week:</w:t>
      </w:r>
      <w:r w:rsidRPr="00231F7D">
        <w:rPr>
          <w:rFonts w:ascii="Arial" w:hAnsi="Arial" w:cs="Arial"/>
          <w:lang w:val="en-GB"/>
        </w:rPr>
        <w:t xml:space="preserve"> means Monday to Friday (inclusive) excluding public and bank </w:t>
      </w:r>
      <w:proofErr w:type="gramStart"/>
      <w:r w:rsidRPr="00231F7D">
        <w:rPr>
          <w:rFonts w:ascii="Arial" w:hAnsi="Arial" w:cs="Arial"/>
          <w:lang w:val="en-GB"/>
        </w:rPr>
        <w:t>holidays;</w:t>
      </w:r>
      <w:proofErr w:type="gramEnd"/>
    </w:p>
    <w:p w14:paraId="7B497321" w14:textId="26369881" w:rsidR="00C863E1" w:rsidRPr="00430A17" w:rsidRDefault="00C863E1" w:rsidP="00231F7D">
      <w:pPr>
        <w:pStyle w:val="ListParagraph"/>
        <w:numPr>
          <w:ilvl w:val="2"/>
          <w:numId w:val="4"/>
        </w:numPr>
        <w:spacing w:line="276" w:lineRule="auto"/>
        <w:ind w:left="1276" w:hanging="709"/>
        <w:jc w:val="both"/>
        <w:rPr>
          <w:rFonts w:ascii="Arial" w:hAnsi="Arial" w:cs="Arial"/>
          <w:b/>
          <w:lang w:val="en-GB"/>
        </w:rPr>
      </w:pPr>
      <w:r w:rsidRPr="00231F7D">
        <w:rPr>
          <w:rFonts w:ascii="Arial" w:hAnsi="Arial" w:cs="Arial"/>
          <w:b/>
          <w:lang w:val="en-GB"/>
        </w:rPr>
        <w:t>Works:</w:t>
      </w:r>
      <w:r w:rsidRPr="00231F7D">
        <w:rPr>
          <w:rFonts w:ascii="Arial" w:hAnsi="Arial" w:cs="Arial"/>
          <w:lang w:val="en-GB"/>
        </w:rPr>
        <w:t xml:space="preserve"> means all records, reports, documents, papers, drawings, designs, transparencies, photos, graph</w:t>
      </w:r>
      <w:r w:rsidRPr="00331252">
        <w:rPr>
          <w:rFonts w:ascii="Arial" w:hAnsi="Arial" w:cs="Arial"/>
          <w:lang w:val="en-GB"/>
        </w:rPr>
        <w:t xml:space="preserve">ics, logos, typographical arrangements, software programmes, </w:t>
      </w:r>
      <w:r w:rsidR="00643158">
        <w:rPr>
          <w:rFonts w:ascii="Arial" w:hAnsi="Arial" w:cs="Arial"/>
          <w:lang w:val="en-GB"/>
        </w:rPr>
        <w:t>i</w:t>
      </w:r>
      <w:r w:rsidRPr="00331252">
        <w:rPr>
          <w:rFonts w:ascii="Arial" w:hAnsi="Arial" w:cs="Arial"/>
          <w:lang w:val="en-GB"/>
        </w:rPr>
        <w:t xml:space="preserve">nventions, ideas, discoveries, developments, improvements or innovations and all materials embodying them in whatever form, including but not limited to hard copy and electronic form, prepared by the </w:t>
      </w:r>
      <w:r w:rsidR="00A41233">
        <w:rPr>
          <w:rFonts w:ascii="Arial" w:hAnsi="Arial" w:cs="Arial"/>
          <w:lang w:val="en-GB"/>
        </w:rPr>
        <w:t>Supplier</w:t>
      </w:r>
      <w:r w:rsidRPr="00331252">
        <w:rPr>
          <w:rFonts w:ascii="Arial" w:hAnsi="Arial" w:cs="Arial"/>
          <w:lang w:val="en-GB"/>
        </w:rPr>
        <w:t xml:space="preserve"> or the Personnel in connection wit</w:t>
      </w:r>
      <w:r w:rsidR="00430A17">
        <w:rPr>
          <w:rFonts w:ascii="Arial" w:hAnsi="Arial" w:cs="Arial"/>
          <w:lang w:val="en-GB"/>
        </w:rPr>
        <w:t>h the provision of the Services;</w:t>
      </w:r>
      <w:r w:rsidR="00826353">
        <w:rPr>
          <w:rFonts w:ascii="Arial" w:hAnsi="Arial" w:cs="Arial"/>
          <w:lang w:val="en-GB"/>
        </w:rPr>
        <w:t xml:space="preserve"> and</w:t>
      </w:r>
    </w:p>
    <w:p w14:paraId="4BD2AA94" w14:textId="77777777" w:rsidR="00C863E1" w:rsidRPr="00331252" w:rsidRDefault="00C863E1" w:rsidP="00231F7D">
      <w:pPr>
        <w:pStyle w:val="ListParagraph"/>
        <w:numPr>
          <w:ilvl w:val="1"/>
          <w:numId w:val="4"/>
        </w:numPr>
        <w:spacing w:line="276" w:lineRule="auto"/>
        <w:ind w:left="567" w:hanging="567"/>
        <w:jc w:val="both"/>
        <w:rPr>
          <w:rFonts w:ascii="Arial" w:hAnsi="Arial" w:cs="Arial"/>
          <w:b/>
          <w:lang w:val="en-GB"/>
        </w:rPr>
      </w:pPr>
      <w:r w:rsidRPr="00331252">
        <w:rPr>
          <w:rFonts w:ascii="Arial" w:hAnsi="Arial" w:cs="Arial"/>
          <w:bCs/>
          <w:lang w:val="en-GB"/>
        </w:rPr>
        <w:t xml:space="preserve">References to </w:t>
      </w:r>
      <w:r w:rsidR="007C3B2C">
        <w:rPr>
          <w:rFonts w:ascii="Arial" w:hAnsi="Arial" w:cs="Arial"/>
          <w:bCs/>
          <w:lang w:val="en-GB"/>
        </w:rPr>
        <w:t>condition</w:t>
      </w:r>
      <w:r w:rsidRPr="00331252">
        <w:rPr>
          <w:rFonts w:ascii="Arial" w:hAnsi="Arial" w:cs="Arial"/>
          <w:bCs/>
          <w:lang w:val="en-GB"/>
        </w:rPr>
        <w:t xml:space="preserve">s are, unless otherwise stated, to </w:t>
      </w:r>
      <w:r w:rsidR="007C3B2C">
        <w:rPr>
          <w:rFonts w:ascii="Arial" w:hAnsi="Arial" w:cs="Arial"/>
          <w:bCs/>
          <w:lang w:val="en-GB"/>
        </w:rPr>
        <w:t>conditions</w:t>
      </w:r>
      <w:r w:rsidRPr="00331252">
        <w:rPr>
          <w:rFonts w:ascii="Arial" w:hAnsi="Arial" w:cs="Arial"/>
          <w:bCs/>
          <w:lang w:val="en-GB"/>
        </w:rPr>
        <w:t xml:space="preserve"> of these Conditions.</w:t>
      </w:r>
    </w:p>
    <w:p w14:paraId="6BE6D7B0" w14:textId="77777777" w:rsidR="00C863E1" w:rsidRPr="00231F7D" w:rsidRDefault="00C863E1" w:rsidP="00231F7D">
      <w:pPr>
        <w:pStyle w:val="ListParagraph"/>
        <w:numPr>
          <w:ilvl w:val="1"/>
          <w:numId w:val="4"/>
        </w:numPr>
        <w:spacing w:line="276" w:lineRule="auto"/>
        <w:ind w:left="567" w:hanging="567"/>
        <w:jc w:val="both"/>
        <w:rPr>
          <w:rFonts w:ascii="Arial" w:hAnsi="Arial" w:cs="Arial"/>
          <w:bCs/>
          <w:lang w:val="en-GB"/>
        </w:rPr>
      </w:pPr>
      <w:r w:rsidRPr="00331252">
        <w:rPr>
          <w:rFonts w:ascii="Arial" w:hAnsi="Arial" w:cs="Arial"/>
          <w:bCs/>
          <w:lang w:val="en-GB"/>
        </w:rPr>
        <w:t xml:space="preserve">The headings to the </w:t>
      </w:r>
      <w:r w:rsidR="007C3B2C">
        <w:rPr>
          <w:rFonts w:ascii="Arial" w:hAnsi="Arial" w:cs="Arial"/>
          <w:bCs/>
          <w:lang w:val="en-GB"/>
        </w:rPr>
        <w:t>condition</w:t>
      </w:r>
      <w:r w:rsidRPr="00331252">
        <w:rPr>
          <w:rFonts w:ascii="Arial" w:hAnsi="Arial" w:cs="Arial"/>
          <w:bCs/>
          <w:lang w:val="en-GB"/>
        </w:rPr>
        <w:t>s are for convenience only and shall not affect the construction or interpretation of this Agreement.</w:t>
      </w:r>
    </w:p>
    <w:p w14:paraId="11ED78AC" w14:textId="77777777" w:rsidR="00C863E1" w:rsidRPr="00231F7D" w:rsidRDefault="00C863E1" w:rsidP="00231F7D">
      <w:pPr>
        <w:pStyle w:val="ListParagraph"/>
        <w:numPr>
          <w:ilvl w:val="1"/>
          <w:numId w:val="4"/>
        </w:numPr>
        <w:spacing w:line="276" w:lineRule="auto"/>
        <w:ind w:left="567" w:hanging="567"/>
        <w:jc w:val="both"/>
        <w:rPr>
          <w:rFonts w:ascii="Arial" w:hAnsi="Arial" w:cs="Arial"/>
          <w:bCs/>
          <w:lang w:val="en-GB"/>
        </w:rPr>
      </w:pPr>
      <w:r w:rsidRPr="00331252">
        <w:rPr>
          <w:rFonts w:ascii="Arial" w:hAnsi="Arial" w:cs="Arial"/>
          <w:bCs/>
          <w:lang w:val="en-GB"/>
        </w:rPr>
        <w:t>In this Agreement references to statutory provisions shall be construed as references to those provisions as amended or re-enacted or modified by other provisions, from time to time, (whether before or after the date of this Agreement) and shall include references to any provisions of which they are re-enactments (whether with or without modification).</w:t>
      </w:r>
    </w:p>
    <w:p w14:paraId="5E3B0A2B" w14:textId="77777777" w:rsidR="00C863E1" w:rsidRPr="00231F7D" w:rsidRDefault="00C863E1" w:rsidP="00231F7D">
      <w:pPr>
        <w:pStyle w:val="ListParagraph"/>
        <w:numPr>
          <w:ilvl w:val="1"/>
          <w:numId w:val="4"/>
        </w:numPr>
        <w:spacing w:line="276" w:lineRule="auto"/>
        <w:ind w:left="567" w:hanging="567"/>
        <w:jc w:val="both"/>
        <w:rPr>
          <w:rFonts w:ascii="Arial" w:hAnsi="Arial" w:cs="Arial"/>
          <w:bCs/>
          <w:lang w:val="en-GB"/>
        </w:rPr>
      </w:pPr>
      <w:r w:rsidRPr="00331252">
        <w:rPr>
          <w:rFonts w:ascii="Arial" w:hAnsi="Arial" w:cs="Arial"/>
          <w:bCs/>
          <w:lang w:val="en-GB"/>
        </w:rPr>
        <w:t>Words expressed in the singular shall, where the context so requires or permits, include the plural and vice versa.</w:t>
      </w:r>
    </w:p>
    <w:p w14:paraId="1A01E97E" w14:textId="77777777" w:rsidR="00C863E1" w:rsidRPr="00331252" w:rsidRDefault="00C863E1" w:rsidP="00231F7D">
      <w:pPr>
        <w:pStyle w:val="ListParagraph"/>
        <w:numPr>
          <w:ilvl w:val="1"/>
          <w:numId w:val="4"/>
        </w:numPr>
        <w:spacing w:line="276" w:lineRule="auto"/>
        <w:ind w:left="567" w:hanging="567"/>
        <w:jc w:val="both"/>
        <w:rPr>
          <w:rFonts w:ascii="Arial" w:hAnsi="Arial" w:cs="Arial"/>
          <w:b/>
          <w:lang w:val="en-GB"/>
        </w:rPr>
      </w:pPr>
      <w:r w:rsidRPr="00331252">
        <w:rPr>
          <w:rFonts w:ascii="Arial" w:hAnsi="Arial" w:cs="Arial"/>
          <w:bCs/>
          <w:lang w:val="en-GB"/>
        </w:rPr>
        <w:t>Where any Party is more than one person:</w:t>
      </w:r>
    </w:p>
    <w:p w14:paraId="56674064" w14:textId="77777777" w:rsidR="00C863E1" w:rsidRPr="00231F7D" w:rsidRDefault="00C863E1" w:rsidP="00231F7D">
      <w:pPr>
        <w:pStyle w:val="ListParagraph"/>
        <w:numPr>
          <w:ilvl w:val="2"/>
          <w:numId w:val="4"/>
        </w:numPr>
        <w:spacing w:line="276" w:lineRule="auto"/>
        <w:ind w:left="1276" w:hanging="709"/>
        <w:jc w:val="both"/>
        <w:rPr>
          <w:rFonts w:ascii="Arial" w:hAnsi="Arial" w:cs="Arial"/>
          <w:lang w:val="en-GB"/>
        </w:rPr>
      </w:pPr>
      <w:r w:rsidRPr="00231F7D">
        <w:rPr>
          <w:rFonts w:ascii="Arial" w:hAnsi="Arial" w:cs="Arial"/>
          <w:lang w:val="en-GB"/>
        </w:rPr>
        <w:t xml:space="preserve">that Party’s obligations in this Agreement shall take effect as joint and several </w:t>
      </w:r>
      <w:proofErr w:type="gramStart"/>
      <w:r w:rsidRPr="00231F7D">
        <w:rPr>
          <w:rFonts w:ascii="Arial" w:hAnsi="Arial" w:cs="Arial"/>
          <w:lang w:val="en-GB"/>
        </w:rPr>
        <w:t>obligations;</w:t>
      </w:r>
      <w:proofErr w:type="gramEnd"/>
    </w:p>
    <w:p w14:paraId="521E3051" w14:textId="77777777" w:rsidR="00C863E1" w:rsidRPr="00231F7D" w:rsidRDefault="00C863E1" w:rsidP="00231F7D">
      <w:pPr>
        <w:pStyle w:val="ListParagraph"/>
        <w:numPr>
          <w:ilvl w:val="2"/>
          <w:numId w:val="4"/>
        </w:numPr>
        <w:spacing w:line="276" w:lineRule="auto"/>
        <w:ind w:left="1276" w:hanging="709"/>
        <w:jc w:val="both"/>
        <w:rPr>
          <w:rFonts w:ascii="Arial" w:hAnsi="Arial" w:cs="Arial"/>
          <w:lang w:val="en-GB"/>
        </w:rPr>
      </w:pPr>
      <w:r w:rsidRPr="00231F7D">
        <w:rPr>
          <w:rFonts w:ascii="Arial" w:hAnsi="Arial" w:cs="Arial"/>
          <w:lang w:val="en-GB"/>
        </w:rPr>
        <w:t xml:space="preserve">anything in this Agreement, which applies to that Party, shall apply to </w:t>
      </w:r>
      <w:proofErr w:type="gramStart"/>
      <w:r w:rsidRPr="00231F7D">
        <w:rPr>
          <w:rFonts w:ascii="Arial" w:hAnsi="Arial" w:cs="Arial"/>
          <w:lang w:val="en-GB"/>
        </w:rPr>
        <w:t>all of</w:t>
      </w:r>
      <w:proofErr w:type="gramEnd"/>
      <w:r w:rsidRPr="00231F7D">
        <w:rPr>
          <w:rFonts w:ascii="Arial" w:hAnsi="Arial" w:cs="Arial"/>
          <w:lang w:val="en-GB"/>
        </w:rPr>
        <w:t xml:space="preserve"> those persons collectively and each of them separately; and</w:t>
      </w:r>
    </w:p>
    <w:p w14:paraId="6B307428" w14:textId="77777777" w:rsidR="00C863E1" w:rsidRPr="00331252" w:rsidRDefault="00C863E1" w:rsidP="00231F7D">
      <w:pPr>
        <w:pStyle w:val="ListParagraph"/>
        <w:numPr>
          <w:ilvl w:val="2"/>
          <w:numId w:val="4"/>
        </w:numPr>
        <w:spacing w:line="276" w:lineRule="auto"/>
        <w:ind w:left="1276" w:hanging="709"/>
        <w:jc w:val="both"/>
        <w:rPr>
          <w:rFonts w:ascii="Arial" w:hAnsi="Arial" w:cs="Arial"/>
          <w:b/>
          <w:lang w:val="en-GB"/>
        </w:rPr>
      </w:pPr>
      <w:r w:rsidRPr="00231F7D">
        <w:rPr>
          <w:rFonts w:ascii="Arial" w:hAnsi="Arial" w:cs="Arial"/>
          <w:lang w:val="en-GB"/>
        </w:rPr>
        <w:t>the benefits contained in this Agreement, in favour of that Party, shall take effect as conferred in favour</w:t>
      </w:r>
      <w:r w:rsidRPr="00331252">
        <w:rPr>
          <w:rFonts w:ascii="Arial" w:hAnsi="Arial" w:cs="Arial"/>
          <w:bCs/>
          <w:lang w:val="en-GB"/>
        </w:rPr>
        <w:t xml:space="preserve"> of </w:t>
      </w:r>
      <w:proofErr w:type="gramStart"/>
      <w:r w:rsidRPr="00331252">
        <w:rPr>
          <w:rFonts w:ascii="Arial" w:hAnsi="Arial" w:cs="Arial"/>
          <w:bCs/>
          <w:lang w:val="en-GB"/>
        </w:rPr>
        <w:t>all of</w:t>
      </w:r>
      <w:proofErr w:type="gramEnd"/>
      <w:r w:rsidRPr="00331252">
        <w:rPr>
          <w:rFonts w:ascii="Arial" w:hAnsi="Arial" w:cs="Arial"/>
          <w:bCs/>
          <w:lang w:val="en-GB"/>
        </w:rPr>
        <w:t xml:space="preserve"> those persons collectively and each of them separately.</w:t>
      </w:r>
    </w:p>
    <w:p w14:paraId="3CE50F7A" w14:textId="77777777" w:rsidR="00C863E1" w:rsidRPr="00331252" w:rsidRDefault="00C863E1" w:rsidP="00231F7D">
      <w:pPr>
        <w:pStyle w:val="ListParagraph"/>
        <w:numPr>
          <w:ilvl w:val="1"/>
          <w:numId w:val="4"/>
        </w:numPr>
        <w:spacing w:line="276" w:lineRule="auto"/>
        <w:ind w:left="567" w:hanging="567"/>
        <w:jc w:val="both"/>
        <w:rPr>
          <w:rFonts w:ascii="Arial" w:hAnsi="Arial" w:cs="Arial"/>
          <w:b/>
          <w:lang w:val="en-GB"/>
        </w:rPr>
      </w:pPr>
      <w:r w:rsidRPr="00331252">
        <w:rPr>
          <w:rFonts w:ascii="Arial" w:hAnsi="Arial" w:cs="Arial"/>
          <w:color w:val="212121"/>
          <w:shd w:val="clear" w:color="auto" w:fill="FFFFFF"/>
          <w:lang w:val="en-GB"/>
        </w:rPr>
        <w:t>Reference to a</w:t>
      </w:r>
      <w:r w:rsidRPr="00331252">
        <w:rPr>
          <w:rStyle w:val="apple-converted-space"/>
          <w:rFonts w:ascii="Arial" w:hAnsi="Arial" w:cs="Arial"/>
          <w:color w:val="212121"/>
          <w:shd w:val="clear" w:color="auto" w:fill="FFFFFF"/>
          <w:lang w:val="en-GB"/>
        </w:rPr>
        <w:t xml:space="preserve"> “</w:t>
      </w:r>
      <w:r w:rsidRPr="00331252">
        <w:rPr>
          <w:rStyle w:val="Strong"/>
          <w:rFonts w:ascii="Arial" w:hAnsi="Arial" w:cs="Arial"/>
          <w:color w:val="212121"/>
          <w:shd w:val="clear" w:color="auto" w:fill="FFFFFF"/>
          <w:lang w:val="en-GB"/>
        </w:rPr>
        <w:t xml:space="preserve">person” </w:t>
      </w:r>
      <w:r w:rsidRPr="00331252">
        <w:rPr>
          <w:rFonts w:ascii="Arial" w:hAnsi="Arial" w:cs="Arial"/>
          <w:color w:val="212121"/>
          <w:shd w:val="clear" w:color="auto" w:fill="FFFFFF"/>
          <w:lang w:val="en-GB"/>
        </w:rPr>
        <w:t>includes a natural person, corporate or unincorporated body (</w:t>
      </w:r>
      <w:proofErr w:type="gramStart"/>
      <w:r w:rsidRPr="00331252">
        <w:rPr>
          <w:rFonts w:ascii="Arial" w:hAnsi="Arial" w:cs="Arial"/>
          <w:color w:val="212121"/>
          <w:shd w:val="clear" w:color="auto" w:fill="FFFFFF"/>
          <w:lang w:val="en-GB"/>
        </w:rPr>
        <w:t>whether or not</w:t>
      </w:r>
      <w:proofErr w:type="gramEnd"/>
      <w:r w:rsidRPr="00331252">
        <w:rPr>
          <w:rFonts w:ascii="Arial" w:hAnsi="Arial" w:cs="Arial"/>
          <w:color w:val="212121"/>
          <w:shd w:val="clear" w:color="auto" w:fill="FFFFFF"/>
          <w:lang w:val="en-GB"/>
        </w:rPr>
        <w:t xml:space="preserve"> having separate legal personality).</w:t>
      </w:r>
    </w:p>
    <w:p w14:paraId="3A8F995B" w14:textId="77777777" w:rsidR="00231F7D" w:rsidRPr="00331252" w:rsidRDefault="00C863E1" w:rsidP="00231F7D">
      <w:pPr>
        <w:pStyle w:val="ListParagraph"/>
        <w:numPr>
          <w:ilvl w:val="1"/>
          <w:numId w:val="4"/>
        </w:numPr>
        <w:spacing w:line="276" w:lineRule="auto"/>
        <w:ind w:left="567" w:hanging="567"/>
        <w:jc w:val="both"/>
        <w:rPr>
          <w:rFonts w:ascii="Arial" w:hAnsi="Arial" w:cs="Arial"/>
          <w:b/>
          <w:lang w:val="en-GB"/>
        </w:rPr>
      </w:pPr>
      <w:r w:rsidRPr="00331252">
        <w:rPr>
          <w:rFonts w:ascii="Arial" w:hAnsi="Arial" w:cs="Arial"/>
          <w:bCs/>
          <w:lang w:val="en-GB"/>
        </w:rPr>
        <w:t xml:space="preserve">References in this Agreement to anything which any Party is required to do or not to do shall include their acts, </w:t>
      </w:r>
      <w:proofErr w:type="gramStart"/>
      <w:r w:rsidRPr="00331252">
        <w:rPr>
          <w:rFonts w:ascii="Arial" w:hAnsi="Arial" w:cs="Arial"/>
          <w:bCs/>
          <w:lang w:val="en-GB"/>
        </w:rPr>
        <w:t>defaults</w:t>
      </w:r>
      <w:proofErr w:type="gramEnd"/>
      <w:r w:rsidRPr="00331252">
        <w:rPr>
          <w:rFonts w:ascii="Arial" w:hAnsi="Arial" w:cs="Arial"/>
          <w:bCs/>
          <w:lang w:val="en-GB"/>
        </w:rPr>
        <w:t xml:space="preserve"> and omissions, whether:</w:t>
      </w:r>
    </w:p>
    <w:p w14:paraId="31FB1053" w14:textId="77777777" w:rsidR="00231F7D" w:rsidRPr="00231F7D" w:rsidRDefault="00C863E1" w:rsidP="002722E4">
      <w:pPr>
        <w:pStyle w:val="ListParagraph"/>
        <w:numPr>
          <w:ilvl w:val="2"/>
          <w:numId w:val="4"/>
        </w:numPr>
        <w:spacing w:line="276" w:lineRule="auto"/>
        <w:ind w:left="1276" w:hanging="709"/>
        <w:jc w:val="both"/>
        <w:rPr>
          <w:rFonts w:ascii="Arial" w:hAnsi="Arial" w:cs="Arial"/>
          <w:b/>
          <w:lang w:val="en-GB"/>
        </w:rPr>
      </w:pPr>
      <w:r w:rsidRPr="002722E4">
        <w:rPr>
          <w:rFonts w:ascii="Arial" w:hAnsi="Arial" w:cs="Arial"/>
          <w:lang w:val="en-GB"/>
        </w:rPr>
        <w:t>directly</w:t>
      </w:r>
      <w:r w:rsidRPr="00231F7D">
        <w:rPr>
          <w:rFonts w:ascii="Arial" w:hAnsi="Arial" w:cs="Arial"/>
          <w:bCs/>
          <w:lang w:val="en-GB"/>
        </w:rPr>
        <w:t xml:space="preserve"> or indirectly</w:t>
      </w:r>
    </w:p>
    <w:p w14:paraId="07AE18F2" w14:textId="77777777" w:rsidR="00231F7D" w:rsidRPr="002722E4" w:rsidRDefault="00C863E1" w:rsidP="002722E4">
      <w:pPr>
        <w:pStyle w:val="ListParagraph"/>
        <w:numPr>
          <w:ilvl w:val="2"/>
          <w:numId w:val="4"/>
        </w:numPr>
        <w:spacing w:line="276" w:lineRule="auto"/>
        <w:ind w:left="1276" w:hanging="709"/>
        <w:jc w:val="both"/>
        <w:rPr>
          <w:rFonts w:ascii="Arial" w:hAnsi="Arial" w:cs="Arial"/>
          <w:lang w:val="en-GB"/>
        </w:rPr>
      </w:pPr>
      <w:r w:rsidRPr="002722E4">
        <w:rPr>
          <w:rFonts w:ascii="Arial" w:hAnsi="Arial" w:cs="Arial"/>
          <w:lang w:val="en-GB"/>
        </w:rPr>
        <w:t>on their own account; or</w:t>
      </w:r>
    </w:p>
    <w:p w14:paraId="3CFFB8C2" w14:textId="77777777" w:rsidR="00C863E1" w:rsidRPr="002722E4" w:rsidRDefault="00C863E1" w:rsidP="002722E4">
      <w:pPr>
        <w:pStyle w:val="ListParagraph"/>
        <w:numPr>
          <w:ilvl w:val="2"/>
          <w:numId w:val="4"/>
        </w:numPr>
        <w:spacing w:line="276" w:lineRule="auto"/>
        <w:ind w:left="1276" w:hanging="709"/>
        <w:jc w:val="both"/>
        <w:rPr>
          <w:rFonts w:ascii="Arial" w:hAnsi="Arial" w:cs="Arial"/>
          <w:lang w:val="en-GB"/>
        </w:rPr>
      </w:pPr>
      <w:r w:rsidRPr="002722E4">
        <w:rPr>
          <w:rFonts w:ascii="Arial" w:hAnsi="Arial" w:cs="Arial"/>
          <w:lang w:val="en-GB"/>
        </w:rPr>
        <w:t>for or through any other person; and</w:t>
      </w:r>
    </w:p>
    <w:p w14:paraId="395FB0D6" w14:textId="77777777" w:rsidR="00C863E1" w:rsidRPr="00642E6E" w:rsidRDefault="00231F7D" w:rsidP="002722E4">
      <w:pPr>
        <w:pStyle w:val="ListParagraph"/>
        <w:numPr>
          <w:ilvl w:val="2"/>
          <w:numId w:val="4"/>
        </w:numPr>
        <w:spacing w:line="276" w:lineRule="auto"/>
        <w:ind w:left="1276" w:hanging="709"/>
        <w:jc w:val="both"/>
        <w:rPr>
          <w:rFonts w:ascii="Arial" w:hAnsi="Arial" w:cs="Arial"/>
          <w:b/>
          <w:lang w:val="en-GB"/>
        </w:rPr>
      </w:pPr>
      <w:r>
        <w:rPr>
          <w:rFonts w:ascii="Arial" w:hAnsi="Arial" w:cs="Arial"/>
          <w:lang w:val="en-GB"/>
        </w:rPr>
        <w:t>those which they permit or suffer to be done or not done by any other person.</w:t>
      </w:r>
    </w:p>
    <w:p w14:paraId="270FCAB9" w14:textId="77777777" w:rsidR="00C863E1" w:rsidRPr="00331252" w:rsidRDefault="00C863E1" w:rsidP="00231F7D">
      <w:pPr>
        <w:pStyle w:val="ListParagraph"/>
        <w:numPr>
          <w:ilvl w:val="1"/>
          <w:numId w:val="4"/>
        </w:numPr>
        <w:spacing w:line="276" w:lineRule="auto"/>
        <w:ind w:left="567" w:hanging="567"/>
        <w:jc w:val="both"/>
        <w:rPr>
          <w:rFonts w:ascii="Arial" w:hAnsi="Arial" w:cs="Arial"/>
          <w:lang w:val="en-GB"/>
        </w:rPr>
      </w:pPr>
      <w:r w:rsidRPr="00331252">
        <w:rPr>
          <w:rFonts w:ascii="Arial" w:hAnsi="Arial" w:cs="Arial"/>
          <w:lang w:val="en-GB"/>
        </w:rPr>
        <w:lastRenderedPageBreak/>
        <w:t>Any words following the terms including, include</w:t>
      </w:r>
      <w:proofErr w:type="gramStart"/>
      <w:r w:rsidRPr="00331252">
        <w:rPr>
          <w:rFonts w:ascii="Arial" w:hAnsi="Arial" w:cs="Arial"/>
          <w:lang w:val="en-GB"/>
        </w:rPr>
        <w:t>, in particular, for</w:t>
      </w:r>
      <w:proofErr w:type="gramEnd"/>
      <w:r w:rsidRPr="00331252">
        <w:rPr>
          <w:rFonts w:ascii="Arial" w:hAnsi="Arial" w:cs="Arial"/>
          <w:lang w:val="en-GB"/>
        </w:rPr>
        <w:t xml:space="preserve"> example or any similar expression shall be construed as illustrative and shall not limit the sense of the words, description, definition, phrase or term preceding those terms.</w:t>
      </w:r>
    </w:p>
    <w:p w14:paraId="23E0F1E7" w14:textId="77777777" w:rsidR="00C863E1" w:rsidRPr="00430A17" w:rsidRDefault="00C863E1" w:rsidP="00231F7D">
      <w:pPr>
        <w:pStyle w:val="ListParagraph"/>
        <w:numPr>
          <w:ilvl w:val="1"/>
          <w:numId w:val="4"/>
        </w:numPr>
        <w:spacing w:line="276" w:lineRule="auto"/>
        <w:ind w:left="567" w:hanging="567"/>
        <w:jc w:val="both"/>
        <w:rPr>
          <w:rFonts w:ascii="Arial" w:hAnsi="Arial" w:cs="Arial"/>
          <w:b/>
          <w:lang w:val="en-GB"/>
        </w:rPr>
      </w:pPr>
      <w:r w:rsidRPr="00331252">
        <w:rPr>
          <w:rFonts w:ascii="Arial" w:hAnsi="Arial" w:cs="Arial"/>
          <w:lang w:val="en-GB"/>
        </w:rPr>
        <w:t xml:space="preserve">References to the “approval” or “consent of the Parties” means a prior approval or consent which is in </w:t>
      </w:r>
      <w:proofErr w:type="gramStart"/>
      <w:r w:rsidRPr="00331252">
        <w:rPr>
          <w:rFonts w:ascii="Arial" w:hAnsi="Arial" w:cs="Arial"/>
          <w:lang w:val="en-GB"/>
        </w:rPr>
        <w:t>writing</w:t>
      </w:r>
      <w:proofErr w:type="gramEnd"/>
      <w:r w:rsidRPr="00331252">
        <w:rPr>
          <w:rFonts w:ascii="Arial" w:hAnsi="Arial" w:cs="Arial"/>
          <w:lang w:val="en-GB"/>
        </w:rPr>
        <w:t xml:space="preserve"> and which has been signed by the Parties and “approved” shall mean that written approval has been given by or on behalf of the Parties.</w:t>
      </w:r>
    </w:p>
    <w:p w14:paraId="07ACE477" w14:textId="77777777" w:rsidR="00430A17" w:rsidRPr="00331252" w:rsidRDefault="00430A17" w:rsidP="00430A17">
      <w:pPr>
        <w:pStyle w:val="ListParagraph"/>
        <w:spacing w:line="276" w:lineRule="auto"/>
        <w:ind w:left="567"/>
        <w:jc w:val="both"/>
        <w:rPr>
          <w:rFonts w:ascii="Arial" w:hAnsi="Arial" w:cs="Arial"/>
          <w:b/>
          <w:lang w:val="en-GB"/>
        </w:rPr>
      </w:pPr>
    </w:p>
    <w:p w14:paraId="0EC56FE4" w14:textId="77777777" w:rsidR="00C863E1" w:rsidRPr="00331252" w:rsidRDefault="00C863E1" w:rsidP="00B83D0E">
      <w:pPr>
        <w:pStyle w:val="ListParagraph"/>
        <w:numPr>
          <w:ilvl w:val="0"/>
          <w:numId w:val="4"/>
        </w:numPr>
        <w:spacing w:line="276" w:lineRule="auto"/>
        <w:ind w:left="567" w:hanging="567"/>
        <w:jc w:val="both"/>
        <w:rPr>
          <w:rFonts w:ascii="Arial" w:hAnsi="Arial" w:cs="Arial"/>
          <w:b/>
          <w:lang w:val="en-GB"/>
        </w:rPr>
      </w:pPr>
      <w:r w:rsidRPr="00331252">
        <w:rPr>
          <w:rFonts w:ascii="Arial" w:hAnsi="Arial" w:cs="Arial"/>
          <w:b/>
          <w:bCs/>
          <w:lang w:val="en-GB"/>
        </w:rPr>
        <w:t>TERM</w:t>
      </w:r>
    </w:p>
    <w:p w14:paraId="47623C51" w14:textId="77777777" w:rsidR="00C863E1" w:rsidRPr="00331252" w:rsidRDefault="00C863E1" w:rsidP="00231F7D">
      <w:pPr>
        <w:pStyle w:val="ListParagraph"/>
        <w:numPr>
          <w:ilvl w:val="1"/>
          <w:numId w:val="4"/>
        </w:numPr>
        <w:spacing w:line="276" w:lineRule="auto"/>
        <w:ind w:left="567" w:hanging="567"/>
        <w:jc w:val="both"/>
        <w:rPr>
          <w:rFonts w:ascii="Arial" w:hAnsi="Arial" w:cs="Arial"/>
          <w:b/>
          <w:lang w:val="en-GB"/>
        </w:rPr>
      </w:pPr>
      <w:r w:rsidRPr="00331252">
        <w:rPr>
          <w:rFonts w:ascii="Arial" w:hAnsi="Arial" w:cs="Arial"/>
          <w:bCs/>
          <w:lang w:val="en-GB"/>
        </w:rPr>
        <w:t>This Agreement shall commence on the Commencement Date and shall</w:t>
      </w:r>
      <w:r w:rsidR="00826353">
        <w:rPr>
          <w:rFonts w:ascii="Arial" w:hAnsi="Arial" w:cs="Arial"/>
          <w:bCs/>
          <w:lang w:val="en-GB"/>
        </w:rPr>
        <w:t xml:space="preserve"> </w:t>
      </w:r>
      <w:r w:rsidR="00826353" w:rsidRPr="009D2A8D">
        <w:rPr>
          <w:rFonts w:ascii="Arial" w:hAnsi="Arial" w:cs="Arial"/>
          <w:bCs/>
          <w:lang w:val="en-GB"/>
        </w:rPr>
        <w:t>(subject to the provisions for earlier termination set out in this Agreement)</w:t>
      </w:r>
      <w:r w:rsidR="00826353" w:rsidRPr="00331252">
        <w:rPr>
          <w:rFonts w:ascii="Arial" w:hAnsi="Arial" w:cs="Arial"/>
          <w:bCs/>
          <w:lang w:val="en-GB"/>
        </w:rPr>
        <w:t xml:space="preserve"> </w:t>
      </w:r>
      <w:r w:rsidRPr="00331252">
        <w:rPr>
          <w:rFonts w:ascii="Arial" w:hAnsi="Arial" w:cs="Arial"/>
          <w:bCs/>
          <w:lang w:val="en-GB"/>
        </w:rPr>
        <w:t>continue for the Term</w:t>
      </w:r>
      <w:r w:rsidRPr="00331252">
        <w:rPr>
          <w:rFonts w:ascii="Arial" w:hAnsi="Arial" w:cs="Arial"/>
          <w:lang w:val="en-GB"/>
        </w:rPr>
        <w:t>.</w:t>
      </w:r>
    </w:p>
    <w:p w14:paraId="1EB0DC00" w14:textId="77777777" w:rsidR="00C863E1" w:rsidRPr="00331252" w:rsidRDefault="00C863E1" w:rsidP="00FE4CBA">
      <w:pPr>
        <w:pStyle w:val="ListParagraph"/>
        <w:ind w:left="567"/>
        <w:jc w:val="both"/>
        <w:rPr>
          <w:rFonts w:ascii="Arial" w:hAnsi="Arial" w:cs="Arial"/>
          <w:b/>
          <w:lang w:val="en-GB"/>
        </w:rPr>
      </w:pPr>
    </w:p>
    <w:p w14:paraId="01F4A70C" w14:textId="77777777" w:rsidR="00C863E1" w:rsidRPr="00331252" w:rsidRDefault="00C863E1" w:rsidP="00231F7D">
      <w:pPr>
        <w:pStyle w:val="ListParagraph"/>
        <w:numPr>
          <w:ilvl w:val="0"/>
          <w:numId w:val="4"/>
        </w:numPr>
        <w:spacing w:line="276" w:lineRule="auto"/>
        <w:ind w:left="567" w:hanging="567"/>
        <w:jc w:val="both"/>
        <w:rPr>
          <w:rFonts w:ascii="Arial" w:hAnsi="Arial" w:cs="Arial"/>
          <w:b/>
          <w:lang w:val="en-GB"/>
        </w:rPr>
      </w:pPr>
      <w:bookmarkStart w:id="1" w:name="_Ref509935327"/>
      <w:r w:rsidRPr="00331252">
        <w:rPr>
          <w:rFonts w:ascii="Arial" w:hAnsi="Arial" w:cs="Arial"/>
          <w:b/>
          <w:lang w:val="en-GB"/>
        </w:rPr>
        <w:t>FEES AND EXPENSES</w:t>
      </w:r>
      <w:bookmarkEnd w:id="1"/>
    </w:p>
    <w:p w14:paraId="21B92FEF" w14:textId="50CD300B" w:rsidR="00C863E1" w:rsidRPr="00331252" w:rsidRDefault="00C863E1" w:rsidP="00231F7D">
      <w:pPr>
        <w:pStyle w:val="ListParagraph"/>
        <w:numPr>
          <w:ilvl w:val="1"/>
          <w:numId w:val="4"/>
        </w:numPr>
        <w:spacing w:line="276" w:lineRule="auto"/>
        <w:ind w:left="567" w:hanging="567"/>
        <w:jc w:val="both"/>
        <w:rPr>
          <w:rFonts w:ascii="Arial" w:hAnsi="Arial" w:cs="Arial"/>
          <w:b/>
          <w:lang w:val="en-GB"/>
        </w:rPr>
      </w:pPr>
      <w:r w:rsidRPr="00331252">
        <w:rPr>
          <w:rFonts w:ascii="Arial" w:hAnsi="Arial" w:cs="Arial"/>
          <w:lang w:val="en-GB"/>
        </w:rPr>
        <w:t xml:space="preserve">Subject to the terms of this Agreement, </w:t>
      </w:r>
      <w:r w:rsidRPr="00331252">
        <w:rPr>
          <w:rFonts w:ascii="Arial" w:hAnsi="Arial" w:cs="Arial"/>
          <w:bCs/>
          <w:lang w:val="en-GB"/>
        </w:rPr>
        <w:t xml:space="preserve">Catapult shall pay to the </w:t>
      </w:r>
      <w:r w:rsidR="00A41233">
        <w:rPr>
          <w:rFonts w:ascii="Arial" w:hAnsi="Arial" w:cs="Arial"/>
          <w:bCs/>
          <w:lang w:val="en-GB"/>
        </w:rPr>
        <w:t>Supplier</w:t>
      </w:r>
      <w:r w:rsidRPr="00331252">
        <w:rPr>
          <w:rFonts w:ascii="Arial" w:hAnsi="Arial" w:cs="Arial"/>
          <w:bCs/>
          <w:lang w:val="en-GB"/>
        </w:rPr>
        <w:t xml:space="preserve"> the Fees</w:t>
      </w:r>
      <w:r w:rsidR="002A05D9">
        <w:rPr>
          <w:rFonts w:ascii="Arial" w:hAnsi="Arial" w:cs="Arial"/>
          <w:bCs/>
          <w:lang w:val="en-GB"/>
        </w:rPr>
        <w:t>, in accordance with this condition</w:t>
      </w:r>
      <w:r w:rsidRPr="00331252">
        <w:rPr>
          <w:rFonts w:ascii="Arial" w:hAnsi="Arial" w:cs="Arial"/>
          <w:bCs/>
          <w:lang w:val="en-GB"/>
        </w:rPr>
        <w:t>.</w:t>
      </w:r>
    </w:p>
    <w:p w14:paraId="58709C9F" w14:textId="77777777" w:rsidR="008D2AB1" w:rsidRPr="008D2AB1" w:rsidRDefault="00C863E1" w:rsidP="00231F7D">
      <w:pPr>
        <w:pStyle w:val="ListParagraph"/>
        <w:numPr>
          <w:ilvl w:val="1"/>
          <w:numId w:val="4"/>
        </w:numPr>
        <w:spacing w:line="276" w:lineRule="auto"/>
        <w:ind w:left="567" w:hanging="567"/>
        <w:jc w:val="both"/>
        <w:rPr>
          <w:rFonts w:ascii="Arial" w:hAnsi="Arial" w:cs="Arial"/>
          <w:b/>
          <w:lang w:val="en-GB"/>
        </w:rPr>
      </w:pPr>
      <w:bookmarkStart w:id="2" w:name="_Ref387832800"/>
      <w:r w:rsidRPr="00331252">
        <w:rPr>
          <w:rFonts w:ascii="Arial" w:hAnsi="Arial" w:cs="Arial"/>
          <w:bCs/>
          <w:lang w:val="en-GB"/>
        </w:rPr>
        <w:t xml:space="preserve">Unless otherwise specified in the </w:t>
      </w:r>
      <w:r w:rsidR="00EA7C4F">
        <w:rPr>
          <w:rFonts w:ascii="Arial" w:hAnsi="Arial" w:cs="Arial"/>
          <w:bCs/>
          <w:lang w:val="en-GB"/>
        </w:rPr>
        <w:t>Contract Data</w:t>
      </w:r>
      <w:r w:rsidRPr="00331252">
        <w:rPr>
          <w:rFonts w:ascii="Arial" w:hAnsi="Arial" w:cs="Arial"/>
          <w:bCs/>
          <w:lang w:val="en-GB"/>
        </w:rPr>
        <w:t xml:space="preserve">, the </w:t>
      </w:r>
      <w:r w:rsidR="00A41233">
        <w:rPr>
          <w:rFonts w:ascii="Arial" w:hAnsi="Arial" w:cs="Arial"/>
          <w:bCs/>
          <w:lang w:val="en-GB"/>
        </w:rPr>
        <w:t>Supplier</w:t>
      </w:r>
      <w:r w:rsidRPr="00331252">
        <w:rPr>
          <w:rFonts w:ascii="Arial" w:hAnsi="Arial" w:cs="Arial"/>
          <w:bCs/>
          <w:lang w:val="en-GB"/>
        </w:rPr>
        <w:t xml:space="preserve"> shall render monthly invoices in arrears to Catapult, in respect of the Fees and where it is registered for VAT shall show any VAT separately on such invoices. </w:t>
      </w:r>
    </w:p>
    <w:p w14:paraId="73356476" w14:textId="77777777" w:rsidR="00BC2D05" w:rsidRDefault="00BC2D05" w:rsidP="00231F7D">
      <w:pPr>
        <w:pStyle w:val="ListParagraph"/>
        <w:numPr>
          <w:ilvl w:val="1"/>
          <w:numId w:val="4"/>
        </w:numPr>
        <w:spacing w:line="276" w:lineRule="auto"/>
        <w:ind w:left="567" w:hanging="567"/>
        <w:jc w:val="both"/>
        <w:rPr>
          <w:rFonts w:ascii="Arial" w:hAnsi="Arial" w:cs="Arial"/>
          <w:lang w:val="en-GB"/>
        </w:rPr>
      </w:pPr>
      <w:bookmarkStart w:id="3" w:name="_Ref510693833"/>
      <w:r>
        <w:rPr>
          <w:rFonts w:ascii="Arial" w:hAnsi="Arial" w:cs="Arial"/>
          <w:lang w:val="en-GB"/>
        </w:rPr>
        <w:t xml:space="preserve">The Fees are </w:t>
      </w:r>
      <w:r w:rsidRPr="000402EB">
        <w:rPr>
          <w:rFonts w:ascii="Arial" w:hAnsi="Arial" w:cs="Arial"/>
          <w:bCs/>
          <w:i/>
          <w:lang w:val="en-GB"/>
        </w:rPr>
        <w:t xml:space="preserve">exclusive </w:t>
      </w:r>
      <w:r>
        <w:rPr>
          <w:rFonts w:ascii="Arial" w:hAnsi="Arial" w:cs="Arial"/>
          <w:lang w:val="en-GB"/>
        </w:rPr>
        <w:t>of VAT and all expenses unless otherwise set out in the Contract Data.</w:t>
      </w:r>
    </w:p>
    <w:p w14:paraId="625C07DD" w14:textId="77777777" w:rsidR="008D2AB1" w:rsidRPr="008D2AB1" w:rsidRDefault="00C863E1" w:rsidP="00231F7D">
      <w:pPr>
        <w:pStyle w:val="ListParagraph"/>
        <w:numPr>
          <w:ilvl w:val="1"/>
          <w:numId w:val="4"/>
        </w:numPr>
        <w:spacing w:line="276" w:lineRule="auto"/>
        <w:ind w:left="567" w:hanging="567"/>
        <w:jc w:val="both"/>
        <w:rPr>
          <w:rFonts w:ascii="Arial" w:hAnsi="Arial" w:cs="Arial"/>
          <w:b/>
          <w:lang w:val="en-GB"/>
        </w:rPr>
      </w:pPr>
      <w:bookmarkStart w:id="4" w:name="_Ref510705747"/>
      <w:bookmarkEnd w:id="3"/>
      <w:r w:rsidRPr="00331252">
        <w:rPr>
          <w:rFonts w:ascii="Arial" w:hAnsi="Arial" w:cs="Arial"/>
          <w:bCs/>
          <w:lang w:val="en-GB"/>
        </w:rPr>
        <w:t xml:space="preserve">Provided the Services have been properly performed in accordance with the Agreement and that invoices have been submitted in the required format with all required supporting documentation, the Fees will be transferred by direct bank transfer into the </w:t>
      </w:r>
      <w:r w:rsidR="00A41233">
        <w:rPr>
          <w:rFonts w:ascii="Arial" w:hAnsi="Arial" w:cs="Arial"/>
          <w:bCs/>
          <w:lang w:val="en-GB"/>
        </w:rPr>
        <w:t>Supplier</w:t>
      </w:r>
      <w:r w:rsidRPr="00331252">
        <w:rPr>
          <w:rFonts w:ascii="Arial" w:hAnsi="Arial" w:cs="Arial"/>
          <w:bCs/>
          <w:lang w:val="en-GB"/>
        </w:rPr>
        <w:t xml:space="preserve">’s nominated bank account within 30 days of the first </w:t>
      </w:r>
      <w:r w:rsidR="00860C00">
        <w:rPr>
          <w:rFonts w:ascii="Arial" w:hAnsi="Arial" w:cs="Arial"/>
          <w:bCs/>
          <w:lang w:val="en-GB"/>
        </w:rPr>
        <w:t>Business D</w:t>
      </w:r>
      <w:r w:rsidRPr="00331252">
        <w:rPr>
          <w:rFonts w:ascii="Arial" w:hAnsi="Arial" w:cs="Arial"/>
          <w:bCs/>
          <w:lang w:val="en-GB"/>
        </w:rPr>
        <w:t>ay following receipt by Catapult of the appropriate and correctly submitted invoice.</w:t>
      </w:r>
      <w:bookmarkEnd w:id="4"/>
      <w:r w:rsidRPr="00331252">
        <w:rPr>
          <w:rFonts w:ascii="Arial" w:hAnsi="Arial" w:cs="Arial"/>
          <w:bCs/>
          <w:lang w:val="en-GB"/>
        </w:rPr>
        <w:t xml:space="preserve">  </w:t>
      </w:r>
    </w:p>
    <w:p w14:paraId="7FA69301" w14:textId="77777777" w:rsidR="008D2AB1" w:rsidRPr="008D2AB1" w:rsidRDefault="008D2AB1" w:rsidP="00231F7D">
      <w:pPr>
        <w:pStyle w:val="ListParagraph"/>
        <w:numPr>
          <w:ilvl w:val="1"/>
          <w:numId w:val="4"/>
        </w:numPr>
        <w:spacing w:line="276" w:lineRule="auto"/>
        <w:ind w:left="567" w:hanging="567"/>
        <w:jc w:val="both"/>
        <w:rPr>
          <w:rFonts w:ascii="Arial" w:hAnsi="Arial" w:cs="Arial"/>
          <w:bCs/>
          <w:lang w:val="en-GB"/>
        </w:rPr>
      </w:pPr>
      <w:bookmarkStart w:id="5" w:name="_Ref510705754"/>
      <w:r w:rsidRPr="008D2AB1">
        <w:rPr>
          <w:rFonts w:ascii="Arial" w:hAnsi="Arial" w:cs="Arial"/>
          <w:bCs/>
          <w:lang w:val="en-GB"/>
        </w:rPr>
        <w:t xml:space="preserve">If </w:t>
      </w:r>
      <w:r>
        <w:rPr>
          <w:rFonts w:ascii="Arial" w:hAnsi="Arial" w:cs="Arial"/>
          <w:bCs/>
          <w:lang w:val="en-GB"/>
        </w:rPr>
        <w:t>Catapult</w:t>
      </w:r>
      <w:r w:rsidRPr="008D2AB1">
        <w:rPr>
          <w:rFonts w:ascii="Arial" w:hAnsi="Arial" w:cs="Arial"/>
          <w:bCs/>
          <w:lang w:val="en-GB"/>
        </w:rPr>
        <w:t xml:space="preserve"> considers that the </w:t>
      </w:r>
      <w:r>
        <w:rPr>
          <w:rFonts w:ascii="Arial" w:hAnsi="Arial" w:cs="Arial"/>
          <w:bCs/>
          <w:lang w:val="en-GB"/>
        </w:rPr>
        <w:t xml:space="preserve">Fees </w:t>
      </w:r>
      <w:r w:rsidRPr="008D2AB1">
        <w:rPr>
          <w:rFonts w:ascii="Arial" w:hAnsi="Arial" w:cs="Arial"/>
          <w:bCs/>
          <w:lang w:val="en-GB"/>
        </w:rPr>
        <w:t xml:space="preserve">claimed by the </w:t>
      </w:r>
      <w:r w:rsidR="00A41233">
        <w:rPr>
          <w:rFonts w:ascii="Arial" w:hAnsi="Arial" w:cs="Arial"/>
          <w:bCs/>
          <w:lang w:val="en-GB"/>
        </w:rPr>
        <w:t>Supplier</w:t>
      </w:r>
      <w:r>
        <w:rPr>
          <w:rFonts w:ascii="Arial" w:hAnsi="Arial" w:cs="Arial"/>
          <w:bCs/>
          <w:lang w:val="en-GB"/>
        </w:rPr>
        <w:t xml:space="preserve"> </w:t>
      </w:r>
      <w:r w:rsidRPr="008D2AB1">
        <w:rPr>
          <w:rFonts w:ascii="Arial" w:hAnsi="Arial" w:cs="Arial"/>
          <w:bCs/>
          <w:lang w:val="en-GB"/>
        </w:rPr>
        <w:t>in any invoice have not been calculated correctly or if the invoice</w:t>
      </w:r>
      <w:r>
        <w:rPr>
          <w:rFonts w:ascii="Arial" w:hAnsi="Arial" w:cs="Arial"/>
          <w:bCs/>
          <w:lang w:val="en-GB"/>
        </w:rPr>
        <w:t xml:space="preserve"> </w:t>
      </w:r>
      <w:r w:rsidRPr="008D2AB1">
        <w:rPr>
          <w:rFonts w:ascii="Arial" w:hAnsi="Arial" w:cs="Arial"/>
          <w:bCs/>
          <w:lang w:val="en-GB"/>
        </w:rPr>
        <w:t xml:space="preserve">contains any other error or inadequacy, </w:t>
      </w:r>
      <w:r>
        <w:rPr>
          <w:rFonts w:ascii="Arial" w:hAnsi="Arial" w:cs="Arial"/>
          <w:bCs/>
          <w:lang w:val="en-GB"/>
        </w:rPr>
        <w:t>Catapult</w:t>
      </w:r>
      <w:r w:rsidRPr="008D2AB1">
        <w:rPr>
          <w:rFonts w:ascii="Arial" w:hAnsi="Arial" w:cs="Arial"/>
          <w:bCs/>
          <w:lang w:val="en-GB"/>
        </w:rPr>
        <w:t xml:space="preserve"> shall notify the </w:t>
      </w:r>
      <w:r w:rsidR="00A41233">
        <w:rPr>
          <w:rFonts w:ascii="Arial" w:hAnsi="Arial" w:cs="Arial"/>
          <w:bCs/>
          <w:lang w:val="en-GB"/>
        </w:rPr>
        <w:t>Supplier</w:t>
      </w:r>
      <w:r>
        <w:rPr>
          <w:rFonts w:ascii="Arial" w:hAnsi="Arial" w:cs="Arial"/>
          <w:bCs/>
          <w:lang w:val="en-GB"/>
        </w:rPr>
        <w:t xml:space="preserve"> </w:t>
      </w:r>
      <w:r w:rsidRPr="008D2AB1">
        <w:rPr>
          <w:rFonts w:ascii="Arial" w:hAnsi="Arial" w:cs="Arial"/>
          <w:bCs/>
          <w:lang w:val="en-GB"/>
        </w:rPr>
        <w:t xml:space="preserve">and the Parties shall work together to resolve the error or inadequacy.  Upon resolution, the </w:t>
      </w:r>
      <w:r w:rsidR="00A41233">
        <w:rPr>
          <w:rFonts w:ascii="Arial" w:hAnsi="Arial" w:cs="Arial"/>
          <w:bCs/>
          <w:lang w:val="en-GB"/>
        </w:rPr>
        <w:t>Supplier</w:t>
      </w:r>
      <w:r w:rsidRPr="008D2AB1">
        <w:rPr>
          <w:rFonts w:ascii="Arial" w:hAnsi="Arial" w:cs="Arial"/>
          <w:bCs/>
          <w:lang w:val="en-GB"/>
        </w:rPr>
        <w:t xml:space="preserve"> shall submit a revised invoice to </w:t>
      </w:r>
      <w:r>
        <w:rPr>
          <w:rFonts w:ascii="Arial" w:hAnsi="Arial" w:cs="Arial"/>
          <w:bCs/>
          <w:lang w:val="en-GB"/>
        </w:rPr>
        <w:t>Catapult</w:t>
      </w:r>
      <w:r w:rsidRPr="008D2AB1">
        <w:rPr>
          <w:rFonts w:ascii="Arial" w:hAnsi="Arial" w:cs="Arial"/>
          <w:bCs/>
          <w:lang w:val="en-GB"/>
        </w:rPr>
        <w:t>.</w:t>
      </w:r>
      <w:bookmarkEnd w:id="5"/>
    </w:p>
    <w:bookmarkEnd w:id="2"/>
    <w:p w14:paraId="346298E1" w14:textId="77777777" w:rsidR="00C863E1" w:rsidRPr="00331252" w:rsidRDefault="00C863E1" w:rsidP="00231F7D">
      <w:pPr>
        <w:pStyle w:val="ListParagraph"/>
        <w:numPr>
          <w:ilvl w:val="1"/>
          <w:numId w:val="4"/>
        </w:numPr>
        <w:spacing w:line="276" w:lineRule="auto"/>
        <w:ind w:left="567" w:hanging="567"/>
        <w:jc w:val="both"/>
        <w:rPr>
          <w:rFonts w:ascii="Arial" w:hAnsi="Arial" w:cs="Arial"/>
          <w:b/>
          <w:lang w:val="en-GB"/>
        </w:rPr>
      </w:pPr>
      <w:r w:rsidRPr="00331252">
        <w:rPr>
          <w:rFonts w:ascii="Arial" w:hAnsi="Arial" w:cs="Arial"/>
          <w:bCs/>
          <w:lang w:val="en-GB"/>
        </w:rPr>
        <w:t xml:space="preserve">The </w:t>
      </w:r>
      <w:r w:rsidR="00A41233">
        <w:rPr>
          <w:rFonts w:ascii="Arial" w:hAnsi="Arial" w:cs="Arial"/>
          <w:bCs/>
          <w:lang w:val="en-GB"/>
        </w:rPr>
        <w:t>Supplier</w:t>
      </w:r>
      <w:r w:rsidRPr="00331252">
        <w:rPr>
          <w:rFonts w:ascii="Arial" w:hAnsi="Arial" w:cs="Arial"/>
          <w:bCs/>
          <w:lang w:val="en-GB"/>
        </w:rPr>
        <w:t xml:space="preserve"> acknowledges that:</w:t>
      </w:r>
    </w:p>
    <w:p w14:paraId="458FD1F8" w14:textId="77777777" w:rsidR="00C863E1" w:rsidRPr="00331252" w:rsidRDefault="00C863E1" w:rsidP="00231F7D">
      <w:pPr>
        <w:pStyle w:val="ListParagraph"/>
        <w:numPr>
          <w:ilvl w:val="2"/>
          <w:numId w:val="4"/>
        </w:numPr>
        <w:spacing w:line="276" w:lineRule="auto"/>
        <w:ind w:left="1276" w:hanging="709"/>
        <w:jc w:val="both"/>
        <w:rPr>
          <w:rFonts w:ascii="Arial" w:hAnsi="Arial" w:cs="Arial"/>
          <w:b/>
          <w:lang w:val="en-GB"/>
        </w:rPr>
      </w:pPr>
      <w:r w:rsidRPr="00331252">
        <w:rPr>
          <w:rFonts w:ascii="Arial" w:hAnsi="Arial" w:cs="Arial"/>
          <w:bCs/>
          <w:lang w:val="en-GB"/>
        </w:rPr>
        <w:t xml:space="preserve">if it performs services which have not been agreed pursuant to the </w:t>
      </w:r>
      <w:r w:rsidR="00EA7C4F">
        <w:rPr>
          <w:rFonts w:ascii="Arial" w:hAnsi="Arial" w:cs="Arial"/>
          <w:bCs/>
          <w:lang w:val="en-GB"/>
        </w:rPr>
        <w:t>Contract Data</w:t>
      </w:r>
      <w:r w:rsidRPr="00331252">
        <w:rPr>
          <w:rFonts w:ascii="Arial" w:hAnsi="Arial" w:cs="Arial"/>
          <w:bCs/>
          <w:lang w:val="en-GB"/>
        </w:rPr>
        <w:t xml:space="preserve"> that it does so at its own </w:t>
      </w:r>
      <w:proofErr w:type="gramStart"/>
      <w:r w:rsidRPr="00331252">
        <w:rPr>
          <w:rFonts w:ascii="Arial" w:hAnsi="Arial" w:cs="Arial"/>
          <w:bCs/>
          <w:lang w:val="en-GB"/>
        </w:rPr>
        <w:t>risk;</w:t>
      </w:r>
      <w:proofErr w:type="gramEnd"/>
      <w:r w:rsidRPr="00331252">
        <w:rPr>
          <w:rFonts w:ascii="Arial" w:hAnsi="Arial" w:cs="Arial"/>
          <w:bCs/>
          <w:lang w:val="en-GB"/>
        </w:rPr>
        <w:t xml:space="preserve"> </w:t>
      </w:r>
    </w:p>
    <w:p w14:paraId="3976F5F4" w14:textId="274CD41B" w:rsidR="00C863E1" w:rsidRPr="00331252" w:rsidRDefault="00C863E1" w:rsidP="00231F7D">
      <w:pPr>
        <w:pStyle w:val="ListParagraph"/>
        <w:numPr>
          <w:ilvl w:val="2"/>
          <w:numId w:val="4"/>
        </w:numPr>
        <w:tabs>
          <w:tab w:val="left" w:pos="1276"/>
        </w:tabs>
        <w:spacing w:line="276" w:lineRule="auto"/>
        <w:ind w:left="1276" w:hanging="709"/>
        <w:jc w:val="both"/>
        <w:rPr>
          <w:rFonts w:ascii="Arial" w:hAnsi="Arial" w:cs="Arial"/>
          <w:b/>
          <w:lang w:val="en-GB"/>
        </w:rPr>
      </w:pPr>
      <w:bookmarkStart w:id="6" w:name="_Ref387845436"/>
      <w:r w:rsidRPr="00331252">
        <w:rPr>
          <w:rFonts w:ascii="Arial" w:hAnsi="Arial" w:cs="Arial"/>
          <w:bCs/>
          <w:lang w:val="en-GB"/>
        </w:rPr>
        <w:t>where the Services have not been properly performed it will be required to promptly perfect the Services</w:t>
      </w:r>
      <w:bookmarkEnd w:id="6"/>
      <w:r w:rsidRPr="00331252">
        <w:rPr>
          <w:rFonts w:ascii="Arial" w:hAnsi="Arial" w:cs="Arial"/>
          <w:bCs/>
          <w:lang w:val="en-GB"/>
        </w:rPr>
        <w:t>; and</w:t>
      </w:r>
    </w:p>
    <w:p w14:paraId="23C669D5" w14:textId="0F6F358F" w:rsidR="00C863E1" w:rsidRPr="00331252" w:rsidRDefault="00C863E1" w:rsidP="00231F7D">
      <w:pPr>
        <w:pStyle w:val="ListParagraph"/>
        <w:numPr>
          <w:ilvl w:val="2"/>
          <w:numId w:val="4"/>
        </w:numPr>
        <w:tabs>
          <w:tab w:val="left" w:pos="1276"/>
        </w:tabs>
        <w:spacing w:line="276" w:lineRule="auto"/>
        <w:ind w:left="1276" w:hanging="709"/>
        <w:jc w:val="both"/>
        <w:rPr>
          <w:rFonts w:ascii="Arial" w:hAnsi="Arial" w:cs="Arial"/>
          <w:b/>
          <w:lang w:val="en-GB"/>
        </w:rPr>
      </w:pPr>
      <w:r w:rsidRPr="00331252">
        <w:rPr>
          <w:rFonts w:ascii="Arial" w:hAnsi="Arial" w:cs="Arial"/>
          <w:bCs/>
          <w:lang w:val="en-GB"/>
        </w:rPr>
        <w:t xml:space="preserve">Catapult is not obliged to pay any further fee in respect of the services performed outside the </w:t>
      </w:r>
      <w:r w:rsidR="00EA7C4F">
        <w:rPr>
          <w:rFonts w:ascii="Arial" w:hAnsi="Arial" w:cs="Arial"/>
          <w:bCs/>
          <w:lang w:val="en-GB"/>
        </w:rPr>
        <w:t>Contract Data</w:t>
      </w:r>
      <w:r w:rsidRPr="00331252">
        <w:rPr>
          <w:rFonts w:ascii="Arial" w:hAnsi="Arial" w:cs="Arial"/>
          <w:bCs/>
          <w:lang w:val="en-GB"/>
        </w:rPr>
        <w:t xml:space="preserve"> or time spent perfecting the Services in accordance with</w:t>
      </w:r>
      <w:r w:rsidR="00075596">
        <w:rPr>
          <w:rFonts w:ascii="Arial" w:hAnsi="Arial" w:cs="Arial"/>
          <w:bCs/>
          <w:lang w:val="en-GB"/>
        </w:rPr>
        <w:t xml:space="preserve"> condition</w:t>
      </w:r>
      <w:r w:rsidRPr="00331252">
        <w:rPr>
          <w:rFonts w:ascii="Arial" w:hAnsi="Arial" w:cs="Arial"/>
          <w:bCs/>
          <w:lang w:val="en-GB"/>
        </w:rPr>
        <w:t xml:space="preserve"> </w:t>
      </w:r>
      <w:r w:rsidRPr="00331252">
        <w:rPr>
          <w:rFonts w:ascii="Arial" w:hAnsi="Arial" w:cs="Arial"/>
          <w:bCs/>
          <w:lang w:val="en-GB"/>
        </w:rPr>
        <w:fldChar w:fldCharType="begin"/>
      </w:r>
      <w:r w:rsidRPr="00331252">
        <w:rPr>
          <w:rFonts w:ascii="Arial" w:hAnsi="Arial" w:cs="Arial"/>
          <w:bCs/>
          <w:lang w:val="en-GB"/>
        </w:rPr>
        <w:instrText xml:space="preserve"> REF _Ref387845436 \r \h </w:instrText>
      </w:r>
      <w:r w:rsidRPr="00331252">
        <w:rPr>
          <w:rFonts w:ascii="Arial" w:hAnsi="Arial" w:cs="Arial"/>
          <w:lang w:val="en-GB"/>
        </w:rPr>
        <w:instrText xml:space="preserve"> \* MERGEFORMAT </w:instrText>
      </w:r>
      <w:r w:rsidRPr="00331252">
        <w:rPr>
          <w:rFonts w:ascii="Arial" w:hAnsi="Arial" w:cs="Arial"/>
          <w:bCs/>
          <w:lang w:val="en-GB"/>
        </w:rPr>
      </w:r>
      <w:r w:rsidRPr="00331252">
        <w:rPr>
          <w:rFonts w:ascii="Arial" w:hAnsi="Arial" w:cs="Arial"/>
          <w:bCs/>
          <w:lang w:val="en-GB"/>
        </w:rPr>
        <w:fldChar w:fldCharType="separate"/>
      </w:r>
      <w:r w:rsidR="00E97F9F">
        <w:rPr>
          <w:rFonts w:ascii="Arial" w:hAnsi="Arial" w:cs="Arial"/>
          <w:bCs/>
          <w:lang w:val="en-GB"/>
        </w:rPr>
        <w:t>3.6.2</w:t>
      </w:r>
      <w:r w:rsidRPr="00331252">
        <w:rPr>
          <w:rFonts w:ascii="Arial" w:hAnsi="Arial" w:cs="Arial"/>
          <w:bCs/>
          <w:lang w:val="en-GB"/>
        </w:rPr>
        <w:fldChar w:fldCharType="end"/>
      </w:r>
      <w:r w:rsidRPr="00331252">
        <w:rPr>
          <w:rFonts w:ascii="Arial" w:hAnsi="Arial" w:cs="Arial"/>
          <w:bCs/>
          <w:lang w:val="en-GB"/>
        </w:rPr>
        <w:t>.</w:t>
      </w:r>
    </w:p>
    <w:p w14:paraId="0DD6E234" w14:textId="77777777" w:rsidR="00C863E1" w:rsidRPr="00331252" w:rsidRDefault="00C863E1" w:rsidP="00231F7D">
      <w:pPr>
        <w:pStyle w:val="ListParagraph"/>
        <w:numPr>
          <w:ilvl w:val="1"/>
          <w:numId w:val="4"/>
        </w:numPr>
        <w:spacing w:line="276" w:lineRule="auto"/>
        <w:ind w:left="567" w:hanging="567"/>
        <w:jc w:val="both"/>
        <w:rPr>
          <w:rFonts w:ascii="Arial" w:hAnsi="Arial" w:cs="Arial"/>
          <w:b/>
          <w:lang w:val="en-GB"/>
        </w:rPr>
      </w:pPr>
      <w:r w:rsidRPr="00331252">
        <w:rPr>
          <w:rFonts w:ascii="Arial" w:hAnsi="Arial" w:cs="Arial"/>
          <w:lang w:val="en-GB"/>
        </w:rPr>
        <w:t xml:space="preserve">The </w:t>
      </w:r>
      <w:r w:rsidR="00A41233">
        <w:rPr>
          <w:rFonts w:ascii="Arial" w:hAnsi="Arial" w:cs="Arial"/>
          <w:lang w:val="en-GB"/>
        </w:rPr>
        <w:t>Supplier</w:t>
      </w:r>
      <w:r w:rsidRPr="00331252">
        <w:rPr>
          <w:rFonts w:ascii="Arial" w:hAnsi="Arial" w:cs="Arial"/>
          <w:lang w:val="en-GB"/>
        </w:rPr>
        <w:t xml:space="preserve"> </w:t>
      </w:r>
      <w:r w:rsidR="00075596">
        <w:rPr>
          <w:rFonts w:ascii="Arial" w:hAnsi="Arial" w:cs="Arial"/>
          <w:lang w:val="en-GB"/>
        </w:rPr>
        <w:t>shall</w:t>
      </w:r>
      <w:r w:rsidRPr="00331252">
        <w:rPr>
          <w:rFonts w:ascii="Arial" w:hAnsi="Arial" w:cs="Arial"/>
          <w:lang w:val="en-GB"/>
        </w:rPr>
        <w:t xml:space="preserve"> comply with all relevant laws and requirements relating to income tax, VAT, National Insurance and any other taxes and charges that apply to the Services which it provides under this Agreement. The </w:t>
      </w:r>
      <w:r w:rsidR="00A41233">
        <w:rPr>
          <w:rFonts w:ascii="Arial" w:hAnsi="Arial" w:cs="Arial"/>
          <w:lang w:val="en-GB"/>
        </w:rPr>
        <w:t>Supplier</w:t>
      </w:r>
      <w:r w:rsidRPr="00331252">
        <w:rPr>
          <w:rFonts w:ascii="Arial" w:hAnsi="Arial" w:cs="Arial"/>
          <w:lang w:val="en-GB"/>
        </w:rPr>
        <w:t xml:space="preserve"> </w:t>
      </w:r>
      <w:r w:rsidR="00075596">
        <w:rPr>
          <w:rFonts w:ascii="Arial" w:hAnsi="Arial" w:cs="Arial"/>
          <w:lang w:val="en-GB"/>
        </w:rPr>
        <w:t>shall</w:t>
      </w:r>
      <w:r w:rsidRPr="00331252">
        <w:rPr>
          <w:rFonts w:ascii="Arial" w:hAnsi="Arial" w:cs="Arial"/>
          <w:lang w:val="en-GB"/>
        </w:rPr>
        <w:t xml:space="preserve"> account for any taxes or charges due in respect of the Fees which the </w:t>
      </w:r>
      <w:r w:rsidR="00A41233">
        <w:rPr>
          <w:rFonts w:ascii="Arial" w:hAnsi="Arial" w:cs="Arial"/>
          <w:lang w:val="en-GB"/>
        </w:rPr>
        <w:t>Supplier</w:t>
      </w:r>
      <w:r w:rsidRPr="00331252">
        <w:rPr>
          <w:rFonts w:ascii="Arial" w:hAnsi="Arial" w:cs="Arial"/>
          <w:lang w:val="en-GB"/>
        </w:rPr>
        <w:t xml:space="preserve"> earns for provision of the Services. The </w:t>
      </w:r>
      <w:r w:rsidR="00A41233">
        <w:rPr>
          <w:rFonts w:ascii="Arial" w:hAnsi="Arial" w:cs="Arial"/>
          <w:lang w:val="en-GB"/>
        </w:rPr>
        <w:t>Supplier</w:t>
      </w:r>
      <w:r w:rsidRPr="00331252">
        <w:rPr>
          <w:rFonts w:ascii="Arial" w:hAnsi="Arial" w:cs="Arial"/>
          <w:lang w:val="en-GB"/>
        </w:rPr>
        <w:t xml:space="preserve"> </w:t>
      </w:r>
      <w:r w:rsidR="00075596">
        <w:rPr>
          <w:rFonts w:ascii="Arial" w:hAnsi="Arial" w:cs="Arial"/>
          <w:lang w:val="en-GB"/>
        </w:rPr>
        <w:t>shall</w:t>
      </w:r>
      <w:r w:rsidRPr="00331252">
        <w:rPr>
          <w:rFonts w:ascii="Arial" w:hAnsi="Arial" w:cs="Arial"/>
          <w:lang w:val="en-GB"/>
        </w:rPr>
        <w:t xml:space="preserve"> indemnify Catapult in full if it </w:t>
      </w:r>
      <w:proofErr w:type="gramStart"/>
      <w:r w:rsidRPr="00331252">
        <w:rPr>
          <w:rFonts w:ascii="Arial" w:hAnsi="Arial" w:cs="Arial"/>
          <w:lang w:val="en-GB"/>
        </w:rPr>
        <w:t>has to</w:t>
      </w:r>
      <w:proofErr w:type="gramEnd"/>
      <w:r w:rsidRPr="00331252">
        <w:rPr>
          <w:rFonts w:ascii="Arial" w:hAnsi="Arial" w:cs="Arial"/>
          <w:lang w:val="en-GB"/>
        </w:rPr>
        <w:t xml:space="preserve"> pay any taxes or charges in relation to the Services or any other aspect of this Agreement.</w:t>
      </w:r>
    </w:p>
    <w:p w14:paraId="07B0A5DB" w14:textId="77777777" w:rsidR="00C863E1" w:rsidRPr="00331252" w:rsidRDefault="00C863E1" w:rsidP="00231F7D">
      <w:pPr>
        <w:pStyle w:val="ListParagraph"/>
        <w:numPr>
          <w:ilvl w:val="1"/>
          <w:numId w:val="4"/>
        </w:numPr>
        <w:spacing w:line="276" w:lineRule="auto"/>
        <w:ind w:left="567" w:hanging="567"/>
        <w:jc w:val="both"/>
        <w:rPr>
          <w:rFonts w:ascii="Arial" w:hAnsi="Arial" w:cs="Arial"/>
          <w:b/>
          <w:lang w:val="en-GB"/>
        </w:rPr>
      </w:pPr>
      <w:bookmarkStart w:id="7" w:name="_Ref510522561"/>
      <w:r w:rsidRPr="00331252">
        <w:rPr>
          <w:rFonts w:ascii="Arial" w:hAnsi="Arial" w:cs="Arial"/>
          <w:bCs/>
          <w:lang w:val="en-GB"/>
        </w:rPr>
        <w:t xml:space="preserve">Expenses such as travelling, accommodation, subsistence or any other expense are expressly excluded unless agreed in the </w:t>
      </w:r>
      <w:r w:rsidR="00EA7C4F">
        <w:rPr>
          <w:rFonts w:ascii="Arial" w:hAnsi="Arial" w:cs="Arial"/>
          <w:bCs/>
          <w:lang w:val="en-GB"/>
        </w:rPr>
        <w:t>Contract Data</w:t>
      </w:r>
      <w:r w:rsidRPr="00331252">
        <w:rPr>
          <w:rFonts w:ascii="Arial" w:hAnsi="Arial" w:cs="Arial"/>
          <w:bCs/>
          <w:lang w:val="en-GB"/>
        </w:rPr>
        <w:t xml:space="preserve">. Where it is agreed that such expenses will be paid then upon receipt of an appropriate invoice rendered by the </w:t>
      </w:r>
      <w:r w:rsidR="00A41233">
        <w:rPr>
          <w:rFonts w:ascii="Arial" w:hAnsi="Arial" w:cs="Arial"/>
          <w:bCs/>
          <w:lang w:val="en-GB"/>
        </w:rPr>
        <w:t>Supplier</w:t>
      </w:r>
      <w:r w:rsidRPr="00331252">
        <w:rPr>
          <w:rFonts w:ascii="Arial" w:hAnsi="Arial" w:cs="Arial"/>
          <w:bCs/>
          <w:lang w:val="en-GB"/>
        </w:rPr>
        <w:t xml:space="preserve"> to Catapult together with evidence of such expenses being incurred, Catapult shall repay to the </w:t>
      </w:r>
      <w:r w:rsidR="00A41233">
        <w:rPr>
          <w:rFonts w:ascii="Arial" w:hAnsi="Arial" w:cs="Arial"/>
          <w:bCs/>
          <w:lang w:val="en-GB"/>
        </w:rPr>
        <w:t>Supplier</w:t>
      </w:r>
      <w:r w:rsidRPr="00331252">
        <w:rPr>
          <w:rFonts w:ascii="Arial" w:hAnsi="Arial" w:cs="Arial"/>
          <w:bCs/>
          <w:lang w:val="en-GB"/>
        </w:rPr>
        <w:t xml:space="preserve"> all reasonable expenses incurred by the </w:t>
      </w:r>
      <w:r w:rsidR="00A41233">
        <w:rPr>
          <w:rFonts w:ascii="Arial" w:hAnsi="Arial" w:cs="Arial"/>
          <w:bCs/>
          <w:lang w:val="en-GB"/>
        </w:rPr>
        <w:t>Supplier</w:t>
      </w:r>
      <w:r w:rsidRPr="00331252">
        <w:rPr>
          <w:rFonts w:ascii="Arial" w:hAnsi="Arial" w:cs="Arial"/>
          <w:bCs/>
          <w:lang w:val="en-GB"/>
        </w:rPr>
        <w:t xml:space="preserve"> or its Personnel in accordance with the </w:t>
      </w:r>
      <w:r w:rsidR="00EA7C4F">
        <w:rPr>
          <w:rFonts w:ascii="Arial" w:hAnsi="Arial" w:cs="Arial"/>
          <w:bCs/>
          <w:lang w:val="en-GB"/>
        </w:rPr>
        <w:t>Contract Data</w:t>
      </w:r>
      <w:r w:rsidRPr="00331252">
        <w:rPr>
          <w:rFonts w:ascii="Arial" w:hAnsi="Arial" w:cs="Arial"/>
          <w:bCs/>
          <w:lang w:val="en-GB"/>
        </w:rPr>
        <w:t xml:space="preserve"> provided the same have been incurred with the prior written consent of Catapult or in accordance with Catapult’s travel policy.</w:t>
      </w:r>
      <w:bookmarkEnd w:id="7"/>
    </w:p>
    <w:p w14:paraId="1ED7888B" w14:textId="77777777" w:rsidR="00C863E1" w:rsidRPr="008D2AB1" w:rsidRDefault="00C863E1" w:rsidP="00231F7D">
      <w:pPr>
        <w:pStyle w:val="ListParagraph"/>
        <w:numPr>
          <w:ilvl w:val="1"/>
          <w:numId w:val="4"/>
        </w:numPr>
        <w:spacing w:line="276" w:lineRule="auto"/>
        <w:ind w:left="567" w:hanging="567"/>
        <w:jc w:val="both"/>
        <w:rPr>
          <w:rFonts w:ascii="Arial" w:hAnsi="Arial" w:cs="Arial"/>
          <w:b/>
          <w:lang w:val="en-GB"/>
        </w:rPr>
      </w:pPr>
      <w:r w:rsidRPr="00331252">
        <w:rPr>
          <w:rFonts w:ascii="Arial" w:hAnsi="Arial" w:cs="Arial"/>
          <w:bCs/>
          <w:lang w:val="en-GB"/>
        </w:rPr>
        <w:t xml:space="preserve">The </w:t>
      </w:r>
      <w:r w:rsidR="00A41233">
        <w:rPr>
          <w:rFonts w:ascii="Arial" w:hAnsi="Arial" w:cs="Arial"/>
          <w:bCs/>
          <w:lang w:val="en-GB"/>
        </w:rPr>
        <w:t>Supplier</w:t>
      </w:r>
      <w:r w:rsidRPr="00331252">
        <w:rPr>
          <w:rFonts w:ascii="Arial" w:hAnsi="Arial" w:cs="Arial"/>
          <w:bCs/>
          <w:lang w:val="en-GB"/>
        </w:rPr>
        <w:t xml:space="preserve"> shall quote the </w:t>
      </w:r>
      <w:r w:rsidR="0010313B" w:rsidRPr="00331252">
        <w:rPr>
          <w:rFonts w:ascii="Arial" w:hAnsi="Arial" w:cs="Arial"/>
          <w:bCs/>
          <w:lang w:val="en-GB"/>
        </w:rPr>
        <w:t xml:space="preserve">purchase order </w:t>
      </w:r>
      <w:r w:rsidRPr="00331252">
        <w:rPr>
          <w:rFonts w:ascii="Arial" w:hAnsi="Arial" w:cs="Arial"/>
          <w:bCs/>
          <w:lang w:val="en-GB"/>
        </w:rPr>
        <w:t xml:space="preserve">number notified in writing by Catapult on all invoices.  Any invoices received by Catapult without a relevant </w:t>
      </w:r>
      <w:r w:rsidR="0010313B" w:rsidRPr="00331252">
        <w:rPr>
          <w:rFonts w:ascii="Arial" w:hAnsi="Arial" w:cs="Arial"/>
          <w:bCs/>
          <w:lang w:val="en-GB"/>
        </w:rPr>
        <w:t xml:space="preserve">purchase order </w:t>
      </w:r>
      <w:r w:rsidRPr="00331252">
        <w:rPr>
          <w:rFonts w:ascii="Arial" w:hAnsi="Arial" w:cs="Arial"/>
          <w:bCs/>
          <w:lang w:val="en-GB"/>
        </w:rPr>
        <w:t xml:space="preserve">number being quoted will be rejected and returned to the </w:t>
      </w:r>
      <w:r w:rsidR="00A41233">
        <w:rPr>
          <w:rFonts w:ascii="Arial" w:hAnsi="Arial" w:cs="Arial"/>
          <w:bCs/>
          <w:lang w:val="en-GB"/>
        </w:rPr>
        <w:t>Supplier</w:t>
      </w:r>
      <w:r w:rsidRPr="00331252">
        <w:rPr>
          <w:rFonts w:ascii="Arial" w:hAnsi="Arial" w:cs="Arial"/>
          <w:bCs/>
          <w:lang w:val="en-GB"/>
        </w:rPr>
        <w:t xml:space="preserve"> and, in such event, Catapult will not be liable to the </w:t>
      </w:r>
      <w:r w:rsidR="00A41233">
        <w:rPr>
          <w:rFonts w:ascii="Arial" w:hAnsi="Arial" w:cs="Arial"/>
          <w:bCs/>
          <w:lang w:val="en-GB"/>
        </w:rPr>
        <w:t>Supplier</w:t>
      </w:r>
      <w:r w:rsidRPr="00331252">
        <w:rPr>
          <w:rFonts w:ascii="Arial" w:hAnsi="Arial" w:cs="Arial"/>
          <w:bCs/>
          <w:lang w:val="en-GB"/>
        </w:rPr>
        <w:t xml:space="preserve"> for late payment or any consequence arising </w:t>
      </w:r>
      <w:proofErr w:type="gramStart"/>
      <w:r w:rsidRPr="00331252">
        <w:rPr>
          <w:rFonts w:ascii="Arial" w:hAnsi="Arial" w:cs="Arial"/>
          <w:bCs/>
          <w:lang w:val="en-GB"/>
        </w:rPr>
        <w:t>as a result of</w:t>
      </w:r>
      <w:proofErr w:type="gramEnd"/>
      <w:r w:rsidRPr="00331252">
        <w:rPr>
          <w:rFonts w:ascii="Arial" w:hAnsi="Arial" w:cs="Arial"/>
          <w:bCs/>
          <w:lang w:val="en-GB"/>
        </w:rPr>
        <w:t xml:space="preserve"> late payment of the Fees.</w:t>
      </w:r>
    </w:p>
    <w:p w14:paraId="4D9E08FF" w14:textId="77777777" w:rsidR="008D2AB1" w:rsidRDefault="00D84EB6" w:rsidP="00231F7D">
      <w:pPr>
        <w:pStyle w:val="ListParagraph"/>
        <w:numPr>
          <w:ilvl w:val="1"/>
          <w:numId w:val="4"/>
        </w:numPr>
        <w:spacing w:line="276" w:lineRule="auto"/>
        <w:ind w:left="567" w:hanging="567"/>
        <w:jc w:val="both"/>
        <w:rPr>
          <w:rFonts w:ascii="Arial" w:hAnsi="Arial" w:cs="Arial"/>
          <w:lang w:val="en-GB"/>
        </w:rPr>
      </w:pPr>
      <w:r>
        <w:rPr>
          <w:rFonts w:ascii="Arial" w:hAnsi="Arial" w:cs="Arial"/>
          <w:lang w:val="en-GB"/>
        </w:rPr>
        <w:t>If</w:t>
      </w:r>
      <w:r w:rsidRPr="00D84EB6">
        <w:rPr>
          <w:rFonts w:ascii="Arial" w:hAnsi="Arial" w:cs="Arial"/>
          <w:lang w:val="en-GB"/>
        </w:rPr>
        <w:t xml:space="preserve"> Catapult fails to pay the </w:t>
      </w:r>
      <w:r w:rsidR="00A41233">
        <w:rPr>
          <w:rFonts w:ascii="Arial" w:hAnsi="Arial" w:cs="Arial"/>
          <w:lang w:val="en-GB"/>
        </w:rPr>
        <w:t>Supplier</w:t>
      </w:r>
      <w:r w:rsidRPr="00D84EB6">
        <w:rPr>
          <w:rFonts w:ascii="Arial" w:hAnsi="Arial" w:cs="Arial"/>
          <w:lang w:val="en-GB"/>
        </w:rPr>
        <w:t xml:space="preserve"> any sum due under this Agreement on the due date</w:t>
      </w:r>
      <w:r>
        <w:rPr>
          <w:rFonts w:ascii="Arial" w:hAnsi="Arial" w:cs="Arial"/>
          <w:lang w:val="en-GB"/>
        </w:rPr>
        <w:t>,</w:t>
      </w:r>
      <w:r w:rsidRPr="00D84EB6">
        <w:rPr>
          <w:rFonts w:ascii="Arial" w:hAnsi="Arial" w:cs="Arial"/>
          <w:lang w:val="en-GB"/>
        </w:rPr>
        <w:t xml:space="preserve"> Catapult shall pay interest on the overdue amount at the rate of 2% per annum above Barclays Bank’s base rate from time to time. Such interest shall accrue </w:t>
      </w:r>
      <w:proofErr w:type="gramStart"/>
      <w:r w:rsidRPr="00D84EB6">
        <w:rPr>
          <w:rFonts w:ascii="Arial" w:hAnsi="Arial" w:cs="Arial"/>
          <w:lang w:val="en-GB"/>
        </w:rPr>
        <w:t>on a daily basis</w:t>
      </w:r>
      <w:proofErr w:type="gramEnd"/>
      <w:r w:rsidRPr="00D84EB6">
        <w:rPr>
          <w:rFonts w:ascii="Arial" w:hAnsi="Arial" w:cs="Arial"/>
          <w:lang w:val="en-GB"/>
        </w:rPr>
        <w:t xml:space="preserve"> from the due date until actual payment of the overdue amount, whether before or after judgment. Catapult shall pay the interest together with the overdue amount.</w:t>
      </w:r>
    </w:p>
    <w:p w14:paraId="42CC09EF" w14:textId="543AD9B1" w:rsidR="000A7AB2" w:rsidRPr="00D84EB6" w:rsidRDefault="000A7AB2" w:rsidP="006A36E0">
      <w:pPr>
        <w:pStyle w:val="ListParagraph"/>
        <w:numPr>
          <w:ilvl w:val="1"/>
          <w:numId w:val="4"/>
        </w:numPr>
        <w:spacing w:line="276" w:lineRule="auto"/>
        <w:ind w:left="567" w:hanging="567"/>
        <w:jc w:val="both"/>
        <w:rPr>
          <w:rFonts w:ascii="Arial" w:hAnsi="Arial" w:cs="Arial"/>
          <w:lang w:val="en-GB"/>
        </w:rPr>
      </w:pPr>
      <w:r>
        <w:rPr>
          <w:rFonts w:ascii="Arial" w:hAnsi="Arial" w:cs="Arial"/>
          <w:lang w:val="en-GB"/>
        </w:rPr>
        <w:t>Any sub-</w:t>
      </w:r>
      <w:r w:rsidRPr="000A7AB2">
        <w:rPr>
          <w:rFonts w:ascii="Arial" w:hAnsi="Arial" w:cs="Arial"/>
          <w:lang w:val="en-GB"/>
        </w:rPr>
        <w:t>contract</w:t>
      </w:r>
      <w:r>
        <w:rPr>
          <w:rFonts w:ascii="Arial" w:hAnsi="Arial" w:cs="Arial"/>
          <w:lang w:val="en-GB"/>
        </w:rPr>
        <w:t xml:space="preserve"> entered into</w:t>
      </w:r>
      <w:r w:rsidRPr="000A7AB2">
        <w:rPr>
          <w:rFonts w:ascii="Arial" w:hAnsi="Arial" w:cs="Arial"/>
          <w:lang w:val="en-GB"/>
        </w:rPr>
        <w:t xml:space="preserve"> between the </w:t>
      </w:r>
      <w:r w:rsidR="00A41233">
        <w:rPr>
          <w:rFonts w:ascii="Arial" w:hAnsi="Arial" w:cs="Arial"/>
          <w:lang w:val="en-GB"/>
        </w:rPr>
        <w:t>Supplier</w:t>
      </w:r>
      <w:r w:rsidRPr="000A7AB2">
        <w:rPr>
          <w:rFonts w:ascii="Arial" w:hAnsi="Arial" w:cs="Arial"/>
          <w:lang w:val="en-GB"/>
        </w:rPr>
        <w:t xml:space="preserve"> and a subcontractor</w:t>
      </w:r>
      <w:r>
        <w:rPr>
          <w:rFonts w:ascii="Arial" w:hAnsi="Arial" w:cs="Arial"/>
          <w:lang w:val="en-GB"/>
        </w:rPr>
        <w:t>, in accordance with the terms of this Agreement,</w:t>
      </w:r>
      <w:r w:rsidRPr="000A7AB2">
        <w:rPr>
          <w:rFonts w:ascii="Arial" w:hAnsi="Arial" w:cs="Arial"/>
          <w:lang w:val="en-GB"/>
        </w:rPr>
        <w:t xml:space="preserve"> shall include provisions having the same effect as </w:t>
      </w:r>
      <w:r w:rsidR="0039740E">
        <w:rPr>
          <w:rFonts w:ascii="Arial" w:hAnsi="Arial" w:cs="Arial"/>
          <w:lang w:val="en-GB"/>
        </w:rPr>
        <w:t>C</w:t>
      </w:r>
      <w:r w:rsidRPr="000A7AB2">
        <w:rPr>
          <w:rFonts w:ascii="Arial" w:hAnsi="Arial" w:cs="Arial"/>
          <w:lang w:val="en-GB"/>
        </w:rPr>
        <w:t>onditions</w:t>
      </w:r>
      <w:r>
        <w:rPr>
          <w:rFonts w:ascii="Arial" w:hAnsi="Arial" w:cs="Arial"/>
          <w:lang w:val="en-GB"/>
        </w:rPr>
        <w:t xml:space="preserve"> </w:t>
      </w:r>
      <w:r>
        <w:rPr>
          <w:rFonts w:ascii="Arial" w:hAnsi="Arial" w:cs="Arial"/>
          <w:lang w:val="en-GB"/>
        </w:rPr>
        <w:fldChar w:fldCharType="begin"/>
      </w:r>
      <w:r>
        <w:rPr>
          <w:rFonts w:ascii="Arial" w:hAnsi="Arial" w:cs="Arial"/>
          <w:lang w:val="en-GB"/>
        </w:rPr>
        <w:instrText xml:space="preserve"> REF _Ref510693833 \r \h </w:instrText>
      </w:r>
      <w:r>
        <w:rPr>
          <w:rFonts w:ascii="Arial" w:hAnsi="Arial" w:cs="Arial"/>
          <w:lang w:val="en-GB"/>
        </w:rPr>
      </w:r>
      <w:r>
        <w:rPr>
          <w:rFonts w:ascii="Arial" w:hAnsi="Arial" w:cs="Arial"/>
          <w:lang w:val="en-GB"/>
        </w:rPr>
        <w:fldChar w:fldCharType="separate"/>
      </w:r>
      <w:r w:rsidR="00E97F9F">
        <w:rPr>
          <w:rFonts w:ascii="Arial" w:hAnsi="Arial" w:cs="Arial"/>
          <w:lang w:val="en-GB"/>
        </w:rPr>
        <w:t>3.3</w:t>
      </w:r>
      <w:r>
        <w:rPr>
          <w:rFonts w:ascii="Arial" w:hAnsi="Arial" w:cs="Arial"/>
          <w:lang w:val="en-GB"/>
        </w:rPr>
        <w:fldChar w:fldCharType="end"/>
      </w:r>
      <w:r>
        <w:rPr>
          <w:rFonts w:ascii="Arial" w:hAnsi="Arial" w:cs="Arial"/>
          <w:lang w:val="en-GB"/>
        </w:rPr>
        <w:t xml:space="preserve">, </w:t>
      </w:r>
      <w:r>
        <w:rPr>
          <w:rFonts w:ascii="Arial" w:hAnsi="Arial" w:cs="Arial"/>
          <w:lang w:val="en-GB"/>
        </w:rPr>
        <w:fldChar w:fldCharType="begin"/>
      </w:r>
      <w:r>
        <w:rPr>
          <w:rFonts w:ascii="Arial" w:hAnsi="Arial" w:cs="Arial"/>
          <w:lang w:val="en-GB"/>
        </w:rPr>
        <w:instrText xml:space="preserve"> REF _Ref510705747 \r \h </w:instrText>
      </w:r>
      <w:r>
        <w:rPr>
          <w:rFonts w:ascii="Arial" w:hAnsi="Arial" w:cs="Arial"/>
          <w:lang w:val="en-GB"/>
        </w:rPr>
      </w:r>
      <w:r>
        <w:rPr>
          <w:rFonts w:ascii="Arial" w:hAnsi="Arial" w:cs="Arial"/>
          <w:lang w:val="en-GB"/>
        </w:rPr>
        <w:fldChar w:fldCharType="separate"/>
      </w:r>
      <w:r w:rsidR="00E97F9F">
        <w:rPr>
          <w:rFonts w:ascii="Arial" w:hAnsi="Arial" w:cs="Arial"/>
          <w:lang w:val="en-GB"/>
        </w:rPr>
        <w:t>3.4</w:t>
      </w:r>
      <w:r>
        <w:rPr>
          <w:rFonts w:ascii="Arial" w:hAnsi="Arial" w:cs="Arial"/>
          <w:lang w:val="en-GB"/>
        </w:rPr>
        <w:fldChar w:fldCharType="end"/>
      </w:r>
      <w:r>
        <w:rPr>
          <w:rFonts w:ascii="Arial" w:hAnsi="Arial" w:cs="Arial"/>
          <w:lang w:val="en-GB"/>
        </w:rPr>
        <w:t xml:space="preserve">, </w:t>
      </w:r>
      <w:r>
        <w:rPr>
          <w:rFonts w:ascii="Arial" w:hAnsi="Arial" w:cs="Arial"/>
          <w:lang w:val="en-GB"/>
        </w:rPr>
        <w:fldChar w:fldCharType="begin"/>
      </w:r>
      <w:r>
        <w:rPr>
          <w:rFonts w:ascii="Arial" w:hAnsi="Arial" w:cs="Arial"/>
          <w:lang w:val="en-GB"/>
        </w:rPr>
        <w:instrText xml:space="preserve"> REF _Ref510705754 \r \h </w:instrText>
      </w:r>
      <w:r>
        <w:rPr>
          <w:rFonts w:ascii="Arial" w:hAnsi="Arial" w:cs="Arial"/>
          <w:lang w:val="en-GB"/>
        </w:rPr>
      </w:r>
      <w:r>
        <w:rPr>
          <w:rFonts w:ascii="Arial" w:hAnsi="Arial" w:cs="Arial"/>
          <w:lang w:val="en-GB"/>
        </w:rPr>
        <w:fldChar w:fldCharType="separate"/>
      </w:r>
      <w:r w:rsidR="00E97F9F">
        <w:rPr>
          <w:rFonts w:ascii="Arial" w:hAnsi="Arial" w:cs="Arial"/>
          <w:lang w:val="en-GB"/>
        </w:rPr>
        <w:t>3.5</w:t>
      </w:r>
      <w:r>
        <w:rPr>
          <w:rFonts w:ascii="Arial" w:hAnsi="Arial" w:cs="Arial"/>
          <w:lang w:val="en-GB"/>
        </w:rPr>
        <w:fldChar w:fldCharType="end"/>
      </w:r>
      <w:r>
        <w:rPr>
          <w:rFonts w:ascii="Arial" w:hAnsi="Arial" w:cs="Arial"/>
          <w:lang w:val="en-GB"/>
        </w:rPr>
        <w:t xml:space="preserve"> and</w:t>
      </w:r>
      <w:r w:rsidR="006A36E0">
        <w:rPr>
          <w:rFonts w:ascii="Arial" w:hAnsi="Arial" w:cs="Arial"/>
          <w:lang w:val="en-GB"/>
        </w:rPr>
        <w:t xml:space="preserve"> 3.8</w:t>
      </w:r>
      <w:r>
        <w:rPr>
          <w:rFonts w:ascii="Arial" w:hAnsi="Arial" w:cs="Arial"/>
          <w:lang w:val="en-GB"/>
        </w:rPr>
        <w:t>.</w:t>
      </w:r>
    </w:p>
    <w:p w14:paraId="28A5F3DC" w14:textId="77777777" w:rsidR="00430A17" w:rsidRPr="00331252" w:rsidRDefault="00430A17" w:rsidP="00430A17">
      <w:pPr>
        <w:pStyle w:val="ListParagraph"/>
        <w:spacing w:line="276" w:lineRule="auto"/>
        <w:ind w:left="567"/>
        <w:jc w:val="both"/>
        <w:rPr>
          <w:rFonts w:ascii="Arial" w:hAnsi="Arial" w:cs="Arial"/>
          <w:b/>
          <w:lang w:val="en-GB"/>
        </w:rPr>
      </w:pPr>
    </w:p>
    <w:p w14:paraId="01891731" w14:textId="77777777" w:rsidR="00C863E1" w:rsidRPr="00331252" w:rsidRDefault="00C863E1" w:rsidP="00231F7D">
      <w:pPr>
        <w:pStyle w:val="ListParagraph"/>
        <w:numPr>
          <w:ilvl w:val="0"/>
          <w:numId w:val="4"/>
        </w:numPr>
        <w:spacing w:line="276" w:lineRule="auto"/>
        <w:ind w:left="567" w:hanging="567"/>
        <w:jc w:val="both"/>
        <w:rPr>
          <w:rFonts w:ascii="Arial" w:hAnsi="Arial" w:cs="Arial"/>
          <w:b/>
          <w:lang w:val="en-GB"/>
        </w:rPr>
      </w:pPr>
      <w:r w:rsidRPr="00331252">
        <w:rPr>
          <w:rFonts w:ascii="Arial" w:hAnsi="Arial" w:cs="Arial"/>
          <w:b/>
          <w:bCs/>
          <w:lang w:val="en-GB"/>
        </w:rPr>
        <w:lastRenderedPageBreak/>
        <w:t>PERFORMANCE OF SERVICES</w:t>
      </w:r>
    </w:p>
    <w:p w14:paraId="034B653B" w14:textId="77777777" w:rsidR="00C863E1" w:rsidRPr="00331252" w:rsidRDefault="00C863E1" w:rsidP="00231F7D">
      <w:pPr>
        <w:pStyle w:val="ListParagraph"/>
        <w:numPr>
          <w:ilvl w:val="1"/>
          <w:numId w:val="4"/>
        </w:numPr>
        <w:spacing w:line="276" w:lineRule="auto"/>
        <w:ind w:left="567" w:hanging="567"/>
        <w:jc w:val="both"/>
        <w:rPr>
          <w:rFonts w:ascii="Arial" w:hAnsi="Arial" w:cs="Arial"/>
          <w:b/>
          <w:lang w:val="en-GB"/>
        </w:rPr>
      </w:pPr>
      <w:r w:rsidRPr="00331252">
        <w:rPr>
          <w:rFonts w:ascii="Arial" w:hAnsi="Arial" w:cs="Arial"/>
          <w:bCs/>
          <w:lang w:val="en-GB"/>
        </w:rPr>
        <w:t xml:space="preserve">Catapult shall engage the </w:t>
      </w:r>
      <w:r w:rsidR="00A41233">
        <w:rPr>
          <w:rFonts w:ascii="Arial" w:hAnsi="Arial" w:cs="Arial"/>
          <w:bCs/>
          <w:lang w:val="en-GB"/>
        </w:rPr>
        <w:t>Supplier</w:t>
      </w:r>
      <w:r w:rsidRPr="00331252">
        <w:rPr>
          <w:rFonts w:ascii="Arial" w:hAnsi="Arial" w:cs="Arial"/>
          <w:bCs/>
          <w:lang w:val="en-GB"/>
        </w:rPr>
        <w:t xml:space="preserve"> </w:t>
      </w:r>
      <w:r w:rsidR="000A7AB2">
        <w:rPr>
          <w:rFonts w:ascii="Arial" w:hAnsi="Arial" w:cs="Arial"/>
          <w:bCs/>
          <w:lang w:val="en-GB"/>
        </w:rPr>
        <w:t>to</w:t>
      </w:r>
      <w:r w:rsidRPr="00331252">
        <w:rPr>
          <w:rFonts w:ascii="Arial" w:hAnsi="Arial" w:cs="Arial"/>
          <w:bCs/>
          <w:lang w:val="en-GB"/>
        </w:rPr>
        <w:t xml:space="preserve"> provide the Services and to do so shall provide the Personnel to perform the Services.</w:t>
      </w:r>
    </w:p>
    <w:p w14:paraId="7E774546" w14:textId="77777777" w:rsidR="00C863E1" w:rsidRPr="00331252" w:rsidRDefault="00C863E1" w:rsidP="00231F7D">
      <w:pPr>
        <w:pStyle w:val="ListParagraph"/>
        <w:numPr>
          <w:ilvl w:val="1"/>
          <w:numId w:val="4"/>
        </w:numPr>
        <w:spacing w:line="276" w:lineRule="auto"/>
        <w:ind w:left="567" w:hanging="567"/>
        <w:jc w:val="both"/>
        <w:rPr>
          <w:rFonts w:ascii="Arial" w:hAnsi="Arial" w:cs="Arial"/>
          <w:b/>
          <w:lang w:val="en-GB"/>
        </w:rPr>
      </w:pPr>
      <w:r w:rsidRPr="00331252">
        <w:rPr>
          <w:rFonts w:ascii="Arial" w:hAnsi="Arial" w:cs="Arial"/>
          <w:bCs/>
          <w:lang w:val="en-GB"/>
        </w:rPr>
        <w:t xml:space="preserve">The </w:t>
      </w:r>
      <w:r w:rsidR="00A41233">
        <w:rPr>
          <w:rFonts w:ascii="Arial" w:hAnsi="Arial" w:cs="Arial"/>
          <w:bCs/>
          <w:lang w:val="en-GB"/>
        </w:rPr>
        <w:t>Supplier</w:t>
      </w:r>
      <w:r w:rsidRPr="00331252">
        <w:rPr>
          <w:rFonts w:ascii="Arial" w:hAnsi="Arial" w:cs="Arial"/>
          <w:bCs/>
          <w:lang w:val="en-GB"/>
        </w:rPr>
        <w:t xml:space="preserve"> undertakes to Catapult to procure</w:t>
      </w:r>
      <w:r w:rsidR="00BC2D05">
        <w:rPr>
          <w:rFonts w:ascii="Arial" w:hAnsi="Arial" w:cs="Arial"/>
          <w:bCs/>
          <w:lang w:val="en-GB"/>
        </w:rPr>
        <w:t xml:space="preserve"> </w:t>
      </w:r>
      <w:r w:rsidRPr="00331252">
        <w:rPr>
          <w:rFonts w:ascii="Arial" w:hAnsi="Arial" w:cs="Arial"/>
          <w:bCs/>
          <w:lang w:val="en-GB"/>
        </w:rPr>
        <w:t xml:space="preserve">the performance and observance by the Personnel of all obligations under this Agreement and hereby acknowledges that any breach by the Personnel of any such obligations shall constitute a breach by the </w:t>
      </w:r>
      <w:r w:rsidR="00A41233">
        <w:rPr>
          <w:rFonts w:ascii="Arial" w:hAnsi="Arial" w:cs="Arial"/>
          <w:bCs/>
          <w:lang w:val="en-GB"/>
        </w:rPr>
        <w:t>Supplier</w:t>
      </w:r>
      <w:r w:rsidRPr="00331252">
        <w:rPr>
          <w:rFonts w:ascii="Arial" w:hAnsi="Arial" w:cs="Arial"/>
          <w:bCs/>
          <w:lang w:val="en-GB"/>
        </w:rPr>
        <w:t xml:space="preserve"> for which the </w:t>
      </w:r>
      <w:r w:rsidR="00A41233">
        <w:rPr>
          <w:rFonts w:ascii="Arial" w:hAnsi="Arial" w:cs="Arial"/>
          <w:bCs/>
          <w:lang w:val="en-GB"/>
        </w:rPr>
        <w:t>Supplier</w:t>
      </w:r>
      <w:r w:rsidRPr="00331252">
        <w:rPr>
          <w:rFonts w:ascii="Arial" w:hAnsi="Arial" w:cs="Arial"/>
          <w:bCs/>
          <w:lang w:val="en-GB"/>
        </w:rPr>
        <w:t xml:space="preserve"> shall be liable.</w:t>
      </w:r>
    </w:p>
    <w:p w14:paraId="40A986A6" w14:textId="77777777" w:rsidR="00C863E1" w:rsidRPr="00331252" w:rsidRDefault="00C863E1" w:rsidP="00231F7D">
      <w:pPr>
        <w:pStyle w:val="ListParagraph"/>
        <w:numPr>
          <w:ilvl w:val="1"/>
          <w:numId w:val="4"/>
        </w:numPr>
        <w:spacing w:line="276" w:lineRule="auto"/>
        <w:ind w:left="567" w:hanging="567"/>
        <w:jc w:val="both"/>
        <w:rPr>
          <w:rFonts w:ascii="Arial" w:hAnsi="Arial" w:cs="Arial"/>
          <w:b/>
          <w:lang w:val="en-GB"/>
        </w:rPr>
      </w:pPr>
      <w:r w:rsidRPr="00331252">
        <w:rPr>
          <w:rFonts w:ascii="Arial" w:hAnsi="Arial" w:cs="Arial"/>
          <w:lang w:val="en-GB"/>
        </w:rPr>
        <w:t xml:space="preserve">If, in the reasonable opinion of Catapult, any of the Personnel are failing to perform the Services in accordance with this Agreement, then, without prejudice to the other rights conferred within this Agreement, Catapult may request the Personnel be replaced with another suitably skilled employee of the </w:t>
      </w:r>
      <w:r w:rsidR="00A41233">
        <w:rPr>
          <w:rFonts w:ascii="Arial" w:hAnsi="Arial" w:cs="Arial"/>
          <w:lang w:val="en-GB"/>
        </w:rPr>
        <w:t>Supplier</w:t>
      </w:r>
      <w:r w:rsidRPr="00331252">
        <w:rPr>
          <w:rFonts w:ascii="Arial" w:hAnsi="Arial" w:cs="Arial"/>
          <w:lang w:val="en-GB"/>
        </w:rPr>
        <w:t xml:space="preserve"> and the </w:t>
      </w:r>
      <w:r w:rsidR="00A41233">
        <w:rPr>
          <w:rFonts w:ascii="Arial" w:hAnsi="Arial" w:cs="Arial"/>
          <w:lang w:val="en-GB"/>
        </w:rPr>
        <w:t>Supplier</w:t>
      </w:r>
      <w:r w:rsidRPr="00331252">
        <w:rPr>
          <w:rFonts w:ascii="Arial" w:hAnsi="Arial" w:cs="Arial"/>
          <w:lang w:val="en-GB"/>
        </w:rPr>
        <w:t xml:space="preserve"> </w:t>
      </w:r>
      <w:r w:rsidR="007C3B2C">
        <w:rPr>
          <w:rFonts w:ascii="Arial" w:hAnsi="Arial" w:cs="Arial"/>
          <w:lang w:val="en-GB"/>
        </w:rPr>
        <w:t>shall</w:t>
      </w:r>
      <w:r w:rsidRPr="00331252">
        <w:rPr>
          <w:rFonts w:ascii="Arial" w:hAnsi="Arial" w:cs="Arial"/>
          <w:lang w:val="en-GB"/>
        </w:rPr>
        <w:t xml:space="preserve"> make such replacement within 5 days of</w:t>
      </w:r>
      <w:r w:rsidR="000A7AB2">
        <w:rPr>
          <w:rFonts w:ascii="Arial" w:hAnsi="Arial" w:cs="Arial"/>
          <w:lang w:val="en-GB"/>
        </w:rPr>
        <w:t xml:space="preserve"> receipt of</w:t>
      </w:r>
      <w:r w:rsidRPr="00331252">
        <w:rPr>
          <w:rFonts w:ascii="Arial" w:hAnsi="Arial" w:cs="Arial"/>
          <w:lang w:val="en-GB"/>
        </w:rPr>
        <w:t xml:space="preserve"> written notice from Catapult.</w:t>
      </w:r>
    </w:p>
    <w:p w14:paraId="429F7555" w14:textId="4F848FA9" w:rsidR="00C863E1" w:rsidRPr="00331252" w:rsidRDefault="00C863E1" w:rsidP="00231F7D">
      <w:pPr>
        <w:pStyle w:val="ListParagraph"/>
        <w:numPr>
          <w:ilvl w:val="1"/>
          <w:numId w:val="4"/>
        </w:numPr>
        <w:spacing w:line="276" w:lineRule="auto"/>
        <w:ind w:left="567" w:hanging="567"/>
        <w:jc w:val="both"/>
        <w:rPr>
          <w:rFonts w:ascii="Arial" w:hAnsi="Arial" w:cs="Arial"/>
          <w:b/>
          <w:lang w:val="en-GB"/>
        </w:rPr>
      </w:pPr>
      <w:r w:rsidRPr="00331252">
        <w:rPr>
          <w:rFonts w:ascii="Arial" w:hAnsi="Arial" w:cs="Arial"/>
          <w:color w:val="000000"/>
          <w:lang w:val="en-GB"/>
        </w:rPr>
        <w:t xml:space="preserve">The </w:t>
      </w:r>
      <w:r w:rsidR="00A41233">
        <w:rPr>
          <w:rFonts w:ascii="Arial" w:hAnsi="Arial" w:cs="Arial"/>
          <w:color w:val="000000"/>
          <w:lang w:val="en-GB"/>
        </w:rPr>
        <w:t>Supplier</w:t>
      </w:r>
      <w:r w:rsidRPr="00331252">
        <w:rPr>
          <w:rFonts w:ascii="Arial" w:hAnsi="Arial" w:cs="Arial"/>
          <w:color w:val="000000"/>
          <w:lang w:val="en-GB"/>
        </w:rPr>
        <w:t xml:space="preserve"> may, with the prior written agreement of Catapult</w:t>
      </w:r>
      <w:r w:rsidR="00F31369">
        <w:rPr>
          <w:rFonts w:ascii="Arial" w:hAnsi="Arial" w:cs="Arial"/>
          <w:color w:val="000000"/>
          <w:lang w:val="en-GB"/>
        </w:rPr>
        <w:t>,</w:t>
      </w:r>
      <w:r w:rsidR="00195107">
        <w:rPr>
          <w:rFonts w:ascii="Arial" w:hAnsi="Arial" w:cs="Arial"/>
          <w:color w:val="000000"/>
          <w:lang w:val="en-GB"/>
        </w:rPr>
        <w:t xml:space="preserve"> such agreement not to be unreasonably withheld or delayed,</w:t>
      </w:r>
      <w:r w:rsidRPr="00331252">
        <w:rPr>
          <w:rFonts w:ascii="Arial" w:hAnsi="Arial" w:cs="Arial"/>
          <w:color w:val="000000"/>
          <w:lang w:val="en-GB"/>
        </w:rPr>
        <w:t xml:space="preserve"> appoint a suitably qualified and skilled Substitute to perform the Services instead of the </w:t>
      </w:r>
      <w:r w:rsidR="00B6177D">
        <w:rPr>
          <w:rFonts w:ascii="Arial" w:hAnsi="Arial" w:cs="Arial"/>
          <w:color w:val="000000"/>
          <w:lang w:val="en-GB"/>
        </w:rPr>
        <w:t xml:space="preserve">Key </w:t>
      </w:r>
      <w:r w:rsidRPr="00331252">
        <w:rPr>
          <w:rFonts w:ascii="Arial" w:hAnsi="Arial" w:cs="Arial"/>
          <w:color w:val="000000"/>
          <w:lang w:val="en-GB"/>
        </w:rPr>
        <w:t xml:space="preserve">Personnel, provided that the Substitute may, at Catapult’s discretion, be required to enter into direct undertakings with Catapult, on terms no less </w:t>
      </w:r>
      <w:r w:rsidR="007C3B2C">
        <w:rPr>
          <w:rFonts w:ascii="Arial" w:hAnsi="Arial" w:cs="Arial"/>
          <w:color w:val="000000"/>
          <w:lang w:val="en-GB"/>
        </w:rPr>
        <w:t xml:space="preserve">favourable </w:t>
      </w:r>
      <w:r w:rsidRPr="00331252">
        <w:rPr>
          <w:rFonts w:ascii="Arial" w:hAnsi="Arial" w:cs="Arial"/>
          <w:color w:val="000000"/>
          <w:lang w:val="en-GB"/>
        </w:rPr>
        <w:t xml:space="preserve">than these Conditions. If Catapult accepts the Substitute, the </w:t>
      </w:r>
      <w:r w:rsidR="00A41233">
        <w:rPr>
          <w:rFonts w:ascii="Arial" w:hAnsi="Arial" w:cs="Arial"/>
          <w:color w:val="000000"/>
          <w:lang w:val="en-GB"/>
        </w:rPr>
        <w:t>Supplier</w:t>
      </w:r>
      <w:r w:rsidRPr="00331252">
        <w:rPr>
          <w:rFonts w:ascii="Arial" w:hAnsi="Arial" w:cs="Arial"/>
          <w:color w:val="000000"/>
          <w:lang w:val="en-GB"/>
        </w:rPr>
        <w:t xml:space="preserve"> shall continue to invoice Catapult in accor</w:t>
      </w:r>
      <w:r w:rsidR="007C3B2C">
        <w:rPr>
          <w:rFonts w:ascii="Arial" w:hAnsi="Arial" w:cs="Arial"/>
          <w:color w:val="000000"/>
          <w:lang w:val="en-GB"/>
        </w:rPr>
        <w:t>dance with condition</w:t>
      </w:r>
      <w:r w:rsidRPr="00331252">
        <w:rPr>
          <w:rFonts w:ascii="Arial" w:hAnsi="Arial" w:cs="Arial"/>
          <w:color w:val="000000"/>
          <w:lang w:val="en-GB"/>
        </w:rPr>
        <w:t xml:space="preserve"> </w:t>
      </w:r>
      <w:r w:rsidRPr="00331252">
        <w:rPr>
          <w:rFonts w:ascii="Arial" w:hAnsi="Arial" w:cs="Arial"/>
          <w:color w:val="000000"/>
          <w:lang w:val="en-GB"/>
        </w:rPr>
        <w:fldChar w:fldCharType="begin"/>
      </w:r>
      <w:r w:rsidRPr="00331252">
        <w:rPr>
          <w:rFonts w:ascii="Arial" w:hAnsi="Arial" w:cs="Arial"/>
          <w:color w:val="000000"/>
          <w:lang w:val="en-GB"/>
        </w:rPr>
        <w:instrText xml:space="preserve"> REF _Ref387832800 \r \h  \* MERGEFORMAT </w:instrText>
      </w:r>
      <w:r w:rsidRPr="00331252">
        <w:rPr>
          <w:rFonts w:ascii="Arial" w:hAnsi="Arial" w:cs="Arial"/>
          <w:color w:val="000000"/>
          <w:lang w:val="en-GB"/>
        </w:rPr>
      </w:r>
      <w:r w:rsidRPr="00331252">
        <w:rPr>
          <w:rFonts w:ascii="Arial" w:hAnsi="Arial" w:cs="Arial"/>
          <w:color w:val="000000"/>
          <w:lang w:val="en-GB"/>
        </w:rPr>
        <w:fldChar w:fldCharType="separate"/>
      </w:r>
      <w:r w:rsidR="00E97F9F">
        <w:rPr>
          <w:rFonts w:ascii="Arial" w:hAnsi="Arial" w:cs="Arial"/>
          <w:color w:val="000000"/>
          <w:lang w:val="en-GB"/>
        </w:rPr>
        <w:t>3.2</w:t>
      </w:r>
      <w:r w:rsidRPr="00331252">
        <w:rPr>
          <w:rFonts w:ascii="Arial" w:hAnsi="Arial" w:cs="Arial"/>
          <w:color w:val="000000"/>
          <w:lang w:val="en-GB"/>
        </w:rPr>
        <w:fldChar w:fldCharType="end"/>
      </w:r>
      <w:r w:rsidRPr="00331252">
        <w:rPr>
          <w:rFonts w:ascii="Arial" w:hAnsi="Arial" w:cs="Arial"/>
          <w:color w:val="000000"/>
          <w:lang w:val="en-GB"/>
        </w:rPr>
        <w:t xml:space="preserve"> for time spent by the Substitute and shall be responsible for the remuneration of the Substitute.</w:t>
      </w:r>
      <w:r w:rsidR="000A7AB2">
        <w:rPr>
          <w:rFonts w:ascii="Arial" w:hAnsi="Arial" w:cs="Arial"/>
          <w:color w:val="000000"/>
          <w:lang w:val="en-GB"/>
        </w:rPr>
        <w:t xml:space="preserve"> </w:t>
      </w:r>
    </w:p>
    <w:p w14:paraId="7A650E59" w14:textId="77777777" w:rsidR="00C863E1" w:rsidRPr="00331252" w:rsidRDefault="00C863E1" w:rsidP="00231F7D">
      <w:pPr>
        <w:pStyle w:val="ListParagraph"/>
        <w:numPr>
          <w:ilvl w:val="1"/>
          <w:numId w:val="4"/>
        </w:numPr>
        <w:spacing w:line="276" w:lineRule="auto"/>
        <w:ind w:left="567" w:hanging="567"/>
        <w:jc w:val="both"/>
        <w:rPr>
          <w:rFonts w:ascii="Arial" w:hAnsi="Arial" w:cs="Arial"/>
          <w:b/>
          <w:lang w:val="en-GB"/>
        </w:rPr>
      </w:pPr>
      <w:r w:rsidRPr="00331252">
        <w:rPr>
          <w:rFonts w:ascii="Arial" w:hAnsi="Arial" w:cs="Arial"/>
          <w:bCs/>
          <w:lang w:val="en-GB"/>
        </w:rPr>
        <w:t xml:space="preserve">The </w:t>
      </w:r>
      <w:r w:rsidR="00A41233">
        <w:rPr>
          <w:rFonts w:ascii="Arial" w:hAnsi="Arial" w:cs="Arial"/>
          <w:bCs/>
          <w:lang w:val="en-GB"/>
        </w:rPr>
        <w:t>Supplier</w:t>
      </w:r>
      <w:r w:rsidRPr="00331252">
        <w:rPr>
          <w:rFonts w:ascii="Arial" w:hAnsi="Arial" w:cs="Arial"/>
          <w:bCs/>
          <w:lang w:val="en-GB"/>
        </w:rPr>
        <w:t xml:space="preserve"> shall </w:t>
      </w:r>
      <w:r w:rsidR="007C3B2C">
        <w:rPr>
          <w:rFonts w:ascii="Arial" w:hAnsi="Arial" w:cs="Arial"/>
          <w:bCs/>
          <w:lang w:val="en-GB"/>
        </w:rPr>
        <w:t>carry out (</w:t>
      </w:r>
      <w:r w:rsidRPr="00331252">
        <w:rPr>
          <w:rFonts w:ascii="Arial" w:hAnsi="Arial" w:cs="Arial"/>
          <w:bCs/>
          <w:lang w:val="en-GB"/>
        </w:rPr>
        <w:t>and shall procure the Personnel shall carry out</w:t>
      </w:r>
      <w:r w:rsidR="007C3B2C">
        <w:rPr>
          <w:rFonts w:ascii="Arial" w:hAnsi="Arial" w:cs="Arial"/>
          <w:bCs/>
          <w:lang w:val="en-GB"/>
        </w:rPr>
        <w:t>)</w:t>
      </w:r>
      <w:r w:rsidRPr="00331252">
        <w:rPr>
          <w:rFonts w:ascii="Arial" w:hAnsi="Arial" w:cs="Arial"/>
          <w:bCs/>
          <w:lang w:val="en-GB"/>
        </w:rPr>
        <w:t xml:space="preserve"> the Services from such location and shall undertake such travel in the UK and abroad as is reasonably necessary for the proper performance of the Services.</w:t>
      </w:r>
    </w:p>
    <w:p w14:paraId="039D5017" w14:textId="72302933" w:rsidR="00CD0D0B" w:rsidRPr="0038773B" w:rsidRDefault="00CD0D0B" w:rsidP="006A36E0">
      <w:pPr>
        <w:pStyle w:val="ListParagraph"/>
        <w:numPr>
          <w:ilvl w:val="1"/>
          <w:numId w:val="4"/>
        </w:numPr>
        <w:spacing w:line="276" w:lineRule="auto"/>
        <w:ind w:left="567" w:hanging="567"/>
        <w:jc w:val="both"/>
        <w:rPr>
          <w:rFonts w:ascii="Arial" w:hAnsi="Arial" w:cs="Arial"/>
          <w:b/>
          <w:lang w:val="en-GB"/>
        </w:rPr>
      </w:pPr>
      <w:r>
        <w:rPr>
          <w:rFonts w:ascii="Arial" w:hAnsi="Arial" w:cs="Arial"/>
          <w:color w:val="212121"/>
          <w:shd w:val="clear" w:color="auto" w:fill="FFFFFF"/>
        </w:rPr>
        <w:t xml:space="preserve">The </w:t>
      </w:r>
      <w:r w:rsidR="00A41233">
        <w:rPr>
          <w:rFonts w:ascii="Arial" w:hAnsi="Arial" w:cs="Arial"/>
          <w:color w:val="212121"/>
          <w:shd w:val="clear" w:color="auto" w:fill="FFFFFF"/>
        </w:rPr>
        <w:t>Supplier</w:t>
      </w:r>
      <w:r>
        <w:rPr>
          <w:rFonts w:ascii="Arial" w:hAnsi="Arial" w:cs="Arial"/>
          <w:color w:val="212121"/>
          <w:shd w:val="clear" w:color="auto" w:fill="FFFFFF"/>
        </w:rPr>
        <w:t xml:space="preserve"> shall meet any performance dates</w:t>
      </w:r>
      <w:r w:rsidR="006D3DD4">
        <w:rPr>
          <w:rStyle w:val="apple-converted-space"/>
          <w:rFonts w:ascii="Arial" w:hAnsi="Arial" w:cs="Arial"/>
          <w:color w:val="212121"/>
          <w:shd w:val="clear" w:color="auto" w:fill="FFFFFF"/>
        </w:rPr>
        <w:t xml:space="preserve"> </w:t>
      </w:r>
      <w:r>
        <w:rPr>
          <w:rFonts w:ascii="Arial" w:hAnsi="Arial" w:cs="Arial"/>
          <w:color w:val="212121"/>
          <w:shd w:val="clear" w:color="auto" w:fill="FFFFFF"/>
        </w:rPr>
        <w:t>specified in</w:t>
      </w:r>
      <w:r w:rsidR="006D3DD4">
        <w:rPr>
          <w:rStyle w:val="apple-converted-space"/>
          <w:rFonts w:ascii="Arial" w:hAnsi="Arial" w:cs="Arial"/>
          <w:color w:val="212121"/>
          <w:shd w:val="clear" w:color="auto" w:fill="FFFFFF"/>
        </w:rPr>
        <w:t xml:space="preserve"> </w:t>
      </w:r>
      <w:r>
        <w:rPr>
          <w:rStyle w:val="apple-converted-space"/>
          <w:rFonts w:ascii="Arial" w:hAnsi="Arial" w:cs="Arial"/>
          <w:color w:val="212121"/>
          <w:shd w:val="clear" w:color="auto" w:fill="FFFFFF"/>
        </w:rPr>
        <w:t xml:space="preserve">the </w:t>
      </w:r>
      <w:r w:rsidR="004A7396">
        <w:rPr>
          <w:rStyle w:val="apple-converted-space"/>
          <w:rFonts w:ascii="Arial" w:hAnsi="Arial" w:cs="Arial"/>
          <w:color w:val="212121"/>
          <w:shd w:val="clear" w:color="auto" w:fill="FFFFFF"/>
        </w:rPr>
        <w:t>Contract Data</w:t>
      </w:r>
      <w:r>
        <w:rPr>
          <w:rStyle w:val="apple-converted-space"/>
          <w:rFonts w:ascii="Arial" w:hAnsi="Arial" w:cs="Arial"/>
          <w:color w:val="212121"/>
          <w:shd w:val="clear" w:color="auto" w:fill="FFFFFF"/>
        </w:rPr>
        <w:t xml:space="preserve"> </w:t>
      </w:r>
      <w:r w:rsidRPr="00B6177D">
        <w:rPr>
          <w:rFonts w:ascii="Arial" w:hAnsi="Arial" w:cs="Arial"/>
          <w:color w:val="212121"/>
          <w:shd w:val="clear" w:color="auto" w:fill="FFFFFF"/>
        </w:rPr>
        <w:t xml:space="preserve">and </w:t>
      </w:r>
      <w:r w:rsidR="00B6177D" w:rsidRPr="00B6177D">
        <w:rPr>
          <w:rFonts w:ascii="Arial" w:hAnsi="Arial" w:cs="Arial"/>
          <w:color w:val="212121"/>
          <w:shd w:val="clear" w:color="auto" w:fill="FFFFFF"/>
        </w:rPr>
        <w:t>where specified as such in the Contract Data</w:t>
      </w:r>
      <w:r w:rsidR="00B6177D">
        <w:rPr>
          <w:rFonts w:ascii="Arial" w:hAnsi="Arial" w:cs="Arial"/>
          <w:color w:val="212121"/>
          <w:shd w:val="clear" w:color="auto" w:fill="FFFFFF"/>
        </w:rPr>
        <w:t>,</w:t>
      </w:r>
      <w:r w:rsidR="00B6177D" w:rsidRPr="00B6177D">
        <w:rPr>
          <w:rFonts w:ascii="Arial" w:hAnsi="Arial" w:cs="Arial"/>
          <w:color w:val="212121"/>
          <w:shd w:val="clear" w:color="auto" w:fill="FFFFFF"/>
        </w:rPr>
        <w:t xml:space="preserve"> </w:t>
      </w:r>
      <w:r w:rsidRPr="00B6177D">
        <w:rPr>
          <w:rFonts w:ascii="Arial" w:hAnsi="Arial" w:cs="Arial"/>
          <w:color w:val="212121"/>
          <w:shd w:val="clear" w:color="auto" w:fill="FFFFFF"/>
        </w:rPr>
        <w:t>time for performance shall be of the essence of this Agreement.</w:t>
      </w:r>
    </w:p>
    <w:p w14:paraId="451628B8" w14:textId="579F4072" w:rsidR="00C863E1" w:rsidRPr="00331252" w:rsidRDefault="00C863E1" w:rsidP="00231F7D">
      <w:pPr>
        <w:pStyle w:val="ListParagraph"/>
        <w:numPr>
          <w:ilvl w:val="1"/>
          <w:numId w:val="4"/>
        </w:numPr>
        <w:spacing w:line="276" w:lineRule="auto"/>
        <w:ind w:left="567" w:hanging="567"/>
        <w:jc w:val="both"/>
        <w:rPr>
          <w:rFonts w:ascii="Arial" w:hAnsi="Arial" w:cs="Arial"/>
          <w:b/>
          <w:lang w:val="en-GB"/>
        </w:rPr>
      </w:pPr>
      <w:r w:rsidRPr="00331252">
        <w:rPr>
          <w:rFonts w:ascii="Arial" w:hAnsi="Arial" w:cs="Arial"/>
          <w:bCs/>
          <w:lang w:val="en-GB"/>
        </w:rPr>
        <w:t xml:space="preserve">The </w:t>
      </w:r>
      <w:r w:rsidR="00A41233">
        <w:rPr>
          <w:rFonts w:ascii="Arial" w:hAnsi="Arial" w:cs="Arial"/>
          <w:bCs/>
          <w:lang w:val="en-GB"/>
        </w:rPr>
        <w:t>Supplier</w:t>
      </w:r>
      <w:r w:rsidRPr="00331252">
        <w:rPr>
          <w:rFonts w:ascii="Arial" w:hAnsi="Arial" w:cs="Arial"/>
          <w:bCs/>
          <w:lang w:val="en-GB"/>
        </w:rPr>
        <w:t xml:space="preserve"> undertakes </w:t>
      </w:r>
      <w:r w:rsidR="006D3DD4">
        <w:rPr>
          <w:rFonts w:ascii="Arial" w:hAnsi="Arial" w:cs="Arial"/>
          <w:bCs/>
          <w:lang w:val="en-GB"/>
        </w:rPr>
        <w:t>to</w:t>
      </w:r>
      <w:r w:rsidRPr="00331252">
        <w:rPr>
          <w:rFonts w:ascii="Arial" w:hAnsi="Arial" w:cs="Arial"/>
          <w:bCs/>
          <w:lang w:val="en-GB"/>
        </w:rPr>
        <w:t>:</w:t>
      </w:r>
    </w:p>
    <w:p w14:paraId="7E24F4AE" w14:textId="137845F6" w:rsidR="00C863E1" w:rsidRPr="00331252" w:rsidRDefault="00C863E1" w:rsidP="00231F7D">
      <w:pPr>
        <w:pStyle w:val="ListParagraph"/>
        <w:numPr>
          <w:ilvl w:val="2"/>
          <w:numId w:val="4"/>
        </w:numPr>
        <w:spacing w:line="276" w:lineRule="auto"/>
        <w:ind w:left="1276" w:hanging="709"/>
        <w:jc w:val="both"/>
        <w:rPr>
          <w:rFonts w:ascii="Arial" w:hAnsi="Arial" w:cs="Arial"/>
          <w:b/>
          <w:lang w:val="en-GB"/>
        </w:rPr>
      </w:pPr>
      <w:r w:rsidRPr="00331252">
        <w:rPr>
          <w:rFonts w:ascii="Arial" w:hAnsi="Arial" w:cs="Arial"/>
          <w:bCs/>
          <w:lang w:val="en-GB"/>
        </w:rPr>
        <w:t xml:space="preserve">perform such duties and exercise such powers as Catapult assigns to and vests in the </w:t>
      </w:r>
      <w:proofErr w:type="gramStart"/>
      <w:r w:rsidR="00A41233">
        <w:rPr>
          <w:rFonts w:ascii="Arial" w:hAnsi="Arial" w:cs="Arial"/>
          <w:bCs/>
          <w:lang w:val="en-GB"/>
        </w:rPr>
        <w:t>Supplier</w:t>
      </w:r>
      <w:r w:rsidRPr="00331252">
        <w:rPr>
          <w:rFonts w:ascii="Arial" w:hAnsi="Arial" w:cs="Arial"/>
          <w:bCs/>
          <w:lang w:val="en-GB"/>
        </w:rPr>
        <w:t>;</w:t>
      </w:r>
      <w:proofErr w:type="gramEnd"/>
    </w:p>
    <w:p w14:paraId="371BBD0F" w14:textId="08209B1A" w:rsidR="006D3DD4" w:rsidRPr="006D3DD4" w:rsidRDefault="00C863E1" w:rsidP="006D3DD4">
      <w:pPr>
        <w:pStyle w:val="ListParagraph"/>
        <w:numPr>
          <w:ilvl w:val="2"/>
          <w:numId w:val="4"/>
        </w:numPr>
        <w:spacing w:line="276" w:lineRule="auto"/>
        <w:ind w:left="1276" w:hanging="709"/>
        <w:jc w:val="both"/>
        <w:rPr>
          <w:rFonts w:ascii="Arial" w:hAnsi="Arial" w:cs="Arial"/>
          <w:b/>
          <w:lang w:val="en-GB"/>
        </w:rPr>
      </w:pPr>
      <w:r w:rsidRPr="00331252">
        <w:rPr>
          <w:rFonts w:ascii="Arial" w:hAnsi="Arial" w:cs="Arial"/>
          <w:bCs/>
          <w:lang w:val="en-GB"/>
        </w:rPr>
        <w:t xml:space="preserve">comply with all reasonable requests given by </w:t>
      </w:r>
      <w:proofErr w:type="gramStart"/>
      <w:r w:rsidRPr="00331252">
        <w:rPr>
          <w:rFonts w:ascii="Arial" w:hAnsi="Arial" w:cs="Arial"/>
          <w:bCs/>
          <w:lang w:val="en-GB"/>
        </w:rPr>
        <w:t>Catapult;</w:t>
      </w:r>
      <w:proofErr w:type="gramEnd"/>
    </w:p>
    <w:p w14:paraId="230EDD6E" w14:textId="65EAF8C7" w:rsidR="000402EB" w:rsidRPr="006D3DD4" w:rsidRDefault="00C863E1" w:rsidP="006D3DD4">
      <w:pPr>
        <w:pStyle w:val="ListParagraph"/>
        <w:numPr>
          <w:ilvl w:val="2"/>
          <w:numId w:val="4"/>
        </w:numPr>
        <w:spacing w:line="276" w:lineRule="auto"/>
        <w:ind w:left="1276" w:hanging="709"/>
        <w:jc w:val="both"/>
        <w:rPr>
          <w:rFonts w:ascii="Arial" w:hAnsi="Arial" w:cs="Arial"/>
          <w:b/>
          <w:lang w:val="en-GB"/>
        </w:rPr>
      </w:pPr>
      <w:r w:rsidRPr="006D3DD4">
        <w:rPr>
          <w:rFonts w:ascii="Arial" w:hAnsi="Arial" w:cs="Arial"/>
          <w:bCs/>
          <w:lang w:val="en-GB"/>
        </w:rPr>
        <w:t xml:space="preserve">do all other things, in the ordinary course </w:t>
      </w:r>
      <w:r w:rsidR="000402EB" w:rsidRPr="006D3DD4">
        <w:rPr>
          <w:rFonts w:ascii="Arial" w:hAnsi="Arial" w:cs="Arial"/>
          <w:bCs/>
          <w:lang w:val="en-GB"/>
        </w:rPr>
        <w:t xml:space="preserve">being able to satisfy Catapult in relation to security and associated concerns (including conforming with any of Catapult's IT policies as notified to the Supplier from time to time), the Supplier shall be required to provide any office equipment (including computing, telephone and other office equipment and facilities) required for the provision of the Services. </w:t>
      </w:r>
    </w:p>
    <w:p w14:paraId="2216DDC6" w14:textId="77777777" w:rsidR="006D3DD4" w:rsidRPr="006D3DD4" w:rsidRDefault="000402EB" w:rsidP="006D3DD4">
      <w:pPr>
        <w:pStyle w:val="ListParagraph"/>
        <w:numPr>
          <w:ilvl w:val="1"/>
          <w:numId w:val="4"/>
        </w:numPr>
        <w:spacing w:line="276" w:lineRule="auto"/>
        <w:ind w:left="567" w:hanging="567"/>
        <w:jc w:val="both"/>
        <w:rPr>
          <w:rFonts w:ascii="Arial" w:hAnsi="Arial" w:cs="Arial"/>
          <w:b/>
          <w:lang w:val="en-GB"/>
        </w:rPr>
      </w:pPr>
      <w:r>
        <w:rPr>
          <w:rFonts w:ascii="Arial" w:hAnsi="Arial" w:cs="Arial"/>
          <w:lang w:val="en-GB"/>
        </w:rPr>
        <w:t xml:space="preserve">Where Catapult provides the Supplier with any Catapult </w:t>
      </w:r>
      <w:r>
        <w:rPr>
          <w:rFonts w:ascii="Arial" w:hAnsi="Arial" w:cs="Arial"/>
          <w:bCs/>
          <w:lang w:val="en-GB"/>
        </w:rPr>
        <w:t>E</w:t>
      </w:r>
      <w:r w:rsidRPr="00331252">
        <w:rPr>
          <w:rFonts w:ascii="Arial" w:hAnsi="Arial" w:cs="Arial"/>
          <w:bCs/>
          <w:lang w:val="en-GB"/>
        </w:rPr>
        <w:t>quipment required for the provision of the Services</w:t>
      </w:r>
      <w:r>
        <w:rPr>
          <w:rFonts w:ascii="Arial" w:hAnsi="Arial" w:cs="Arial"/>
          <w:bCs/>
          <w:lang w:val="en-GB"/>
        </w:rPr>
        <w:t>, the Supplier shall hold such Catapult Equip</w:t>
      </w:r>
      <w:r w:rsidRPr="00B6177D">
        <w:rPr>
          <w:rFonts w:ascii="Arial" w:hAnsi="Arial" w:cs="Arial"/>
          <w:bCs/>
          <w:lang w:val="en-GB"/>
        </w:rPr>
        <w:t xml:space="preserve">ment </w:t>
      </w:r>
      <w:r w:rsidRPr="00B6177D">
        <w:rPr>
          <w:rFonts w:ascii="Arial" w:hAnsi="Arial" w:cs="Arial"/>
          <w:lang w:val="en-GB"/>
        </w:rPr>
        <w:t xml:space="preserve">in safe custody at its own risk, maintain the </w:t>
      </w:r>
      <w:r w:rsidRPr="00B6177D">
        <w:rPr>
          <w:rFonts w:ascii="Arial" w:hAnsi="Arial" w:cs="Arial"/>
          <w:bCs/>
          <w:lang w:val="en-GB"/>
        </w:rPr>
        <w:t xml:space="preserve">Catapult Equipment </w:t>
      </w:r>
      <w:r w:rsidRPr="00B6177D">
        <w:rPr>
          <w:rFonts w:ascii="Arial" w:hAnsi="Arial" w:cs="Arial"/>
          <w:lang w:val="en-GB"/>
        </w:rPr>
        <w:t xml:space="preserve">in good condition until returned to Catapult, and not dispose or use the </w:t>
      </w:r>
      <w:r w:rsidRPr="00B6177D">
        <w:rPr>
          <w:rFonts w:ascii="Arial" w:hAnsi="Arial" w:cs="Arial"/>
          <w:bCs/>
          <w:lang w:val="en-GB"/>
        </w:rPr>
        <w:t>Catapult Equipment</w:t>
      </w:r>
      <w:r w:rsidRPr="00B6177D">
        <w:rPr>
          <w:rFonts w:ascii="Arial" w:hAnsi="Arial" w:cs="Arial"/>
          <w:lang w:val="en-GB"/>
        </w:rPr>
        <w:t xml:space="preserve"> other than in accordance with Catapult's written instructions or authorisation.</w:t>
      </w:r>
    </w:p>
    <w:p w14:paraId="0F7DBB92" w14:textId="77777777" w:rsidR="00B85811" w:rsidRPr="00B85811" w:rsidRDefault="000402EB" w:rsidP="006D3DD4">
      <w:pPr>
        <w:pStyle w:val="ListParagraph"/>
        <w:numPr>
          <w:ilvl w:val="1"/>
          <w:numId w:val="4"/>
        </w:numPr>
        <w:spacing w:line="276" w:lineRule="auto"/>
        <w:ind w:left="567" w:hanging="567"/>
        <w:jc w:val="both"/>
        <w:rPr>
          <w:rFonts w:ascii="Arial" w:hAnsi="Arial" w:cs="Arial"/>
          <w:b/>
          <w:lang w:val="en-GB"/>
        </w:rPr>
      </w:pPr>
      <w:r w:rsidRPr="006D3DD4">
        <w:rPr>
          <w:rFonts w:ascii="Arial" w:hAnsi="Arial" w:cs="Arial"/>
          <w:bCs/>
          <w:lang w:val="en-GB"/>
        </w:rPr>
        <w:t xml:space="preserve">The Supplier shall supply and shall procure that the Personnel </w:t>
      </w:r>
      <w:r w:rsidR="00B85811">
        <w:rPr>
          <w:rFonts w:ascii="Arial" w:hAnsi="Arial" w:cs="Arial"/>
          <w:bCs/>
          <w:lang w:val="en-GB"/>
        </w:rPr>
        <w:t xml:space="preserve">who </w:t>
      </w:r>
      <w:r w:rsidRPr="006D3DD4">
        <w:rPr>
          <w:rFonts w:ascii="Arial" w:hAnsi="Arial" w:cs="Arial"/>
          <w:bCs/>
          <w:lang w:val="en-GB"/>
        </w:rPr>
        <w:t>suppl</w:t>
      </w:r>
      <w:r w:rsidR="00B85811">
        <w:rPr>
          <w:rFonts w:ascii="Arial" w:hAnsi="Arial" w:cs="Arial"/>
          <w:bCs/>
          <w:lang w:val="en-GB"/>
        </w:rPr>
        <w:t xml:space="preserve">y </w:t>
      </w:r>
      <w:r w:rsidRPr="006D3DD4">
        <w:rPr>
          <w:rFonts w:ascii="Arial" w:hAnsi="Arial" w:cs="Arial"/>
          <w:bCs/>
          <w:lang w:val="en-GB"/>
        </w:rPr>
        <w:t xml:space="preserve">the Services </w:t>
      </w:r>
      <w:r w:rsidR="00B85811">
        <w:rPr>
          <w:rFonts w:ascii="Arial" w:hAnsi="Arial" w:cs="Arial"/>
          <w:bCs/>
          <w:lang w:val="en-GB"/>
        </w:rPr>
        <w:t xml:space="preserve">do so </w:t>
      </w:r>
      <w:r w:rsidRPr="006D3DD4">
        <w:rPr>
          <w:rFonts w:ascii="Arial" w:hAnsi="Arial" w:cs="Arial"/>
          <w:bCs/>
          <w:lang w:val="en-GB"/>
        </w:rPr>
        <w:t>in a timely, efficient and proper manner</w:t>
      </w:r>
      <w:r w:rsidR="00B85811">
        <w:rPr>
          <w:rFonts w:ascii="Arial" w:hAnsi="Arial" w:cs="Arial"/>
          <w:bCs/>
          <w:lang w:val="en-GB"/>
        </w:rPr>
        <w:t>,</w:t>
      </w:r>
      <w:r w:rsidRPr="006D3DD4">
        <w:rPr>
          <w:rFonts w:ascii="Arial" w:hAnsi="Arial" w:cs="Arial"/>
          <w:bCs/>
          <w:lang w:val="en-GB"/>
        </w:rPr>
        <w:t xml:space="preserve"> using the highest degree of skill and care and in accordance with good industry practice. </w:t>
      </w:r>
    </w:p>
    <w:p w14:paraId="7C14094F" w14:textId="46FB3F30" w:rsidR="00C863E1" w:rsidRPr="00B85811" w:rsidRDefault="000402EB" w:rsidP="00B85811">
      <w:pPr>
        <w:pStyle w:val="ListParagraph"/>
        <w:numPr>
          <w:ilvl w:val="1"/>
          <w:numId w:val="4"/>
        </w:numPr>
        <w:spacing w:line="276" w:lineRule="auto"/>
        <w:ind w:left="567" w:hanging="567"/>
        <w:jc w:val="both"/>
        <w:rPr>
          <w:rFonts w:ascii="Arial" w:hAnsi="Arial" w:cs="Arial"/>
          <w:b/>
          <w:lang w:val="en-GB"/>
        </w:rPr>
      </w:pPr>
      <w:r w:rsidRPr="006D3DD4">
        <w:rPr>
          <w:rFonts w:ascii="Arial" w:hAnsi="Arial" w:cs="Arial"/>
          <w:bCs/>
          <w:lang w:val="en-GB"/>
        </w:rPr>
        <w:t xml:space="preserve">While the Supplier’s method of work is its own, the Supplier shall procure that the Personnel shall comply with </w:t>
      </w:r>
      <w:r w:rsidR="00B85811">
        <w:rPr>
          <w:rFonts w:ascii="Arial" w:hAnsi="Arial" w:cs="Arial"/>
          <w:bCs/>
          <w:lang w:val="en-GB"/>
        </w:rPr>
        <w:t xml:space="preserve">Catapult’s </w:t>
      </w:r>
      <w:r w:rsidRPr="006D3DD4">
        <w:rPr>
          <w:rFonts w:ascii="Arial" w:hAnsi="Arial" w:cs="Arial"/>
          <w:bCs/>
          <w:lang w:val="en-GB"/>
        </w:rPr>
        <w:t xml:space="preserve">reasonable requests, with Catapult’s policies and procedures, as from time-to-time in force and shall use its reasonable endeavours to promote the </w:t>
      </w:r>
      <w:r w:rsidR="00C863E1" w:rsidRPr="006D3DD4">
        <w:rPr>
          <w:rFonts w:ascii="Arial" w:hAnsi="Arial" w:cs="Arial"/>
          <w:bCs/>
          <w:lang w:val="en-GB"/>
        </w:rPr>
        <w:t>of business</w:t>
      </w:r>
      <w:r w:rsidR="00B85811">
        <w:rPr>
          <w:rFonts w:ascii="Arial" w:hAnsi="Arial" w:cs="Arial"/>
          <w:bCs/>
          <w:lang w:val="en-GB"/>
        </w:rPr>
        <w:t xml:space="preserve"> where </w:t>
      </w:r>
      <w:r w:rsidR="00C863E1" w:rsidRPr="006D3DD4">
        <w:rPr>
          <w:rFonts w:ascii="Arial" w:hAnsi="Arial" w:cs="Arial"/>
          <w:bCs/>
          <w:lang w:val="en-GB"/>
        </w:rPr>
        <w:t>Catapult reasonably considers necessary or proper in its interests</w:t>
      </w:r>
      <w:r w:rsidR="00B85811">
        <w:rPr>
          <w:rFonts w:ascii="Arial" w:hAnsi="Arial" w:cs="Arial"/>
          <w:bCs/>
          <w:lang w:val="en-GB"/>
        </w:rPr>
        <w:t xml:space="preserve"> and </w:t>
      </w:r>
      <w:r w:rsidR="00C863E1" w:rsidRPr="00B85811">
        <w:rPr>
          <w:rFonts w:ascii="Arial" w:hAnsi="Arial" w:cs="Arial"/>
          <w:bCs/>
          <w:lang w:val="en-GB"/>
        </w:rPr>
        <w:t>not to do anything which is harmful to Catapult.</w:t>
      </w:r>
    </w:p>
    <w:p w14:paraId="27B61C47" w14:textId="3F8D9653" w:rsidR="00C863E1" w:rsidRPr="00331252" w:rsidRDefault="00C863E1" w:rsidP="00231F7D">
      <w:pPr>
        <w:pStyle w:val="ListParagraph"/>
        <w:numPr>
          <w:ilvl w:val="1"/>
          <w:numId w:val="4"/>
        </w:numPr>
        <w:spacing w:line="276" w:lineRule="auto"/>
        <w:ind w:left="567" w:hanging="567"/>
        <w:jc w:val="both"/>
        <w:rPr>
          <w:rFonts w:ascii="Arial" w:hAnsi="Arial" w:cs="Arial"/>
          <w:b/>
          <w:lang w:val="en-GB"/>
        </w:rPr>
      </w:pPr>
      <w:r w:rsidRPr="00331252">
        <w:rPr>
          <w:rFonts w:ascii="Arial" w:hAnsi="Arial" w:cs="Arial"/>
          <w:bCs/>
          <w:lang w:val="en-GB"/>
        </w:rPr>
        <w:t xml:space="preserve">The </w:t>
      </w:r>
      <w:r w:rsidR="00A41233">
        <w:rPr>
          <w:rFonts w:ascii="Arial" w:hAnsi="Arial" w:cs="Arial"/>
          <w:bCs/>
          <w:lang w:val="en-GB"/>
        </w:rPr>
        <w:t>Supplier</w:t>
      </w:r>
      <w:r w:rsidRPr="00331252">
        <w:rPr>
          <w:rFonts w:ascii="Arial" w:hAnsi="Arial" w:cs="Arial"/>
          <w:bCs/>
          <w:lang w:val="en-GB"/>
        </w:rPr>
        <w:t xml:space="preserve"> warrants that it or its Personnel have not been convicted of any criminal offence (other than an offence under any road traffic legislation in the United Kingdom or elsewhere for which a fine or non-custodial penalty is imposed; or, those “spent” pursuant to the Rehabilitation of Offenders Act 1974); and the Personnel have the right to work within the United Kingdom and the </w:t>
      </w:r>
      <w:r w:rsidR="00A41233">
        <w:rPr>
          <w:rFonts w:ascii="Arial" w:hAnsi="Arial" w:cs="Arial"/>
          <w:bCs/>
          <w:lang w:val="en-GB"/>
        </w:rPr>
        <w:t>Supplier</w:t>
      </w:r>
      <w:r w:rsidRPr="00331252">
        <w:rPr>
          <w:rFonts w:ascii="Arial" w:hAnsi="Arial" w:cs="Arial"/>
          <w:bCs/>
          <w:lang w:val="en-GB"/>
        </w:rPr>
        <w:t xml:space="preserve"> shall provide promptly, on demand, such evidence as Catapult may reasonably request in this regard.</w:t>
      </w:r>
    </w:p>
    <w:p w14:paraId="10679DF2" w14:textId="15DDA5A7" w:rsidR="00C863E1" w:rsidRPr="00331252" w:rsidRDefault="00C863E1" w:rsidP="00231F7D">
      <w:pPr>
        <w:pStyle w:val="ListParagraph"/>
        <w:numPr>
          <w:ilvl w:val="1"/>
          <w:numId w:val="4"/>
        </w:numPr>
        <w:spacing w:line="276" w:lineRule="auto"/>
        <w:ind w:left="567" w:hanging="567"/>
        <w:jc w:val="both"/>
        <w:rPr>
          <w:rFonts w:ascii="Arial" w:hAnsi="Arial" w:cs="Arial"/>
          <w:b/>
          <w:lang w:val="en-GB"/>
        </w:rPr>
      </w:pPr>
      <w:r w:rsidRPr="00331252">
        <w:rPr>
          <w:rFonts w:ascii="Arial" w:hAnsi="Arial" w:cs="Arial"/>
          <w:bCs/>
          <w:lang w:val="en-GB"/>
        </w:rPr>
        <w:t xml:space="preserve">The </w:t>
      </w:r>
      <w:r w:rsidR="00A41233">
        <w:rPr>
          <w:rFonts w:ascii="Arial" w:hAnsi="Arial" w:cs="Arial"/>
          <w:bCs/>
          <w:lang w:val="en-GB"/>
        </w:rPr>
        <w:t>Supplier</w:t>
      </w:r>
      <w:r w:rsidRPr="00331252">
        <w:rPr>
          <w:rFonts w:ascii="Arial" w:hAnsi="Arial" w:cs="Arial"/>
          <w:bCs/>
          <w:lang w:val="en-GB"/>
        </w:rPr>
        <w:t xml:space="preserve"> shall, if so reasonably required, perform the Services, or some of them, jointly with one or more other persons</w:t>
      </w:r>
      <w:r w:rsidR="00B85811">
        <w:rPr>
          <w:rFonts w:ascii="Arial" w:hAnsi="Arial" w:cs="Arial"/>
          <w:bCs/>
          <w:lang w:val="en-GB"/>
        </w:rPr>
        <w:t xml:space="preserve"> or organisations</w:t>
      </w:r>
      <w:r w:rsidRPr="00331252">
        <w:rPr>
          <w:rFonts w:ascii="Arial" w:hAnsi="Arial" w:cs="Arial"/>
          <w:bCs/>
          <w:lang w:val="en-GB"/>
        </w:rPr>
        <w:t>, as Catapult from time to time directs.</w:t>
      </w:r>
    </w:p>
    <w:p w14:paraId="3B97712D" w14:textId="0369BCEA" w:rsidR="00C863E1" w:rsidRPr="007C3B2C" w:rsidRDefault="00C863E1" w:rsidP="00231F7D">
      <w:pPr>
        <w:pStyle w:val="ListParagraph"/>
        <w:numPr>
          <w:ilvl w:val="1"/>
          <w:numId w:val="4"/>
        </w:numPr>
        <w:spacing w:line="276" w:lineRule="auto"/>
        <w:ind w:left="567" w:hanging="567"/>
        <w:jc w:val="both"/>
        <w:rPr>
          <w:rFonts w:ascii="Arial" w:hAnsi="Arial" w:cs="Arial"/>
          <w:b/>
          <w:lang w:val="en-GB"/>
        </w:rPr>
      </w:pPr>
      <w:bookmarkStart w:id="8" w:name="_Ref387829884"/>
      <w:bookmarkStart w:id="9" w:name="_Ref387831131"/>
      <w:bookmarkStart w:id="10" w:name="_Ref510703881"/>
      <w:r w:rsidRPr="00331252">
        <w:rPr>
          <w:rFonts w:ascii="Arial" w:hAnsi="Arial" w:cs="Arial"/>
          <w:bCs/>
          <w:lang w:val="en-GB"/>
        </w:rPr>
        <w:t xml:space="preserve">The </w:t>
      </w:r>
      <w:r w:rsidR="00A41233">
        <w:rPr>
          <w:rFonts w:ascii="Arial" w:hAnsi="Arial" w:cs="Arial"/>
          <w:bCs/>
          <w:lang w:val="en-GB"/>
        </w:rPr>
        <w:t>Supplier</w:t>
      </w:r>
      <w:r w:rsidRPr="00331252">
        <w:rPr>
          <w:rFonts w:ascii="Arial" w:hAnsi="Arial" w:cs="Arial"/>
          <w:bCs/>
          <w:lang w:val="en-GB"/>
        </w:rPr>
        <w:t xml:space="preserve"> shall comply and shall procure that the Personnel compl</w:t>
      </w:r>
      <w:r w:rsidR="00B85811">
        <w:rPr>
          <w:rFonts w:ascii="Arial" w:hAnsi="Arial" w:cs="Arial"/>
          <w:bCs/>
          <w:lang w:val="en-GB"/>
        </w:rPr>
        <w:t>y</w:t>
      </w:r>
      <w:r w:rsidRPr="00331252">
        <w:rPr>
          <w:rFonts w:ascii="Arial" w:hAnsi="Arial" w:cs="Arial"/>
          <w:bCs/>
          <w:lang w:val="en-GB"/>
        </w:rPr>
        <w:t xml:space="preserve"> with all applicable laws, regulations, codes and sanctions relating to anti-bribery and anti-corruption including but not limited to the Bribery Act </w:t>
      </w:r>
      <w:proofErr w:type="gramStart"/>
      <w:r w:rsidRPr="00331252">
        <w:rPr>
          <w:rFonts w:ascii="Arial" w:hAnsi="Arial" w:cs="Arial"/>
          <w:bCs/>
          <w:lang w:val="en-GB"/>
        </w:rPr>
        <w:t>2010, and</w:t>
      </w:r>
      <w:proofErr w:type="gramEnd"/>
      <w:r w:rsidRPr="00331252">
        <w:rPr>
          <w:rFonts w:ascii="Arial" w:hAnsi="Arial" w:cs="Arial"/>
          <w:bCs/>
          <w:lang w:val="en-GB"/>
        </w:rPr>
        <w:t xml:space="preserve"> shall comply with Catapult’s policies and procedures as from time to time i</w:t>
      </w:r>
      <w:r w:rsidR="007C3B2C">
        <w:rPr>
          <w:rFonts w:ascii="Arial" w:hAnsi="Arial" w:cs="Arial"/>
          <w:bCs/>
          <w:lang w:val="en-GB"/>
        </w:rPr>
        <w:t xml:space="preserve">n force.  Breach of this condition </w:t>
      </w:r>
      <w:r w:rsidRPr="00331252">
        <w:rPr>
          <w:rFonts w:ascii="Arial" w:hAnsi="Arial" w:cs="Arial"/>
          <w:bCs/>
          <w:lang w:val="en-GB"/>
        </w:rPr>
        <w:t>shall be deemed a material breach of this Agreement</w:t>
      </w:r>
      <w:bookmarkEnd w:id="8"/>
      <w:r w:rsidRPr="00331252">
        <w:rPr>
          <w:rFonts w:ascii="Arial" w:hAnsi="Arial" w:cs="Arial"/>
          <w:bCs/>
          <w:lang w:val="en-GB"/>
        </w:rPr>
        <w:t>.</w:t>
      </w:r>
      <w:bookmarkEnd w:id="9"/>
      <w:bookmarkEnd w:id="10"/>
    </w:p>
    <w:p w14:paraId="3BDD8D36" w14:textId="77777777" w:rsidR="007C3B2C" w:rsidRPr="00331252" w:rsidRDefault="007C3B2C" w:rsidP="007C3B2C">
      <w:pPr>
        <w:pStyle w:val="ListParagraph"/>
        <w:spacing w:line="276" w:lineRule="auto"/>
        <w:ind w:left="567"/>
        <w:jc w:val="both"/>
        <w:rPr>
          <w:rFonts w:ascii="Arial" w:hAnsi="Arial" w:cs="Arial"/>
          <w:b/>
          <w:lang w:val="en-GB"/>
        </w:rPr>
      </w:pPr>
    </w:p>
    <w:p w14:paraId="3D7F1D7E" w14:textId="77777777" w:rsidR="00C863E1" w:rsidRPr="00331252" w:rsidRDefault="00C863E1" w:rsidP="00231F7D">
      <w:pPr>
        <w:pStyle w:val="ListParagraph"/>
        <w:numPr>
          <w:ilvl w:val="0"/>
          <w:numId w:val="4"/>
        </w:numPr>
        <w:spacing w:line="276" w:lineRule="auto"/>
        <w:ind w:left="567" w:hanging="567"/>
        <w:jc w:val="both"/>
        <w:rPr>
          <w:rFonts w:ascii="Arial" w:hAnsi="Arial" w:cs="Arial"/>
          <w:b/>
          <w:lang w:val="en-GB"/>
        </w:rPr>
      </w:pPr>
      <w:r w:rsidRPr="00331252">
        <w:rPr>
          <w:rFonts w:ascii="Arial" w:hAnsi="Arial" w:cs="Arial"/>
          <w:b/>
          <w:bCs/>
          <w:lang w:val="en-GB"/>
        </w:rPr>
        <w:t>INDEPENDENT STATUS</w:t>
      </w:r>
    </w:p>
    <w:p w14:paraId="509B528C" w14:textId="77777777" w:rsidR="00C863E1" w:rsidRPr="00331252" w:rsidRDefault="00C863E1" w:rsidP="00231F7D">
      <w:pPr>
        <w:pStyle w:val="ListParagraph"/>
        <w:numPr>
          <w:ilvl w:val="1"/>
          <w:numId w:val="4"/>
        </w:numPr>
        <w:spacing w:line="276" w:lineRule="auto"/>
        <w:ind w:left="567" w:hanging="567"/>
        <w:jc w:val="both"/>
        <w:rPr>
          <w:rFonts w:ascii="Arial" w:hAnsi="Arial" w:cs="Arial"/>
          <w:b/>
          <w:lang w:val="en-GB"/>
        </w:rPr>
      </w:pPr>
      <w:r w:rsidRPr="00331252">
        <w:rPr>
          <w:rFonts w:ascii="Arial" w:hAnsi="Arial" w:cs="Arial"/>
          <w:bCs/>
          <w:lang w:val="en-GB"/>
        </w:rPr>
        <w:t xml:space="preserve">The </w:t>
      </w:r>
      <w:r w:rsidR="00A41233">
        <w:rPr>
          <w:rFonts w:ascii="Arial" w:hAnsi="Arial" w:cs="Arial"/>
          <w:bCs/>
          <w:lang w:val="en-GB"/>
        </w:rPr>
        <w:t>Supplier</w:t>
      </w:r>
      <w:r w:rsidRPr="00331252">
        <w:rPr>
          <w:rFonts w:ascii="Arial" w:hAnsi="Arial" w:cs="Arial"/>
          <w:bCs/>
          <w:lang w:val="en-GB"/>
        </w:rPr>
        <w:t xml:space="preserve"> is an independent contractor and confirms that the Personnel </w:t>
      </w:r>
      <w:r w:rsidR="000A7AB2">
        <w:rPr>
          <w:rFonts w:ascii="Arial" w:hAnsi="Arial" w:cs="Arial"/>
          <w:bCs/>
          <w:lang w:val="en-GB"/>
        </w:rPr>
        <w:t xml:space="preserve">and any Substitute </w:t>
      </w:r>
      <w:r w:rsidRPr="00331252">
        <w:rPr>
          <w:rFonts w:ascii="Arial" w:hAnsi="Arial" w:cs="Arial"/>
          <w:bCs/>
          <w:lang w:val="en-GB"/>
        </w:rPr>
        <w:t xml:space="preserve">would also be independent contractors were they to provide the Services directly to Catapult and the Parties agree that the </w:t>
      </w:r>
      <w:r w:rsidR="00A41233">
        <w:rPr>
          <w:rFonts w:ascii="Arial" w:hAnsi="Arial" w:cs="Arial"/>
          <w:bCs/>
          <w:lang w:val="en-GB"/>
        </w:rPr>
        <w:t>Supplier</w:t>
      </w:r>
      <w:r w:rsidRPr="00331252">
        <w:rPr>
          <w:rFonts w:ascii="Arial" w:hAnsi="Arial" w:cs="Arial"/>
          <w:bCs/>
          <w:lang w:val="en-GB"/>
        </w:rPr>
        <w:t xml:space="preserve"> and/or the Personnel</w:t>
      </w:r>
      <w:r w:rsidR="000A7AB2">
        <w:rPr>
          <w:rFonts w:ascii="Arial" w:hAnsi="Arial" w:cs="Arial"/>
          <w:bCs/>
          <w:lang w:val="en-GB"/>
        </w:rPr>
        <w:t xml:space="preserve"> and any Substitute</w:t>
      </w:r>
      <w:r w:rsidRPr="00331252">
        <w:rPr>
          <w:rFonts w:ascii="Arial" w:hAnsi="Arial" w:cs="Arial"/>
          <w:bCs/>
          <w:lang w:val="en-GB"/>
        </w:rPr>
        <w:t xml:space="preserve"> are not and shall not be deemed to be an employee, </w:t>
      </w:r>
      <w:r w:rsidR="000A7AB2">
        <w:rPr>
          <w:rFonts w:ascii="Arial" w:hAnsi="Arial" w:cs="Arial"/>
          <w:bCs/>
          <w:lang w:val="en-GB"/>
        </w:rPr>
        <w:t xml:space="preserve">worker, </w:t>
      </w:r>
      <w:r w:rsidRPr="00331252">
        <w:rPr>
          <w:rFonts w:ascii="Arial" w:hAnsi="Arial" w:cs="Arial"/>
          <w:bCs/>
          <w:lang w:val="en-GB"/>
        </w:rPr>
        <w:lastRenderedPageBreak/>
        <w:t>director, agent or partner of Catapult, and nor shall they hold themselves out as such, for any purpose whatsoever. The termination of this Agreement shall not, in any circumstances, constitute or be deemed to constitute a dismissal for any purposes.</w:t>
      </w:r>
    </w:p>
    <w:p w14:paraId="71BAB4A6" w14:textId="77777777" w:rsidR="00C863E1" w:rsidRPr="007C3B2C" w:rsidRDefault="00C863E1" w:rsidP="00231F7D">
      <w:pPr>
        <w:pStyle w:val="ListParagraph"/>
        <w:numPr>
          <w:ilvl w:val="1"/>
          <w:numId w:val="4"/>
        </w:numPr>
        <w:spacing w:line="276" w:lineRule="auto"/>
        <w:ind w:left="567" w:hanging="567"/>
        <w:jc w:val="both"/>
        <w:rPr>
          <w:rFonts w:ascii="Arial" w:hAnsi="Arial" w:cs="Arial"/>
          <w:b/>
          <w:lang w:val="en-GB"/>
        </w:rPr>
      </w:pPr>
      <w:r w:rsidRPr="00331252">
        <w:rPr>
          <w:rFonts w:ascii="Arial" w:hAnsi="Arial" w:cs="Arial"/>
          <w:bCs/>
          <w:lang w:val="en-GB"/>
        </w:rPr>
        <w:t xml:space="preserve">The </w:t>
      </w:r>
      <w:r w:rsidR="00A41233">
        <w:rPr>
          <w:rFonts w:ascii="Arial" w:hAnsi="Arial" w:cs="Arial"/>
          <w:bCs/>
          <w:lang w:val="en-GB"/>
        </w:rPr>
        <w:t>Supplier</w:t>
      </w:r>
      <w:r w:rsidRPr="00331252">
        <w:rPr>
          <w:rFonts w:ascii="Arial" w:hAnsi="Arial" w:cs="Arial"/>
          <w:bCs/>
          <w:lang w:val="en-GB"/>
        </w:rPr>
        <w:t xml:space="preserve"> agrees to indemnify Catapult in full in relation to any liability arising from any employment-related claim (including reasonable costs and expenses) brought by the </w:t>
      </w:r>
      <w:r w:rsidR="00A41233">
        <w:rPr>
          <w:rFonts w:ascii="Arial" w:hAnsi="Arial" w:cs="Arial"/>
          <w:bCs/>
          <w:lang w:val="en-GB"/>
        </w:rPr>
        <w:t>Supplier</w:t>
      </w:r>
      <w:r w:rsidRPr="00331252">
        <w:rPr>
          <w:rFonts w:ascii="Arial" w:hAnsi="Arial" w:cs="Arial"/>
          <w:bCs/>
          <w:lang w:val="en-GB"/>
        </w:rPr>
        <w:t>, any Personnel or any Substitute against Catapult arising out of or in connection with the Services.</w:t>
      </w:r>
    </w:p>
    <w:p w14:paraId="22B144CF" w14:textId="77777777" w:rsidR="007C3B2C" w:rsidRPr="00331252" w:rsidRDefault="007C3B2C" w:rsidP="007C3B2C">
      <w:pPr>
        <w:pStyle w:val="ListParagraph"/>
        <w:spacing w:line="276" w:lineRule="auto"/>
        <w:ind w:left="567"/>
        <w:jc w:val="both"/>
        <w:rPr>
          <w:rFonts w:ascii="Arial" w:hAnsi="Arial" w:cs="Arial"/>
          <w:b/>
          <w:lang w:val="en-GB"/>
        </w:rPr>
      </w:pPr>
    </w:p>
    <w:p w14:paraId="05A98076" w14:textId="77777777" w:rsidR="00C863E1" w:rsidRPr="00331252" w:rsidRDefault="00C863E1" w:rsidP="00231F7D">
      <w:pPr>
        <w:pStyle w:val="ListParagraph"/>
        <w:numPr>
          <w:ilvl w:val="0"/>
          <w:numId w:val="4"/>
        </w:numPr>
        <w:spacing w:line="276" w:lineRule="auto"/>
        <w:ind w:left="567" w:hanging="567"/>
        <w:jc w:val="both"/>
        <w:rPr>
          <w:rFonts w:ascii="Arial" w:hAnsi="Arial" w:cs="Arial"/>
          <w:b/>
          <w:lang w:val="en-GB"/>
        </w:rPr>
      </w:pPr>
      <w:r w:rsidRPr="00331252">
        <w:rPr>
          <w:rFonts w:ascii="Arial" w:hAnsi="Arial" w:cs="Arial"/>
          <w:b/>
          <w:bCs/>
          <w:lang w:val="en-GB"/>
        </w:rPr>
        <w:t>AUTHORITY</w:t>
      </w:r>
    </w:p>
    <w:p w14:paraId="52B1D860" w14:textId="77777777" w:rsidR="00C863E1" w:rsidRPr="00331252" w:rsidRDefault="00C863E1" w:rsidP="00231F7D">
      <w:pPr>
        <w:pStyle w:val="ListParagraph"/>
        <w:numPr>
          <w:ilvl w:val="1"/>
          <w:numId w:val="4"/>
        </w:numPr>
        <w:spacing w:line="276" w:lineRule="auto"/>
        <w:ind w:left="567" w:hanging="567"/>
        <w:jc w:val="both"/>
        <w:rPr>
          <w:rFonts w:ascii="Arial" w:hAnsi="Arial" w:cs="Arial"/>
          <w:b/>
          <w:lang w:val="en-GB"/>
        </w:rPr>
      </w:pPr>
      <w:r w:rsidRPr="00331252">
        <w:rPr>
          <w:rFonts w:ascii="Arial" w:hAnsi="Arial" w:cs="Arial"/>
          <w:bCs/>
          <w:lang w:val="en-GB"/>
        </w:rPr>
        <w:t xml:space="preserve">Neither Party nor the Personnel shall have power </w:t>
      </w:r>
      <w:proofErr w:type="gramStart"/>
      <w:r w:rsidRPr="00331252">
        <w:rPr>
          <w:rFonts w:ascii="Arial" w:hAnsi="Arial" w:cs="Arial"/>
          <w:bCs/>
          <w:lang w:val="en-GB"/>
        </w:rPr>
        <w:t>to</w:t>
      </w:r>
      <w:proofErr w:type="gramEnd"/>
      <w:r w:rsidRPr="00331252">
        <w:rPr>
          <w:rFonts w:ascii="Arial" w:hAnsi="Arial" w:cs="Arial"/>
          <w:bCs/>
          <w:lang w:val="en-GB"/>
        </w:rPr>
        <w:t xml:space="preserve"> nor shall they purport to have the power to bind the other in any way whatsoever, unless so directed in advance in writing.</w:t>
      </w:r>
    </w:p>
    <w:p w14:paraId="0BC6CCD8" w14:textId="77777777" w:rsidR="00C863E1" w:rsidRPr="007C3B2C" w:rsidRDefault="00C863E1" w:rsidP="00231F7D">
      <w:pPr>
        <w:pStyle w:val="ListParagraph"/>
        <w:numPr>
          <w:ilvl w:val="1"/>
          <w:numId w:val="4"/>
        </w:numPr>
        <w:spacing w:line="276" w:lineRule="auto"/>
        <w:ind w:left="567" w:hanging="567"/>
        <w:jc w:val="both"/>
        <w:rPr>
          <w:rFonts w:ascii="Arial" w:hAnsi="Arial" w:cs="Arial"/>
          <w:b/>
          <w:lang w:val="en-GB"/>
        </w:rPr>
      </w:pPr>
      <w:r w:rsidRPr="00331252">
        <w:rPr>
          <w:rFonts w:ascii="Arial" w:hAnsi="Arial" w:cs="Arial"/>
          <w:bCs/>
          <w:lang w:val="en-GB"/>
        </w:rPr>
        <w:t xml:space="preserve">Unless otherwise agreed in writing between the </w:t>
      </w:r>
      <w:r w:rsidR="00A41233">
        <w:rPr>
          <w:rFonts w:ascii="Arial" w:hAnsi="Arial" w:cs="Arial"/>
          <w:bCs/>
          <w:lang w:val="en-GB"/>
        </w:rPr>
        <w:t>Supplier</w:t>
      </w:r>
      <w:r w:rsidRPr="00331252">
        <w:rPr>
          <w:rFonts w:ascii="Arial" w:hAnsi="Arial" w:cs="Arial"/>
          <w:bCs/>
          <w:lang w:val="en-GB"/>
        </w:rPr>
        <w:t xml:space="preserve"> and Catapult, during the provision of the Services, in all dealings and transactions with </w:t>
      </w:r>
      <w:proofErr w:type="gramStart"/>
      <w:r w:rsidRPr="00331252">
        <w:rPr>
          <w:rFonts w:ascii="Arial" w:hAnsi="Arial" w:cs="Arial"/>
          <w:bCs/>
          <w:lang w:val="en-GB"/>
        </w:rPr>
        <w:t>any and all</w:t>
      </w:r>
      <w:proofErr w:type="gramEnd"/>
      <w:r w:rsidRPr="00331252">
        <w:rPr>
          <w:rFonts w:ascii="Arial" w:hAnsi="Arial" w:cs="Arial"/>
          <w:bCs/>
          <w:lang w:val="en-GB"/>
        </w:rPr>
        <w:t xml:space="preserve"> third parties, nothing shall render either Party the partner or agent of the other.</w:t>
      </w:r>
    </w:p>
    <w:p w14:paraId="64AD3882" w14:textId="77777777" w:rsidR="007C3B2C" w:rsidRPr="00331252" w:rsidRDefault="007C3B2C" w:rsidP="007C3B2C">
      <w:pPr>
        <w:pStyle w:val="ListParagraph"/>
        <w:spacing w:line="276" w:lineRule="auto"/>
        <w:ind w:left="567"/>
        <w:jc w:val="both"/>
        <w:rPr>
          <w:rFonts w:ascii="Arial" w:hAnsi="Arial" w:cs="Arial"/>
          <w:b/>
          <w:lang w:val="en-GB"/>
        </w:rPr>
      </w:pPr>
    </w:p>
    <w:p w14:paraId="7B0F9C76" w14:textId="7CFF4769" w:rsidR="0010313B" w:rsidRPr="00590B45" w:rsidRDefault="00C863E1" w:rsidP="00590B45">
      <w:pPr>
        <w:pStyle w:val="ListParagraph"/>
        <w:numPr>
          <w:ilvl w:val="0"/>
          <w:numId w:val="4"/>
        </w:numPr>
        <w:spacing w:line="276" w:lineRule="auto"/>
        <w:ind w:left="567" w:hanging="567"/>
        <w:jc w:val="both"/>
        <w:rPr>
          <w:rFonts w:ascii="Arial" w:hAnsi="Arial" w:cs="Arial"/>
          <w:b/>
          <w:lang w:val="en-GB"/>
        </w:rPr>
      </w:pPr>
      <w:bookmarkStart w:id="11" w:name="_Ref510633468"/>
      <w:r w:rsidRPr="00331252">
        <w:rPr>
          <w:rFonts w:ascii="Arial" w:hAnsi="Arial" w:cs="Arial"/>
          <w:b/>
          <w:lang w:val="en-GB"/>
        </w:rPr>
        <w:t>DATA</w:t>
      </w:r>
      <w:bookmarkEnd w:id="11"/>
      <w:r w:rsidR="008F2A44">
        <w:rPr>
          <w:rFonts w:ascii="Arial" w:hAnsi="Arial" w:cs="Arial"/>
          <w:b/>
          <w:lang w:val="en-GB"/>
        </w:rPr>
        <w:t xml:space="preserve"> PROTECTION</w:t>
      </w:r>
      <w:r w:rsidR="0010313B" w:rsidRPr="00590B45">
        <w:rPr>
          <w:rFonts w:ascii="Arial" w:hAnsi="Arial" w:cs="Arial"/>
        </w:rPr>
        <w:t>.</w:t>
      </w:r>
      <w:r w:rsidR="0010313B" w:rsidRPr="00590B45" w:rsidDel="00B62029">
        <w:rPr>
          <w:rFonts w:ascii="Arial" w:hAnsi="Arial" w:cs="Arial"/>
        </w:rPr>
        <w:t xml:space="preserve"> </w:t>
      </w:r>
    </w:p>
    <w:p w14:paraId="3874FCE3" w14:textId="42F774B0" w:rsidR="00F102BA" w:rsidRPr="00F102BA" w:rsidRDefault="00BA69A4" w:rsidP="00F102BA">
      <w:pPr>
        <w:pStyle w:val="ListParagraph"/>
        <w:numPr>
          <w:ilvl w:val="1"/>
          <w:numId w:val="4"/>
        </w:numPr>
        <w:spacing w:line="276" w:lineRule="auto"/>
        <w:ind w:left="567" w:hanging="567"/>
        <w:jc w:val="both"/>
        <w:rPr>
          <w:rFonts w:ascii="Arial" w:hAnsi="Arial" w:cs="Arial"/>
          <w:b/>
          <w:lang w:val="en-GB"/>
        </w:rPr>
      </w:pPr>
      <w:r w:rsidRPr="00F102BA">
        <w:rPr>
          <w:rFonts w:ascii="Arial" w:hAnsi="Arial" w:cs="Arial"/>
        </w:rPr>
        <w:t xml:space="preserve">The Supplier </w:t>
      </w:r>
      <w:r w:rsidR="00590B45">
        <w:rPr>
          <w:rFonts w:ascii="Arial" w:hAnsi="Arial" w:cs="Arial"/>
        </w:rPr>
        <w:t xml:space="preserve">shall </w:t>
      </w:r>
      <w:r w:rsidRPr="00F102BA">
        <w:rPr>
          <w:rFonts w:ascii="Arial" w:hAnsi="Arial" w:cs="Arial"/>
        </w:rPr>
        <w:t xml:space="preserve">comply with any requirements (which may include </w:t>
      </w:r>
      <w:proofErr w:type="gramStart"/>
      <w:r w:rsidRPr="00F102BA">
        <w:rPr>
          <w:rFonts w:ascii="Arial" w:hAnsi="Arial" w:cs="Arial"/>
        </w:rPr>
        <w:t>entering into</w:t>
      </w:r>
      <w:proofErr w:type="gramEnd"/>
      <w:r w:rsidRPr="00F102BA">
        <w:rPr>
          <w:rFonts w:ascii="Arial" w:hAnsi="Arial" w:cs="Arial"/>
        </w:rPr>
        <w:t xml:space="preserve"> a data processing and/or sharing agreement) or instructions from </w:t>
      </w:r>
      <w:r w:rsidR="00F102BA" w:rsidRPr="00F102BA">
        <w:rPr>
          <w:rFonts w:ascii="Arial" w:hAnsi="Arial" w:cs="Arial"/>
        </w:rPr>
        <w:t xml:space="preserve">Catapult </w:t>
      </w:r>
      <w:r w:rsidRPr="00F102BA">
        <w:rPr>
          <w:rFonts w:ascii="Arial" w:hAnsi="Arial" w:cs="Arial"/>
        </w:rPr>
        <w:t xml:space="preserve">in respect of </w:t>
      </w:r>
      <w:r w:rsidR="00F102BA" w:rsidRPr="00F102BA">
        <w:rPr>
          <w:rFonts w:ascii="Arial" w:hAnsi="Arial" w:cs="Arial"/>
        </w:rPr>
        <w:t xml:space="preserve">Catapult’s </w:t>
      </w:r>
      <w:r w:rsidRPr="00F102BA">
        <w:rPr>
          <w:rFonts w:ascii="Arial" w:hAnsi="Arial" w:cs="Arial"/>
        </w:rPr>
        <w:t>obligations pursuant to the Data Protection Legislation, including, but not limited to:</w:t>
      </w:r>
    </w:p>
    <w:p w14:paraId="66FAB979" w14:textId="6DFF2FBA" w:rsidR="00F102BA" w:rsidRPr="00F102BA" w:rsidRDefault="00BA69A4" w:rsidP="00F102BA">
      <w:pPr>
        <w:pStyle w:val="ListParagraph"/>
        <w:numPr>
          <w:ilvl w:val="2"/>
          <w:numId w:val="20"/>
        </w:numPr>
        <w:spacing w:line="276" w:lineRule="auto"/>
        <w:ind w:left="1134" w:hanging="567"/>
        <w:jc w:val="both"/>
        <w:rPr>
          <w:rFonts w:ascii="Arial" w:hAnsi="Arial" w:cs="Arial"/>
          <w:b/>
          <w:lang w:val="en-GB"/>
        </w:rPr>
      </w:pPr>
      <w:r w:rsidRPr="00F102BA">
        <w:rPr>
          <w:rFonts w:ascii="Arial" w:hAnsi="Arial" w:cs="Arial"/>
        </w:rPr>
        <w:t xml:space="preserve">not processing Personal Data </w:t>
      </w:r>
      <w:r w:rsidR="00F102BA" w:rsidRPr="00F102BA">
        <w:rPr>
          <w:rFonts w:ascii="Arial" w:hAnsi="Arial" w:cs="Arial"/>
        </w:rPr>
        <w:t>(</w:t>
      </w:r>
      <w:r w:rsidR="00590B45">
        <w:rPr>
          <w:rFonts w:ascii="Arial" w:hAnsi="Arial" w:cs="Arial"/>
        </w:rPr>
        <w:t>a</w:t>
      </w:r>
      <w:r w:rsidR="00F102BA" w:rsidRPr="00F102BA">
        <w:rPr>
          <w:rFonts w:ascii="Arial" w:hAnsi="Arial" w:cs="Arial"/>
        </w:rPr>
        <w:t>s defined in the Data Protection Legislation</w:t>
      </w:r>
      <w:r w:rsidR="00590B45">
        <w:rPr>
          <w:rFonts w:ascii="Arial" w:hAnsi="Arial" w:cs="Arial"/>
        </w:rPr>
        <w:t>)</w:t>
      </w:r>
      <w:r w:rsidR="00F102BA" w:rsidRPr="00F102BA">
        <w:rPr>
          <w:rFonts w:ascii="Arial" w:hAnsi="Arial" w:cs="Arial"/>
        </w:rPr>
        <w:t xml:space="preserve"> </w:t>
      </w:r>
      <w:r w:rsidRPr="00F102BA">
        <w:rPr>
          <w:rFonts w:ascii="Arial" w:hAnsi="Arial" w:cs="Arial"/>
        </w:rPr>
        <w:t xml:space="preserve">outside the UK without </w:t>
      </w:r>
      <w:r w:rsidR="00F102BA" w:rsidRPr="00F102BA">
        <w:rPr>
          <w:rFonts w:ascii="Arial" w:hAnsi="Arial" w:cs="Arial"/>
        </w:rPr>
        <w:t xml:space="preserve">Catapult’s </w:t>
      </w:r>
      <w:r w:rsidRPr="00F102BA">
        <w:rPr>
          <w:rFonts w:ascii="Arial" w:hAnsi="Arial" w:cs="Arial"/>
        </w:rPr>
        <w:t xml:space="preserve">prior written </w:t>
      </w:r>
      <w:proofErr w:type="gramStart"/>
      <w:r w:rsidRPr="00F102BA">
        <w:rPr>
          <w:rFonts w:ascii="Arial" w:hAnsi="Arial" w:cs="Arial"/>
        </w:rPr>
        <w:t>consent</w:t>
      </w:r>
      <w:r w:rsidR="00F102BA" w:rsidRPr="00F102BA">
        <w:rPr>
          <w:rFonts w:ascii="Arial" w:hAnsi="Arial" w:cs="Arial"/>
        </w:rPr>
        <w:t>;</w:t>
      </w:r>
      <w:proofErr w:type="gramEnd"/>
    </w:p>
    <w:p w14:paraId="61625FA3" w14:textId="71D6DBFE" w:rsidR="00F102BA" w:rsidRPr="00F102BA" w:rsidRDefault="00BA69A4" w:rsidP="00F102BA">
      <w:pPr>
        <w:pStyle w:val="ListParagraph"/>
        <w:numPr>
          <w:ilvl w:val="2"/>
          <w:numId w:val="20"/>
        </w:numPr>
        <w:spacing w:line="276" w:lineRule="auto"/>
        <w:ind w:left="1134" w:hanging="567"/>
        <w:jc w:val="both"/>
        <w:rPr>
          <w:rFonts w:ascii="Arial" w:hAnsi="Arial" w:cs="Arial"/>
          <w:b/>
          <w:lang w:val="en-GB"/>
        </w:rPr>
      </w:pPr>
      <w:r w:rsidRPr="00F102BA">
        <w:rPr>
          <w:rFonts w:ascii="Arial" w:hAnsi="Arial" w:cs="Arial"/>
        </w:rPr>
        <w:t xml:space="preserve">the obligations of a Controller and/or Processor </w:t>
      </w:r>
      <w:r w:rsidR="00F102BA" w:rsidRPr="00F102BA">
        <w:rPr>
          <w:rFonts w:ascii="Arial" w:hAnsi="Arial" w:cs="Arial"/>
        </w:rPr>
        <w:t>(as defined in the Data Protection Legislation</w:t>
      </w:r>
      <w:r w:rsidR="00590B45">
        <w:rPr>
          <w:rFonts w:ascii="Arial" w:hAnsi="Arial" w:cs="Arial"/>
        </w:rPr>
        <w:t>)</w:t>
      </w:r>
      <w:r w:rsidR="00F102BA" w:rsidRPr="00F102BA">
        <w:rPr>
          <w:rFonts w:ascii="Arial" w:hAnsi="Arial" w:cs="Arial"/>
        </w:rPr>
        <w:t xml:space="preserve"> </w:t>
      </w:r>
      <w:r w:rsidRPr="00F102BA">
        <w:rPr>
          <w:rFonts w:ascii="Arial" w:hAnsi="Arial" w:cs="Arial"/>
        </w:rPr>
        <w:t xml:space="preserve">by ensuring and implementing all measures to ensure appropriate levels of security of Personal Data that is shared for the provision of the Services as required under the </w:t>
      </w:r>
      <w:proofErr w:type="gramStart"/>
      <w:r w:rsidRPr="00F102BA">
        <w:rPr>
          <w:rFonts w:ascii="Arial" w:hAnsi="Arial" w:cs="Arial"/>
        </w:rPr>
        <w:t>GDPR;</w:t>
      </w:r>
      <w:proofErr w:type="gramEnd"/>
      <w:r w:rsidRPr="00F102BA">
        <w:rPr>
          <w:rFonts w:ascii="Arial" w:hAnsi="Arial" w:cs="Arial"/>
        </w:rPr>
        <w:t xml:space="preserve"> </w:t>
      </w:r>
    </w:p>
    <w:p w14:paraId="720EEC98" w14:textId="77777777" w:rsidR="00F102BA" w:rsidRPr="00F102BA" w:rsidRDefault="00BA69A4" w:rsidP="00F102BA">
      <w:pPr>
        <w:pStyle w:val="ListParagraph"/>
        <w:numPr>
          <w:ilvl w:val="2"/>
          <w:numId w:val="20"/>
        </w:numPr>
        <w:spacing w:line="276" w:lineRule="auto"/>
        <w:ind w:left="1134" w:hanging="567"/>
        <w:jc w:val="both"/>
        <w:rPr>
          <w:rFonts w:ascii="Arial" w:hAnsi="Arial" w:cs="Arial"/>
          <w:b/>
          <w:lang w:val="en-GB"/>
        </w:rPr>
      </w:pPr>
      <w:r w:rsidRPr="00F102BA">
        <w:rPr>
          <w:rFonts w:ascii="Arial" w:hAnsi="Arial" w:cs="Arial"/>
        </w:rPr>
        <w:t xml:space="preserve">any further and/or additional requirements of </w:t>
      </w:r>
      <w:r w:rsidR="00F102BA" w:rsidRPr="00F102BA">
        <w:rPr>
          <w:rFonts w:ascii="Arial" w:hAnsi="Arial" w:cs="Arial"/>
        </w:rPr>
        <w:t xml:space="preserve">Catapult </w:t>
      </w:r>
      <w:r w:rsidRPr="00F102BA">
        <w:rPr>
          <w:rFonts w:ascii="Arial" w:hAnsi="Arial" w:cs="Arial"/>
        </w:rPr>
        <w:t>(as Controller) and</w:t>
      </w:r>
      <w:r w:rsidR="00F102BA" w:rsidRPr="00F102BA">
        <w:rPr>
          <w:rFonts w:ascii="Arial" w:hAnsi="Arial" w:cs="Arial"/>
        </w:rPr>
        <w:t>/or</w:t>
      </w:r>
      <w:r w:rsidRPr="00F102BA">
        <w:rPr>
          <w:rFonts w:ascii="Arial" w:hAnsi="Arial" w:cs="Arial"/>
        </w:rPr>
        <w:t xml:space="preserve"> </w:t>
      </w:r>
      <w:r w:rsidR="00F102BA" w:rsidRPr="00F102BA">
        <w:rPr>
          <w:rFonts w:ascii="Arial" w:hAnsi="Arial" w:cs="Arial"/>
        </w:rPr>
        <w:t xml:space="preserve">the </w:t>
      </w:r>
      <w:r w:rsidRPr="00F102BA">
        <w:rPr>
          <w:rFonts w:ascii="Arial" w:hAnsi="Arial" w:cs="Arial"/>
        </w:rPr>
        <w:t xml:space="preserve">Supplier (as Processor or Joint Controller) pursuant to the GDPR, at the Supplier’s expense, including satisfying </w:t>
      </w:r>
      <w:r w:rsidR="00F102BA" w:rsidRPr="00F102BA">
        <w:rPr>
          <w:rFonts w:ascii="Arial" w:hAnsi="Arial" w:cs="Arial"/>
        </w:rPr>
        <w:t xml:space="preserve">Catapult </w:t>
      </w:r>
      <w:r w:rsidRPr="00F102BA">
        <w:rPr>
          <w:rFonts w:ascii="Arial" w:hAnsi="Arial" w:cs="Arial"/>
        </w:rPr>
        <w:t>with sufficient guarantees that the Supplier has implemented all appropriate technical and organisational measures to meet the GDPR’s requirements and protect rights</w:t>
      </w:r>
      <w:r w:rsidR="00F102BA" w:rsidRPr="00F102BA">
        <w:rPr>
          <w:rFonts w:ascii="Arial" w:hAnsi="Arial" w:cs="Arial"/>
        </w:rPr>
        <w:t xml:space="preserve"> of Data Subjects (as defined in the Data Protection Legislation)</w:t>
      </w:r>
      <w:r w:rsidRPr="00F102BA">
        <w:rPr>
          <w:rFonts w:ascii="Arial" w:hAnsi="Arial" w:cs="Arial"/>
        </w:rPr>
        <w:t>.</w:t>
      </w:r>
    </w:p>
    <w:p w14:paraId="18DA3502" w14:textId="77777777" w:rsidR="00F102BA" w:rsidRPr="00F102BA" w:rsidRDefault="00BA69A4" w:rsidP="00F102BA">
      <w:pPr>
        <w:pStyle w:val="ListParagraph"/>
        <w:numPr>
          <w:ilvl w:val="1"/>
          <w:numId w:val="20"/>
        </w:numPr>
        <w:spacing w:line="276" w:lineRule="auto"/>
        <w:ind w:left="567" w:hanging="567"/>
        <w:jc w:val="both"/>
        <w:rPr>
          <w:rFonts w:ascii="Arial" w:hAnsi="Arial" w:cs="Arial"/>
          <w:b/>
          <w:lang w:val="en-GB"/>
        </w:rPr>
      </w:pPr>
      <w:r w:rsidRPr="00F102BA">
        <w:rPr>
          <w:rFonts w:ascii="Arial" w:hAnsi="Arial" w:cs="Arial"/>
        </w:rPr>
        <w:t xml:space="preserve">The Supplier shall indemnify </w:t>
      </w:r>
      <w:r w:rsidR="00F102BA" w:rsidRPr="00F102BA">
        <w:rPr>
          <w:rFonts w:ascii="Arial" w:hAnsi="Arial" w:cs="Arial"/>
        </w:rPr>
        <w:t xml:space="preserve">Catapult </w:t>
      </w:r>
      <w:r w:rsidRPr="00F102BA">
        <w:rPr>
          <w:rFonts w:ascii="Arial" w:hAnsi="Arial" w:cs="Arial"/>
        </w:rPr>
        <w:t xml:space="preserve">against all and any loss arising whatsoever from the Supplier’s breach of the GDPR’s requirements. </w:t>
      </w:r>
    </w:p>
    <w:p w14:paraId="5C366D76" w14:textId="57594749" w:rsidR="00F102BA" w:rsidRPr="00F102BA" w:rsidRDefault="00BA69A4" w:rsidP="00F102BA">
      <w:pPr>
        <w:pStyle w:val="ListParagraph"/>
        <w:numPr>
          <w:ilvl w:val="1"/>
          <w:numId w:val="20"/>
        </w:numPr>
        <w:spacing w:line="276" w:lineRule="auto"/>
        <w:ind w:left="567" w:hanging="567"/>
        <w:jc w:val="both"/>
        <w:rPr>
          <w:rFonts w:ascii="Arial" w:hAnsi="Arial" w:cs="Arial"/>
          <w:b/>
          <w:lang w:val="en-GB"/>
        </w:rPr>
      </w:pPr>
      <w:r w:rsidRPr="00F102BA">
        <w:rPr>
          <w:rFonts w:ascii="Arial" w:hAnsi="Arial" w:cs="Arial"/>
        </w:rPr>
        <w:t xml:space="preserve">The Supplier shall allow </w:t>
      </w:r>
      <w:r w:rsidR="000F2B71" w:rsidRPr="00F102BA">
        <w:rPr>
          <w:rFonts w:ascii="Arial" w:hAnsi="Arial" w:cs="Arial"/>
        </w:rPr>
        <w:t>Catapult</w:t>
      </w:r>
      <w:r w:rsidR="00F102BA" w:rsidRPr="00F102BA">
        <w:rPr>
          <w:rFonts w:ascii="Arial" w:hAnsi="Arial" w:cs="Arial"/>
        </w:rPr>
        <w:t xml:space="preserve"> </w:t>
      </w:r>
      <w:r w:rsidRPr="00F102BA">
        <w:rPr>
          <w:rFonts w:ascii="Arial" w:hAnsi="Arial" w:cs="Arial"/>
        </w:rPr>
        <w:t xml:space="preserve">to monitor the Supplier’s compliance with its obligations in relation to Personal Data, from time to time, in such manner and to such extent as the Council deems appropriate. </w:t>
      </w:r>
    </w:p>
    <w:p w14:paraId="1006490A" w14:textId="097654CF" w:rsidR="00F102BA" w:rsidRPr="00F102BA" w:rsidRDefault="00BA69A4" w:rsidP="00F102BA">
      <w:pPr>
        <w:pStyle w:val="ListParagraph"/>
        <w:numPr>
          <w:ilvl w:val="1"/>
          <w:numId w:val="20"/>
        </w:numPr>
        <w:spacing w:line="276" w:lineRule="auto"/>
        <w:ind w:left="567" w:hanging="567"/>
        <w:jc w:val="both"/>
        <w:rPr>
          <w:rFonts w:ascii="Arial" w:hAnsi="Arial" w:cs="Arial"/>
          <w:b/>
          <w:lang w:val="en-GB"/>
        </w:rPr>
      </w:pPr>
      <w:r w:rsidRPr="00F102BA">
        <w:rPr>
          <w:rFonts w:ascii="Arial" w:hAnsi="Arial" w:cs="Arial"/>
        </w:rPr>
        <w:t xml:space="preserve">The Supplier shall notify </w:t>
      </w:r>
      <w:r w:rsidR="00F102BA" w:rsidRPr="00F102BA">
        <w:rPr>
          <w:rFonts w:ascii="Arial" w:hAnsi="Arial" w:cs="Arial"/>
        </w:rPr>
        <w:t xml:space="preserve">Catapult </w:t>
      </w:r>
      <w:r w:rsidRPr="00F102BA">
        <w:rPr>
          <w:rFonts w:ascii="Arial" w:hAnsi="Arial" w:cs="Arial"/>
        </w:rPr>
        <w:t xml:space="preserve">without undue delay after becoming aware of a Personal Data breach. </w:t>
      </w:r>
    </w:p>
    <w:p w14:paraId="6F5FC827" w14:textId="34549F7C" w:rsidR="00F102BA" w:rsidRPr="00F102BA" w:rsidRDefault="00BA69A4" w:rsidP="00F102BA">
      <w:pPr>
        <w:pStyle w:val="ListParagraph"/>
        <w:numPr>
          <w:ilvl w:val="1"/>
          <w:numId w:val="20"/>
        </w:numPr>
        <w:spacing w:line="276" w:lineRule="auto"/>
        <w:ind w:left="567" w:hanging="567"/>
        <w:jc w:val="both"/>
        <w:rPr>
          <w:rFonts w:ascii="Arial" w:hAnsi="Arial" w:cs="Arial"/>
          <w:b/>
          <w:lang w:val="en-GB"/>
        </w:rPr>
      </w:pPr>
      <w:r w:rsidRPr="00F102BA">
        <w:rPr>
          <w:rFonts w:ascii="Arial" w:hAnsi="Arial" w:cs="Arial"/>
        </w:rPr>
        <w:t xml:space="preserve">The Supplier shall fully cooperate with </w:t>
      </w:r>
      <w:r w:rsidR="000F2B71" w:rsidRPr="00F102BA">
        <w:rPr>
          <w:rFonts w:ascii="Arial" w:hAnsi="Arial" w:cs="Arial"/>
        </w:rPr>
        <w:t>Catapult</w:t>
      </w:r>
      <w:r w:rsidR="00F102BA" w:rsidRPr="00F102BA">
        <w:rPr>
          <w:rFonts w:ascii="Arial" w:hAnsi="Arial" w:cs="Arial"/>
        </w:rPr>
        <w:t xml:space="preserve"> </w:t>
      </w:r>
      <w:r w:rsidRPr="00F102BA">
        <w:rPr>
          <w:rFonts w:ascii="Arial" w:hAnsi="Arial" w:cs="Arial"/>
        </w:rPr>
        <w:t xml:space="preserve">in relation to a Personal Data breach and use its best endeavours to provide any information required by </w:t>
      </w:r>
      <w:r w:rsidR="000F2B71" w:rsidRPr="00F102BA">
        <w:rPr>
          <w:rFonts w:ascii="Arial" w:hAnsi="Arial" w:cs="Arial"/>
        </w:rPr>
        <w:t>Catapult</w:t>
      </w:r>
      <w:r w:rsidR="00F102BA" w:rsidRPr="00F102BA">
        <w:rPr>
          <w:rFonts w:ascii="Arial" w:hAnsi="Arial" w:cs="Arial"/>
        </w:rPr>
        <w:t xml:space="preserve"> </w:t>
      </w:r>
      <w:r w:rsidRPr="00F102BA">
        <w:rPr>
          <w:rFonts w:ascii="Arial" w:hAnsi="Arial" w:cs="Arial"/>
        </w:rPr>
        <w:t xml:space="preserve">about any such Personal Data breach. </w:t>
      </w:r>
    </w:p>
    <w:p w14:paraId="20F25DEB" w14:textId="77777777" w:rsidR="007C3B2C" w:rsidRPr="00F102BA" w:rsidRDefault="007C3B2C" w:rsidP="00F102BA">
      <w:pPr>
        <w:pStyle w:val="ListParagraph"/>
        <w:spacing w:line="276" w:lineRule="auto"/>
        <w:ind w:left="567" w:hanging="567"/>
        <w:jc w:val="both"/>
        <w:rPr>
          <w:rFonts w:ascii="Arial" w:hAnsi="Arial" w:cs="Arial"/>
          <w:b/>
          <w:lang w:val="en-GB"/>
        </w:rPr>
      </w:pPr>
    </w:p>
    <w:p w14:paraId="0D09CE60" w14:textId="77777777" w:rsidR="00C863E1" w:rsidRPr="00643158" w:rsidRDefault="00C863E1" w:rsidP="00643158">
      <w:pPr>
        <w:pStyle w:val="ListParagraph"/>
        <w:numPr>
          <w:ilvl w:val="0"/>
          <w:numId w:val="4"/>
        </w:numPr>
        <w:spacing w:line="276" w:lineRule="auto"/>
        <w:ind w:left="567" w:hanging="567"/>
        <w:jc w:val="both"/>
        <w:rPr>
          <w:rFonts w:ascii="Arial" w:hAnsi="Arial" w:cs="Arial"/>
          <w:b/>
          <w:color w:val="000000" w:themeColor="text1"/>
          <w:lang w:val="en-GB"/>
        </w:rPr>
      </w:pPr>
      <w:bookmarkStart w:id="12" w:name="_Ref387830563"/>
      <w:r w:rsidRPr="00643158">
        <w:rPr>
          <w:rFonts w:ascii="Arial" w:hAnsi="Arial" w:cs="Arial"/>
          <w:b/>
          <w:color w:val="000000" w:themeColor="text1"/>
          <w:lang w:val="en-GB"/>
        </w:rPr>
        <w:t>INTELLECTUAL PROPERTY</w:t>
      </w:r>
      <w:bookmarkEnd w:id="12"/>
    </w:p>
    <w:p w14:paraId="6550332C" w14:textId="4DFCBFA3" w:rsidR="00FA4B8C" w:rsidRPr="00643158" w:rsidRDefault="00FA4B8C" w:rsidP="00643158">
      <w:pPr>
        <w:pStyle w:val="ListParagraph"/>
        <w:widowControl w:val="0"/>
        <w:numPr>
          <w:ilvl w:val="1"/>
          <w:numId w:val="4"/>
        </w:numPr>
        <w:autoSpaceDE w:val="0"/>
        <w:autoSpaceDN w:val="0"/>
        <w:spacing w:before="9" w:line="276" w:lineRule="auto"/>
        <w:ind w:left="567" w:right="249" w:hanging="567"/>
        <w:contextualSpacing w:val="0"/>
        <w:jc w:val="both"/>
        <w:rPr>
          <w:rFonts w:ascii="Arial" w:hAnsi="Arial" w:cs="Arial"/>
          <w:color w:val="000000" w:themeColor="text1"/>
        </w:rPr>
      </w:pPr>
      <w:r w:rsidRPr="00643158">
        <w:rPr>
          <w:rFonts w:ascii="Arial" w:hAnsi="Arial" w:cs="Arial"/>
          <w:color w:val="000000" w:themeColor="text1"/>
        </w:rPr>
        <w:t>In</w:t>
      </w:r>
      <w:r w:rsidRPr="00643158">
        <w:rPr>
          <w:rFonts w:ascii="Arial" w:hAnsi="Arial" w:cs="Arial"/>
          <w:color w:val="000000" w:themeColor="text1"/>
          <w:spacing w:val="-14"/>
        </w:rPr>
        <w:t xml:space="preserve"> </w:t>
      </w:r>
      <w:r w:rsidRPr="00643158">
        <w:rPr>
          <w:rFonts w:ascii="Arial" w:hAnsi="Arial" w:cs="Arial"/>
          <w:color w:val="000000" w:themeColor="text1"/>
        </w:rPr>
        <w:t>respect</w:t>
      </w:r>
      <w:r w:rsidRPr="00643158">
        <w:rPr>
          <w:rFonts w:ascii="Arial" w:hAnsi="Arial" w:cs="Arial"/>
          <w:color w:val="000000" w:themeColor="text1"/>
          <w:spacing w:val="-14"/>
        </w:rPr>
        <w:t xml:space="preserve"> </w:t>
      </w:r>
      <w:r w:rsidRPr="00643158">
        <w:rPr>
          <w:rFonts w:ascii="Arial" w:hAnsi="Arial" w:cs="Arial"/>
          <w:color w:val="000000" w:themeColor="text1"/>
        </w:rPr>
        <w:t>of</w:t>
      </w:r>
      <w:r w:rsidRPr="00643158">
        <w:rPr>
          <w:rFonts w:ascii="Arial" w:hAnsi="Arial" w:cs="Arial"/>
          <w:color w:val="000000" w:themeColor="text1"/>
          <w:spacing w:val="-14"/>
        </w:rPr>
        <w:t xml:space="preserve"> </w:t>
      </w:r>
      <w:r w:rsidRPr="00643158">
        <w:rPr>
          <w:rFonts w:ascii="Arial" w:hAnsi="Arial" w:cs="Arial"/>
          <w:color w:val="000000" w:themeColor="text1"/>
        </w:rPr>
        <w:t>any</w:t>
      </w:r>
      <w:r w:rsidR="00643158" w:rsidRPr="00643158">
        <w:rPr>
          <w:rFonts w:ascii="Arial" w:hAnsi="Arial" w:cs="Arial"/>
          <w:color w:val="000000" w:themeColor="text1"/>
        </w:rPr>
        <w:t xml:space="preserve"> goods or</w:t>
      </w:r>
      <w:r w:rsidRPr="00643158">
        <w:rPr>
          <w:rFonts w:ascii="Arial" w:hAnsi="Arial" w:cs="Arial"/>
          <w:color w:val="000000" w:themeColor="text1"/>
          <w:spacing w:val="-14"/>
        </w:rPr>
        <w:t xml:space="preserve"> </w:t>
      </w:r>
      <w:r w:rsidRPr="00643158">
        <w:rPr>
          <w:rFonts w:ascii="Arial" w:hAnsi="Arial" w:cs="Arial"/>
          <w:color w:val="000000" w:themeColor="text1"/>
        </w:rPr>
        <w:t>materials</w:t>
      </w:r>
      <w:r w:rsidRPr="00643158">
        <w:rPr>
          <w:rFonts w:ascii="Arial" w:hAnsi="Arial" w:cs="Arial"/>
          <w:color w:val="000000" w:themeColor="text1"/>
          <w:spacing w:val="-4"/>
        </w:rPr>
        <w:t xml:space="preserve"> </w:t>
      </w:r>
      <w:r w:rsidRPr="00643158">
        <w:rPr>
          <w:rFonts w:ascii="Arial" w:hAnsi="Arial" w:cs="Arial"/>
          <w:color w:val="000000" w:themeColor="text1"/>
        </w:rPr>
        <w:t>that</w:t>
      </w:r>
      <w:r w:rsidRPr="00643158">
        <w:rPr>
          <w:rFonts w:ascii="Arial" w:hAnsi="Arial" w:cs="Arial"/>
          <w:color w:val="000000" w:themeColor="text1"/>
          <w:spacing w:val="-10"/>
        </w:rPr>
        <w:t xml:space="preserve"> </w:t>
      </w:r>
      <w:r w:rsidRPr="00643158">
        <w:rPr>
          <w:rFonts w:ascii="Arial" w:hAnsi="Arial" w:cs="Arial"/>
          <w:color w:val="000000" w:themeColor="text1"/>
        </w:rPr>
        <w:t>are</w:t>
      </w:r>
      <w:r w:rsidRPr="00643158">
        <w:rPr>
          <w:rFonts w:ascii="Arial" w:hAnsi="Arial" w:cs="Arial"/>
          <w:color w:val="000000" w:themeColor="text1"/>
          <w:spacing w:val="-10"/>
        </w:rPr>
        <w:t xml:space="preserve"> </w:t>
      </w:r>
      <w:r w:rsidRPr="00643158">
        <w:rPr>
          <w:rFonts w:ascii="Arial" w:hAnsi="Arial" w:cs="Arial"/>
          <w:color w:val="000000" w:themeColor="text1"/>
        </w:rPr>
        <w:t>transferred</w:t>
      </w:r>
      <w:r w:rsidRPr="00643158">
        <w:rPr>
          <w:rFonts w:ascii="Arial" w:hAnsi="Arial" w:cs="Arial"/>
          <w:color w:val="000000" w:themeColor="text1"/>
          <w:spacing w:val="-5"/>
        </w:rPr>
        <w:t xml:space="preserve"> </w:t>
      </w:r>
      <w:r w:rsidRPr="00643158">
        <w:rPr>
          <w:rFonts w:ascii="Arial" w:hAnsi="Arial" w:cs="Arial"/>
          <w:color w:val="000000" w:themeColor="text1"/>
        </w:rPr>
        <w:t>to</w:t>
      </w:r>
      <w:r w:rsidRPr="00643158">
        <w:rPr>
          <w:rFonts w:ascii="Arial" w:hAnsi="Arial" w:cs="Arial"/>
          <w:color w:val="000000" w:themeColor="text1"/>
          <w:spacing w:val="-14"/>
        </w:rPr>
        <w:t xml:space="preserve"> </w:t>
      </w:r>
      <w:r w:rsidRPr="00643158">
        <w:rPr>
          <w:rFonts w:ascii="Arial" w:hAnsi="Arial" w:cs="Arial"/>
          <w:color w:val="000000" w:themeColor="text1"/>
        </w:rPr>
        <w:t>Catapult</w:t>
      </w:r>
      <w:r w:rsidRPr="00643158">
        <w:rPr>
          <w:rFonts w:ascii="Arial" w:hAnsi="Arial" w:cs="Arial"/>
          <w:color w:val="000000" w:themeColor="text1"/>
          <w:spacing w:val="-7"/>
        </w:rPr>
        <w:t xml:space="preserve"> </w:t>
      </w:r>
      <w:r w:rsidRPr="00643158">
        <w:rPr>
          <w:rFonts w:ascii="Arial" w:hAnsi="Arial" w:cs="Arial"/>
          <w:color w:val="000000" w:themeColor="text1"/>
        </w:rPr>
        <w:t>as</w:t>
      </w:r>
      <w:r w:rsidRPr="00643158">
        <w:rPr>
          <w:rFonts w:ascii="Arial" w:hAnsi="Arial" w:cs="Arial"/>
          <w:color w:val="000000" w:themeColor="text1"/>
          <w:spacing w:val="-14"/>
        </w:rPr>
        <w:t xml:space="preserve"> </w:t>
      </w:r>
      <w:r w:rsidRPr="00643158">
        <w:rPr>
          <w:rFonts w:ascii="Arial" w:hAnsi="Arial" w:cs="Arial"/>
          <w:color w:val="000000" w:themeColor="text1"/>
        </w:rPr>
        <w:t>part</w:t>
      </w:r>
      <w:r w:rsidRPr="00643158">
        <w:rPr>
          <w:rFonts w:ascii="Arial" w:hAnsi="Arial" w:cs="Arial"/>
          <w:color w:val="000000" w:themeColor="text1"/>
          <w:spacing w:val="-14"/>
        </w:rPr>
        <w:t xml:space="preserve"> </w:t>
      </w:r>
      <w:r w:rsidRPr="00643158">
        <w:rPr>
          <w:rFonts w:ascii="Arial" w:hAnsi="Arial" w:cs="Arial"/>
          <w:color w:val="000000" w:themeColor="text1"/>
        </w:rPr>
        <w:t>of</w:t>
      </w:r>
      <w:r w:rsidRPr="00643158">
        <w:rPr>
          <w:rFonts w:ascii="Arial" w:hAnsi="Arial" w:cs="Arial"/>
          <w:color w:val="000000" w:themeColor="text1"/>
          <w:spacing w:val="-14"/>
        </w:rPr>
        <w:t xml:space="preserve"> </w:t>
      </w:r>
      <w:r w:rsidRPr="00643158">
        <w:rPr>
          <w:rFonts w:ascii="Arial" w:hAnsi="Arial" w:cs="Arial"/>
          <w:color w:val="000000" w:themeColor="text1"/>
        </w:rPr>
        <w:t>the</w:t>
      </w:r>
      <w:r w:rsidRPr="00643158">
        <w:rPr>
          <w:rFonts w:ascii="Arial" w:hAnsi="Arial" w:cs="Arial"/>
          <w:color w:val="000000" w:themeColor="text1"/>
          <w:spacing w:val="-14"/>
        </w:rPr>
        <w:t xml:space="preserve"> </w:t>
      </w:r>
      <w:r w:rsidRPr="00643158">
        <w:rPr>
          <w:rFonts w:ascii="Arial" w:hAnsi="Arial" w:cs="Arial"/>
          <w:color w:val="000000" w:themeColor="text1"/>
        </w:rPr>
        <w:t>Services</w:t>
      </w:r>
      <w:r w:rsidRPr="00643158">
        <w:rPr>
          <w:rFonts w:ascii="Arial" w:hAnsi="Arial" w:cs="Arial"/>
          <w:color w:val="000000" w:themeColor="text1"/>
          <w:spacing w:val="-8"/>
        </w:rPr>
        <w:t xml:space="preserve"> </w:t>
      </w:r>
      <w:r w:rsidRPr="00643158">
        <w:rPr>
          <w:rFonts w:ascii="Arial" w:hAnsi="Arial" w:cs="Arial"/>
          <w:color w:val="000000" w:themeColor="text1"/>
        </w:rPr>
        <w:t>under this</w:t>
      </w:r>
      <w:r w:rsidRPr="00643158">
        <w:rPr>
          <w:rFonts w:ascii="Arial" w:hAnsi="Arial" w:cs="Arial"/>
          <w:color w:val="000000" w:themeColor="text1"/>
          <w:spacing w:val="-8"/>
        </w:rPr>
        <w:t xml:space="preserve"> </w:t>
      </w:r>
      <w:r w:rsidRPr="00643158">
        <w:rPr>
          <w:rFonts w:ascii="Arial" w:hAnsi="Arial" w:cs="Arial"/>
          <w:color w:val="000000" w:themeColor="text1"/>
        </w:rPr>
        <w:t>Agreement, the</w:t>
      </w:r>
      <w:r w:rsidRPr="00643158">
        <w:rPr>
          <w:rFonts w:ascii="Arial" w:hAnsi="Arial" w:cs="Arial"/>
          <w:color w:val="000000" w:themeColor="text1"/>
          <w:spacing w:val="-9"/>
        </w:rPr>
        <w:t xml:space="preserve"> </w:t>
      </w:r>
      <w:r w:rsidR="00F102BA" w:rsidRPr="00643158">
        <w:rPr>
          <w:rFonts w:ascii="Arial" w:hAnsi="Arial" w:cs="Arial"/>
          <w:color w:val="000000" w:themeColor="text1"/>
          <w:spacing w:val="-9"/>
        </w:rPr>
        <w:t xml:space="preserve">Supplier </w:t>
      </w:r>
      <w:r w:rsidRPr="00643158">
        <w:rPr>
          <w:rFonts w:ascii="Arial" w:hAnsi="Arial" w:cs="Arial"/>
          <w:color w:val="000000" w:themeColor="text1"/>
        </w:rPr>
        <w:t>warrants</w:t>
      </w:r>
      <w:r w:rsidRPr="00643158">
        <w:rPr>
          <w:rFonts w:ascii="Arial" w:hAnsi="Arial" w:cs="Arial"/>
          <w:color w:val="000000" w:themeColor="text1"/>
          <w:spacing w:val="-3"/>
        </w:rPr>
        <w:t xml:space="preserve"> </w:t>
      </w:r>
      <w:r w:rsidRPr="00643158">
        <w:rPr>
          <w:rFonts w:ascii="Arial" w:hAnsi="Arial" w:cs="Arial"/>
          <w:color w:val="000000" w:themeColor="text1"/>
        </w:rPr>
        <w:t>that it</w:t>
      </w:r>
      <w:r w:rsidRPr="00643158">
        <w:rPr>
          <w:rFonts w:ascii="Arial" w:hAnsi="Arial" w:cs="Arial"/>
          <w:color w:val="000000" w:themeColor="text1"/>
          <w:spacing w:val="-9"/>
        </w:rPr>
        <w:t xml:space="preserve"> </w:t>
      </w:r>
      <w:r w:rsidRPr="00643158">
        <w:rPr>
          <w:rFonts w:ascii="Arial" w:hAnsi="Arial" w:cs="Arial"/>
          <w:color w:val="000000" w:themeColor="text1"/>
        </w:rPr>
        <w:t>has</w:t>
      </w:r>
      <w:r w:rsidRPr="00643158">
        <w:rPr>
          <w:rFonts w:ascii="Arial" w:hAnsi="Arial" w:cs="Arial"/>
          <w:color w:val="000000" w:themeColor="text1"/>
          <w:spacing w:val="-4"/>
        </w:rPr>
        <w:t xml:space="preserve"> </w:t>
      </w:r>
      <w:r w:rsidRPr="00643158">
        <w:rPr>
          <w:rFonts w:ascii="Arial" w:hAnsi="Arial" w:cs="Arial"/>
          <w:color w:val="000000" w:themeColor="text1"/>
        </w:rPr>
        <w:t>full</w:t>
      </w:r>
      <w:r w:rsidRPr="00643158">
        <w:rPr>
          <w:rFonts w:ascii="Arial" w:hAnsi="Arial" w:cs="Arial"/>
          <w:color w:val="000000" w:themeColor="text1"/>
          <w:spacing w:val="-12"/>
        </w:rPr>
        <w:t xml:space="preserve"> </w:t>
      </w:r>
      <w:r w:rsidRPr="00643158">
        <w:rPr>
          <w:rFonts w:ascii="Arial" w:hAnsi="Arial" w:cs="Arial"/>
          <w:color w:val="000000" w:themeColor="text1"/>
        </w:rPr>
        <w:t>clear</w:t>
      </w:r>
      <w:r w:rsidRPr="00643158">
        <w:rPr>
          <w:rFonts w:ascii="Arial" w:hAnsi="Arial" w:cs="Arial"/>
          <w:color w:val="000000" w:themeColor="text1"/>
          <w:spacing w:val="-3"/>
        </w:rPr>
        <w:t xml:space="preserve"> </w:t>
      </w:r>
      <w:r w:rsidRPr="00643158">
        <w:rPr>
          <w:rFonts w:ascii="Arial" w:hAnsi="Arial" w:cs="Arial"/>
          <w:color w:val="000000" w:themeColor="text1"/>
        </w:rPr>
        <w:t>and</w:t>
      </w:r>
      <w:r w:rsidRPr="00643158">
        <w:rPr>
          <w:rFonts w:ascii="Arial" w:hAnsi="Arial" w:cs="Arial"/>
          <w:color w:val="000000" w:themeColor="text1"/>
          <w:spacing w:val="-8"/>
        </w:rPr>
        <w:t xml:space="preserve"> </w:t>
      </w:r>
      <w:r w:rsidRPr="00643158">
        <w:rPr>
          <w:rFonts w:ascii="Arial" w:hAnsi="Arial" w:cs="Arial"/>
          <w:color w:val="000000" w:themeColor="text1"/>
        </w:rPr>
        <w:t>unencumbered title</w:t>
      </w:r>
      <w:r w:rsidRPr="00643158">
        <w:rPr>
          <w:rFonts w:ascii="Arial" w:hAnsi="Arial" w:cs="Arial"/>
          <w:color w:val="000000" w:themeColor="text1"/>
          <w:spacing w:val="-8"/>
        </w:rPr>
        <w:t xml:space="preserve"> </w:t>
      </w:r>
      <w:r w:rsidRPr="00643158">
        <w:rPr>
          <w:rFonts w:ascii="Arial" w:hAnsi="Arial" w:cs="Arial"/>
          <w:color w:val="000000" w:themeColor="text1"/>
        </w:rPr>
        <w:t>to</w:t>
      </w:r>
      <w:r w:rsidRPr="00643158">
        <w:rPr>
          <w:rFonts w:ascii="Arial" w:hAnsi="Arial" w:cs="Arial"/>
          <w:color w:val="000000" w:themeColor="text1"/>
          <w:spacing w:val="-13"/>
        </w:rPr>
        <w:t xml:space="preserve"> </w:t>
      </w:r>
      <w:r w:rsidRPr="00643158">
        <w:rPr>
          <w:rFonts w:ascii="Arial" w:hAnsi="Arial" w:cs="Arial"/>
          <w:color w:val="000000" w:themeColor="text1"/>
        </w:rPr>
        <w:t>all</w:t>
      </w:r>
      <w:r w:rsidRPr="00643158">
        <w:rPr>
          <w:rFonts w:ascii="Arial" w:hAnsi="Arial" w:cs="Arial"/>
          <w:color w:val="000000" w:themeColor="text1"/>
          <w:spacing w:val="-14"/>
        </w:rPr>
        <w:t xml:space="preserve"> </w:t>
      </w:r>
      <w:r w:rsidRPr="00643158">
        <w:rPr>
          <w:rFonts w:ascii="Arial" w:hAnsi="Arial" w:cs="Arial"/>
          <w:color w:val="000000" w:themeColor="text1"/>
        </w:rPr>
        <w:t>such</w:t>
      </w:r>
      <w:r w:rsidRPr="00643158">
        <w:rPr>
          <w:rFonts w:ascii="Arial" w:hAnsi="Arial" w:cs="Arial"/>
          <w:color w:val="000000" w:themeColor="text1"/>
          <w:spacing w:val="-5"/>
        </w:rPr>
        <w:t xml:space="preserve"> </w:t>
      </w:r>
      <w:r w:rsidRPr="00643158">
        <w:rPr>
          <w:rFonts w:ascii="Arial" w:hAnsi="Arial" w:cs="Arial"/>
          <w:color w:val="000000" w:themeColor="text1"/>
        </w:rPr>
        <w:t>items and that at</w:t>
      </w:r>
      <w:r w:rsidRPr="00643158">
        <w:rPr>
          <w:rFonts w:ascii="Arial" w:hAnsi="Arial" w:cs="Arial"/>
          <w:color w:val="000000" w:themeColor="text1"/>
          <w:spacing w:val="-5"/>
        </w:rPr>
        <w:t xml:space="preserve"> </w:t>
      </w:r>
      <w:r w:rsidRPr="00643158">
        <w:rPr>
          <w:rFonts w:ascii="Arial" w:hAnsi="Arial" w:cs="Arial"/>
          <w:color w:val="000000" w:themeColor="text1"/>
        </w:rPr>
        <w:t>the</w:t>
      </w:r>
      <w:r w:rsidRPr="00643158">
        <w:rPr>
          <w:rFonts w:ascii="Arial" w:hAnsi="Arial" w:cs="Arial"/>
          <w:color w:val="000000" w:themeColor="text1"/>
          <w:spacing w:val="-1"/>
        </w:rPr>
        <w:t xml:space="preserve"> </w:t>
      </w:r>
      <w:r w:rsidRPr="00643158">
        <w:rPr>
          <w:rFonts w:ascii="Arial" w:hAnsi="Arial" w:cs="Arial"/>
          <w:color w:val="000000" w:themeColor="text1"/>
        </w:rPr>
        <w:t>date</w:t>
      </w:r>
      <w:r w:rsidRPr="00643158">
        <w:rPr>
          <w:rFonts w:ascii="Arial" w:hAnsi="Arial" w:cs="Arial"/>
          <w:color w:val="000000" w:themeColor="text1"/>
          <w:spacing w:val="-1"/>
        </w:rPr>
        <w:t xml:space="preserve"> </w:t>
      </w:r>
      <w:r w:rsidRPr="00643158">
        <w:rPr>
          <w:rFonts w:ascii="Arial" w:hAnsi="Arial" w:cs="Arial"/>
          <w:color w:val="000000" w:themeColor="text1"/>
        </w:rPr>
        <w:t>of delivery of such</w:t>
      </w:r>
      <w:r w:rsidRPr="00643158">
        <w:rPr>
          <w:rFonts w:ascii="Arial" w:hAnsi="Arial" w:cs="Arial"/>
          <w:color w:val="000000" w:themeColor="text1"/>
          <w:spacing w:val="-4"/>
        </w:rPr>
        <w:t xml:space="preserve"> </w:t>
      </w:r>
      <w:r w:rsidRPr="00643158">
        <w:rPr>
          <w:rFonts w:ascii="Arial" w:hAnsi="Arial" w:cs="Arial"/>
          <w:color w:val="000000" w:themeColor="text1"/>
        </w:rPr>
        <w:t>items</w:t>
      </w:r>
      <w:r w:rsidRPr="00643158">
        <w:rPr>
          <w:rFonts w:ascii="Arial" w:hAnsi="Arial" w:cs="Arial"/>
          <w:color w:val="000000" w:themeColor="text1"/>
          <w:spacing w:val="-2"/>
        </w:rPr>
        <w:t xml:space="preserve"> </w:t>
      </w:r>
      <w:r w:rsidRPr="00643158">
        <w:rPr>
          <w:rFonts w:ascii="Arial" w:hAnsi="Arial" w:cs="Arial"/>
          <w:color w:val="000000" w:themeColor="text1"/>
        </w:rPr>
        <w:t>to</w:t>
      </w:r>
      <w:r w:rsidRPr="00643158">
        <w:rPr>
          <w:rFonts w:ascii="Arial" w:hAnsi="Arial" w:cs="Arial"/>
          <w:color w:val="000000" w:themeColor="text1"/>
          <w:spacing w:val="-8"/>
        </w:rPr>
        <w:t xml:space="preserve"> </w:t>
      </w:r>
      <w:r w:rsidRPr="00643158">
        <w:rPr>
          <w:rFonts w:ascii="Arial" w:hAnsi="Arial" w:cs="Arial"/>
          <w:color w:val="000000" w:themeColor="text1"/>
        </w:rPr>
        <w:t>Catapult, it</w:t>
      </w:r>
      <w:r w:rsidRPr="00643158">
        <w:rPr>
          <w:rFonts w:ascii="Arial" w:hAnsi="Arial" w:cs="Arial"/>
          <w:color w:val="000000" w:themeColor="text1"/>
          <w:spacing w:val="-5"/>
        </w:rPr>
        <w:t xml:space="preserve"> </w:t>
      </w:r>
      <w:r w:rsidRPr="00643158">
        <w:rPr>
          <w:rFonts w:ascii="Arial" w:hAnsi="Arial" w:cs="Arial"/>
          <w:color w:val="000000" w:themeColor="text1"/>
        </w:rPr>
        <w:t>will</w:t>
      </w:r>
      <w:r w:rsidRPr="00643158">
        <w:rPr>
          <w:rFonts w:ascii="Arial" w:hAnsi="Arial" w:cs="Arial"/>
          <w:color w:val="000000" w:themeColor="text1"/>
          <w:spacing w:val="-7"/>
        </w:rPr>
        <w:t xml:space="preserve"> </w:t>
      </w:r>
      <w:r w:rsidRPr="00643158">
        <w:rPr>
          <w:rFonts w:ascii="Arial" w:hAnsi="Arial" w:cs="Arial"/>
          <w:color w:val="000000" w:themeColor="text1"/>
        </w:rPr>
        <w:t>have full</w:t>
      </w:r>
      <w:r w:rsidRPr="00643158">
        <w:rPr>
          <w:rFonts w:ascii="Arial" w:hAnsi="Arial" w:cs="Arial"/>
          <w:color w:val="000000" w:themeColor="text1"/>
          <w:spacing w:val="-10"/>
        </w:rPr>
        <w:t xml:space="preserve"> </w:t>
      </w:r>
      <w:r w:rsidRPr="00643158">
        <w:rPr>
          <w:rFonts w:ascii="Arial" w:hAnsi="Arial" w:cs="Arial"/>
          <w:color w:val="000000" w:themeColor="text1"/>
        </w:rPr>
        <w:t>and</w:t>
      </w:r>
      <w:r w:rsidRPr="00643158">
        <w:rPr>
          <w:rFonts w:ascii="Arial" w:hAnsi="Arial" w:cs="Arial"/>
          <w:color w:val="000000" w:themeColor="text1"/>
          <w:spacing w:val="-3"/>
        </w:rPr>
        <w:t xml:space="preserve"> </w:t>
      </w:r>
      <w:r w:rsidRPr="00643158">
        <w:rPr>
          <w:rFonts w:ascii="Arial" w:hAnsi="Arial" w:cs="Arial"/>
          <w:color w:val="000000" w:themeColor="text1"/>
        </w:rPr>
        <w:t>unrestricted rights to</w:t>
      </w:r>
      <w:r w:rsidRPr="00643158">
        <w:rPr>
          <w:rFonts w:ascii="Arial" w:hAnsi="Arial" w:cs="Arial"/>
          <w:color w:val="000000" w:themeColor="text1"/>
          <w:spacing w:val="-10"/>
        </w:rPr>
        <w:t xml:space="preserve"> </w:t>
      </w:r>
      <w:r w:rsidRPr="00643158">
        <w:rPr>
          <w:rFonts w:ascii="Arial" w:hAnsi="Arial" w:cs="Arial"/>
          <w:color w:val="000000" w:themeColor="text1"/>
        </w:rPr>
        <w:t>sell</w:t>
      </w:r>
      <w:r w:rsidRPr="00643158">
        <w:rPr>
          <w:rFonts w:ascii="Arial" w:hAnsi="Arial" w:cs="Arial"/>
          <w:color w:val="000000" w:themeColor="text1"/>
          <w:spacing w:val="-5"/>
        </w:rPr>
        <w:t xml:space="preserve"> </w:t>
      </w:r>
      <w:r w:rsidRPr="00643158">
        <w:rPr>
          <w:rFonts w:ascii="Arial" w:hAnsi="Arial" w:cs="Arial"/>
          <w:color w:val="000000" w:themeColor="text1"/>
        </w:rPr>
        <w:t>and transfer all such items to Catapult</w:t>
      </w:r>
      <w:r w:rsidR="00F102BA" w:rsidRPr="00643158">
        <w:rPr>
          <w:rFonts w:ascii="Arial" w:hAnsi="Arial" w:cs="Arial"/>
          <w:color w:val="000000" w:themeColor="text1"/>
        </w:rPr>
        <w:t>.</w:t>
      </w:r>
    </w:p>
    <w:p w14:paraId="02701879" w14:textId="23A6F8B2" w:rsidR="00FA4B8C" w:rsidRPr="00643158" w:rsidRDefault="00FA4B8C" w:rsidP="00643158">
      <w:pPr>
        <w:pStyle w:val="ListParagraph"/>
        <w:widowControl w:val="0"/>
        <w:numPr>
          <w:ilvl w:val="1"/>
          <w:numId w:val="4"/>
        </w:numPr>
        <w:autoSpaceDE w:val="0"/>
        <w:autoSpaceDN w:val="0"/>
        <w:spacing w:before="7" w:line="276" w:lineRule="auto"/>
        <w:ind w:left="567" w:right="290" w:hanging="567"/>
        <w:contextualSpacing w:val="0"/>
        <w:jc w:val="both"/>
        <w:rPr>
          <w:rFonts w:ascii="Arial" w:hAnsi="Arial" w:cs="Arial"/>
          <w:color w:val="000000" w:themeColor="text1"/>
        </w:rPr>
      </w:pPr>
      <w:r w:rsidRPr="00643158">
        <w:rPr>
          <w:rFonts w:ascii="Arial" w:hAnsi="Arial" w:cs="Arial"/>
          <w:color w:val="000000" w:themeColor="text1"/>
        </w:rPr>
        <w:t xml:space="preserve">The </w:t>
      </w:r>
      <w:r w:rsidR="00F102BA" w:rsidRPr="00643158">
        <w:rPr>
          <w:rFonts w:ascii="Arial" w:hAnsi="Arial" w:cs="Arial"/>
          <w:color w:val="000000" w:themeColor="text1"/>
        </w:rPr>
        <w:t xml:space="preserve">Supplier </w:t>
      </w:r>
      <w:proofErr w:type="gramStart"/>
      <w:r w:rsidRPr="00643158">
        <w:rPr>
          <w:rFonts w:ascii="Arial" w:hAnsi="Arial" w:cs="Arial"/>
          <w:color w:val="000000" w:themeColor="text1"/>
        </w:rPr>
        <w:t>indemnif</w:t>
      </w:r>
      <w:r w:rsidR="00590B45">
        <w:rPr>
          <w:rFonts w:ascii="Arial" w:hAnsi="Arial" w:cs="Arial"/>
          <w:color w:val="000000" w:themeColor="text1"/>
        </w:rPr>
        <w:t xml:space="preserve">ies </w:t>
      </w:r>
      <w:r w:rsidRPr="00643158">
        <w:rPr>
          <w:rFonts w:ascii="Arial" w:hAnsi="Arial" w:cs="Arial"/>
          <w:color w:val="000000" w:themeColor="text1"/>
        </w:rPr>
        <w:t>Catapult at all times</w:t>
      </w:r>
      <w:proofErr w:type="gramEnd"/>
      <w:r w:rsidRPr="00643158">
        <w:rPr>
          <w:rFonts w:ascii="Arial" w:hAnsi="Arial" w:cs="Arial"/>
          <w:color w:val="000000" w:themeColor="text1"/>
        </w:rPr>
        <w:t xml:space="preserve"> against any losses, damages,</w:t>
      </w:r>
      <w:r w:rsidRPr="00643158">
        <w:rPr>
          <w:rFonts w:ascii="Arial" w:hAnsi="Arial" w:cs="Arial"/>
          <w:color w:val="000000" w:themeColor="text1"/>
          <w:spacing w:val="-14"/>
        </w:rPr>
        <w:t xml:space="preserve"> </w:t>
      </w:r>
      <w:r w:rsidRPr="00643158">
        <w:rPr>
          <w:rFonts w:ascii="Arial" w:hAnsi="Arial" w:cs="Arial"/>
          <w:color w:val="000000" w:themeColor="text1"/>
        </w:rPr>
        <w:t>claims,</w:t>
      </w:r>
      <w:r w:rsidRPr="00643158">
        <w:rPr>
          <w:rFonts w:ascii="Arial" w:hAnsi="Arial" w:cs="Arial"/>
          <w:color w:val="000000" w:themeColor="text1"/>
          <w:spacing w:val="-14"/>
        </w:rPr>
        <w:t xml:space="preserve"> </w:t>
      </w:r>
      <w:r w:rsidRPr="00643158">
        <w:rPr>
          <w:rFonts w:ascii="Arial" w:hAnsi="Arial" w:cs="Arial"/>
          <w:color w:val="000000" w:themeColor="text1"/>
        </w:rPr>
        <w:t>costs</w:t>
      </w:r>
      <w:r w:rsidRPr="00643158">
        <w:rPr>
          <w:rFonts w:ascii="Arial" w:hAnsi="Arial" w:cs="Arial"/>
          <w:color w:val="000000" w:themeColor="text1"/>
          <w:spacing w:val="-14"/>
        </w:rPr>
        <w:t xml:space="preserve"> </w:t>
      </w:r>
      <w:r w:rsidRPr="00643158">
        <w:rPr>
          <w:rFonts w:ascii="Arial" w:hAnsi="Arial" w:cs="Arial"/>
          <w:color w:val="000000" w:themeColor="text1"/>
        </w:rPr>
        <w:t>or</w:t>
      </w:r>
      <w:r w:rsidRPr="00643158">
        <w:rPr>
          <w:rFonts w:ascii="Arial" w:hAnsi="Arial" w:cs="Arial"/>
          <w:color w:val="000000" w:themeColor="text1"/>
          <w:spacing w:val="-14"/>
        </w:rPr>
        <w:t xml:space="preserve"> </w:t>
      </w:r>
      <w:r w:rsidRPr="00643158">
        <w:rPr>
          <w:rFonts w:ascii="Arial" w:hAnsi="Arial" w:cs="Arial"/>
          <w:color w:val="000000" w:themeColor="text1"/>
        </w:rPr>
        <w:t>expenses</w:t>
      </w:r>
      <w:r w:rsidRPr="00643158">
        <w:rPr>
          <w:rFonts w:ascii="Arial" w:hAnsi="Arial" w:cs="Arial"/>
          <w:color w:val="000000" w:themeColor="text1"/>
          <w:spacing w:val="-14"/>
        </w:rPr>
        <w:t xml:space="preserve"> </w:t>
      </w:r>
      <w:r w:rsidRPr="00643158">
        <w:rPr>
          <w:rFonts w:ascii="Arial" w:hAnsi="Arial" w:cs="Arial"/>
          <w:color w:val="000000" w:themeColor="text1"/>
        </w:rPr>
        <w:t>(including</w:t>
      </w:r>
      <w:r w:rsidRPr="00643158">
        <w:rPr>
          <w:rFonts w:ascii="Arial" w:hAnsi="Arial" w:cs="Arial"/>
          <w:color w:val="000000" w:themeColor="text1"/>
          <w:spacing w:val="-12"/>
        </w:rPr>
        <w:t xml:space="preserve"> </w:t>
      </w:r>
      <w:r w:rsidRPr="00643158">
        <w:rPr>
          <w:rFonts w:ascii="Arial" w:hAnsi="Arial" w:cs="Arial"/>
          <w:color w:val="000000" w:themeColor="text1"/>
        </w:rPr>
        <w:t>reasonable</w:t>
      </w:r>
      <w:r w:rsidRPr="00643158">
        <w:rPr>
          <w:rFonts w:ascii="Arial" w:hAnsi="Arial" w:cs="Arial"/>
          <w:color w:val="000000" w:themeColor="text1"/>
          <w:spacing w:val="-7"/>
        </w:rPr>
        <w:t xml:space="preserve"> </w:t>
      </w:r>
      <w:r w:rsidRPr="00643158">
        <w:rPr>
          <w:rFonts w:ascii="Arial" w:hAnsi="Arial" w:cs="Arial"/>
          <w:color w:val="000000" w:themeColor="text1"/>
        </w:rPr>
        <w:t>legal</w:t>
      </w:r>
      <w:r w:rsidRPr="00643158">
        <w:rPr>
          <w:rFonts w:ascii="Arial" w:hAnsi="Arial" w:cs="Arial"/>
          <w:color w:val="000000" w:themeColor="text1"/>
          <w:spacing w:val="-14"/>
        </w:rPr>
        <w:t xml:space="preserve"> </w:t>
      </w:r>
      <w:r w:rsidRPr="00643158">
        <w:rPr>
          <w:rFonts w:ascii="Arial" w:hAnsi="Arial" w:cs="Arial"/>
          <w:color w:val="000000" w:themeColor="text1"/>
        </w:rPr>
        <w:t>expenses)</w:t>
      </w:r>
      <w:r w:rsidRPr="00643158">
        <w:rPr>
          <w:rFonts w:ascii="Arial" w:hAnsi="Arial" w:cs="Arial"/>
          <w:color w:val="000000" w:themeColor="text1"/>
          <w:spacing w:val="-5"/>
        </w:rPr>
        <w:t xml:space="preserve"> </w:t>
      </w:r>
      <w:r w:rsidRPr="00643158">
        <w:rPr>
          <w:rFonts w:ascii="Arial" w:hAnsi="Arial" w:cs="Arial"/>
          <w:color w:val="000000" w:themeColor="text1"/>
        </w:rPr>
        <w:t>incurred</w:t>
      </w:r>
      <w:r w:rsidRPr="00643158">
        <w:rPr>
          <w:rFonts w:ascii="Arial" w:hAnsi="Arial" w:cs="Arial"/>
          <w:color w:val="000000" w:themeColor="text1"/>
          <w:spacing w:val="-12"/>
        </w:rPr>
        <w:t xml:space="preserve"> </w:t>
      </w:r>
      <w:r w:rsidRPr="00643158">
        <w:rPr>
          <w:rFonts w:ascii="Arial" w:hAnsi="Arial" w:cs="Arial"/>
          <w:color w:val="000000" w:themeColor="text1"/>
        </w:rPr>
        <w:t>by</w:t>
      </w:r>
      <w:r w:rsidRPr="00643158">
        <w:rPr>
          <w:rFonts w:ascii="Arial" w:hAnsi="Arial" w:cs="Arial"/>
          <w:color w:val="000000" w:themeColor="text1"/>
          <w:spacing w:val="-14"/>
        </w:rPr>
        <w:t xml:space="preserve"> </w:t>
      </w:r>
      <w:r w:rsidRPr="00643158">
        <w:rPr>
          <w:rFonts w:ascii="Arial" w:hAnsi="Arial" w:cs="Arial"/>
          <w:color w:val="000000" w:themeColor="text1"/>
        </w:rPr>
        <w:t>Catapult,</w:t>
      </w:r>
      <w:r w:rsidRPr="00643158">
        <w:rPr>
          <w:rFonts w:ascii="Arial" w:hAnsi="Arial" w:cs="Arial"/>
          <w:color w:val="000000" w:themeColor="text1"/>
          <w:spacing w:val="-3"/>
        </w:rPr>
        <w:t xml:space="preserve"> </w:t>
      </w:r>
      <w:r w:rsidRPr="00643158">
        <w:rPr>
          <w:rFonts w:ascii="Arial" w:hAnsi="Arial" w:cs="Arial"/>
          <w:color w:val="000000" w:themeColor="text1"/>
        </w:rPr>
        <w:t>or</w:t>
      </w:r>
      <w:r w:rsidRPr="00643158">
        <w:rPr>
          <w:rFonts w:ascii="Arial" w:hAnsi="Arial" w:cs="Arial"/>
          <w:color w:val="000000" w:themeColor="text1"/>
          <w:spacing w:val="-14"/>
        </w:rPr>
        <w:t xml:space="preserve"> </w:t>
      </w:r>
      <w:r w:rsidRPr="00643158">
        <w:rPr>
          <w:rFonts w:ascii="Arial" w:hAnsi="Arial" w:cs="Arial"/>
          <w:color w:val="000000" w:themeColor="text1"/>
        </w:rPr>
        <w:t>for which</w:t>
      </w:r>
      <w:r w:rsidRPr="00643158">
        <w:rPr>
          <w:rFonts w:ascii="Arial" w:hAnsi="Arial" w:cs="Arial"/>
          <w:color w:val="000000" w:themeColor="text1"/>
          <w:spacing w:val="-8"/>
        </w:rPr>
        <w:t xml:space="preserve"> </w:t>
      </w:r>
      <w:r w:rsidRPr="00643158">
        <w:rPr>
          <w:rFonts w:ascii="Arial" w:hAnsi="Arial" w:cs="Arial"/>
          <w:color w:val="000000" w:themeColor="text1"/>
        </w:rPr>
        <w:t>Catapult</w:t>
      </w:r>
      <w:r w:rsidRPr="00643158">
        <w:rPr>
          <w:rFonts w:ascii="Arial" w:hAnsi="Arial" w:cs="Arial"/>
          <w:color w:val="000000" w:themeColor="text1"/>
          <w:spacing w:val="-4"/>
        </w:rPr>
        <w:t xml:space="preserve"> </w:t>
      </w:r>
      <w:r w:rsidRPr="00643158">
        <w:rPr>
          <w:rFonts w:ascii="Arial" w:hAnsi="Arial" w:cs="Arial"/>
          <w:color w:val="000000" w:themeColor="text1"/>
        </w:rPr>
        <w:t>may</w:t>
      </w:r>
      <w:r w:rsidRPr="00643158">
        <w:rPr>
          <w:rFonts w:ascii="Arial" w:hAnsi="Arial" w:cs="Arial"/>
          <w:color w:val="000000" w:themeColor="text1"/>
          <w:spacing w:val="-8"/>
        </w:rPr>
        <w:t xml:space="preserve"> </w:t>
      </w:r>
      <w:r w:rsidRPr="00643158">
        <w:rPr>
          <w:rFonts w:ascii="Arial" w:hAnsi="Arial" w:cs="Arial"/>
          <w:color w:val="000000" w:themeColor="text1"/>
        </w:rPr>
        <w:t>become</w:t>
      </w:r>
      <w:r w:rsidRPr="00643158">
        <w:rPr>
          <w:rFonts w:ascii="Arial" w:hAnsi="Arial" w:cs="Arial"/>
          <w:color w:val="000000" w:themeColor="text1"/>
          <w:spacing w:val="-6"/>
        </w:rPr>
        <w:t xml:space="preserve"> </w:t>
      </w:r>
      <w:r w:rsidRPr="00643158">
        <w:rPr>
          <w:rFonts w:ascii="Arial" w:hAnsi="Arial" w:cs="Arial"/>
          <w:color w:val="000000" w:themeColor="text1"/>
        </w:rPr>
        <w:t>liable,</w:t>
      </w:r>
      <w:r w:rsidRPr="00643158">
        <w:rPr>
          <w:rFonts w:ascii="Arial" w:hAnsi="Arial" w:cs="Arial"/>
          <w:color w:val="000000" w:themeColor="text1"/>
          <w:spacing w:val="-5"/>
        </w:rPr>
        <w:t xml:space="preserve"> </w:t>
      </w:r>
      <w:r w:rsidRPr="00643158">
        <w:rPr>
          <w:rFonts w:ascii="Arial" w:hAnsi="Arial" w:cs="Arial"/>
          <w:color w:val="000000" w:themeColor="text1"/>
        </w:rPr>
        <w:t>with</w:t>
      </w:r>
      <w:r w:rsidRPr="00643158">
        <w:rPr>
          <w:rFonts w:ascii="Arial" w:hAnsi="Arial" w:cs="Arial"/>
          <w:color w:val="000000" w:themeColor="text1"/>
          <w:spacing w:val="-13"/>
        </w:rPr>
        <w:t xml:space="preserve"> </w:t>
      </w:r>
      <w:r w:rsidRPr="00643158">
        <w:rPr>
          <w:rFonts w:ascii="Arial" w:hAnsi="Arial" w:cs="Arial"/>
          <w:color w:val="000000" w:themeColor="text1"/>
        </w:rPr>
        <w:t>respect</w:t>
      </w:r>
      <w:r w:rsidRPr="00643158">
        <w:rPr>
          <w:rFonts w:ascii="Arial" w:hAnsi="Arial" w:cs="Arial"/>
          <w:color w:val="000000" w:themeColor="text1"/>
          <w:spacing w:val="-8"/>
        </w:rPr>
        <w:t xml:space="preserve"> </w:t>
      </w:r>
      <w:r w:rsidRPr="00643158">
        <w:rPr>
          <w:rFonts w:ascii="Arial" w:hAnsi="Arial" w:cs="Arial"/>
          <w:color w:val="000000" w:themeColor="text1"/>
        </w:rPr>
        <w:t>to</w:t>
      </w:r>
      <w:r w:rsidRPr="00643158">
        <w:rPr>
          <w:rFonts w:ascii="Arial" w:hAnsi="Arial" w:cs="Arial"/>
          <w:color w:val="000000" w:themeColor="text1"/>
          <w:spacing w:val="-14"/>
        </w:rPr>
        <w:t xml:space="preserve"> </w:t>
      </w:r>
      <w:r w:rsidRPr="00643158">
        <w:rPr>
          <w:rFonts w:ascii="Arial" w:hAnsi="Arial" w:cs="Arial"/>
          <w:color w:val="000000" w:themeColor="text1"/>
        </w:rPr>
        <w:t>any</w:t>
      </w:r>
      <w:r w:rsidRPr="00643158">
        <w:rPr>
          <w:rFonts w:ascii="Arial" w:hAnsi="Arial" w:cs="Arial"/>
          <w:color w:val="000000" w:themeColor="text1"/>
          <w:spacing w:val="-13"/>
        </w:rPr>
        <w:t xml:space="preserve"> </w:t>
      </w:r>
      <w:r w:rsidRPr="00643158">
        <w:rPr>
          <w:rFonts w:ascii="Arial" w:hAnsi="Arial" w:cs="Arial"/>
          <w:color w:val="000000" w:themeColor="text1"/>
        </w:rPr>
        <w:t>infringement</w:t>
      </w:r>
      <w:r w:rsidRPr="00643158">
        <w:rPr>
          <w:rFonts w:ascii="Arial" w:hAnsi="Arial" w:cs="Arial"/>
          <w:color w:val="000000" w:themeColor="text1"/>
          <w:spacing w:val="-2"/>
        </w:rPr>
        <w:t xml:space="preserve"> </w:t>
      </w:r>
      <w:r w:rsidR="00643158" w:rsidRPr="00643158">
        <w:rPr>
          <w:rFonts w:ascii="Arial" w:hAnsi="Arial" w:cs="Arial"/>
          <w:color w:val="000000" w:themeColor="text1"/>
          <w:spacing w:val="-2"/>
        </w:rPr>
        <w:t xml:space="preserve">of Intellectual Property Rights </w:t>
      </w:r>
      <w:r w:rsidRPr="00643158">
        <w:rPr>
          <w:rFonts w:ascii="Arial" w:hAnsi="Arial" w:cs="Arial"/>
          <w:color w:val="000000" w:themeColor="text1"/>
        </w:rPr>
        <w:t>or</w:t>
      </w:r>
      <w:r w:rsidRPr="00643158">
        <w:rPr>
          <w:rFonts w:ascii="Arial" w:hAnsi="Arial" w:cs="Arial"/>
          <w:color w:val="000000" w:themeColor="text1"/>
          <w:spacing w:val="-14"/>
        </w:rPr>
        <w:t xml:space="preserve"> </w:t>
      </w:r>
      <w:r w:rsidRPr="00643158">
        <w:rPr>
          <w:rFonts w:ascii="Arial" w:hAnsi="Arial" w:cs="Arial"/>
          <w:color w:val="000000" w:themeColor="text1"/>
        </w:rPr>
        <w:t xml:space="preserve">other </w:t>
      </w:r>
      <w:r w:rsidR="00590B45">
        <w:rPr>
          <w:rFonts w:ascii="Arial" w:hAnsi="Arial" w:cs="Arial"/>
          <w:color w:val="000000" w:themeColor="text1"/>
        </w:rPr>
        <w:t xml:space="preserve">ownership </w:t>
      </w:r>
      <w:r w:rsidRPr="00643158">
        <w:rPr>
          <w:rFonts w:ascii="Arial" w:hAnsi="Arial" w:cs="Arial"/>
          <w:color w:val="000000" w:themeColor="text1"/>
        </w:rPr>
        <w:t>claim</w:t>
      </w:r>
      <w:r w:rsidR="00590B45">
        <w:rPr>
          <w:rFonts w:ascii="Arial" w:hAnsi="Arial" w:cs="Arial"/>
          <w:color w:val="000000" w:themeColor="text1"/>
        </w:rPr>
        <w:t>s</w:t>
      </w:r>
      <w:r w:rsidRPr="00643158">
        <w:rPr>
          <w:rFonts w:ascii="Arial" w:hAnsi="Arial" w:cs="Arial"/>
          <w:color w:val="000000" w:themeColor="text1"/>
        </w:rPr>
        <w:t xml:space="preserve"> </w:t>
      </w:r>
      <w:r w:rsidR="000F2B71" w:rsidRPr="00643158">
        <w:rPr>
          <w:rFonts w:ascii="Arial" w:hAnsi="Arial" w:cs="Arial"/>
          <w:color w:val="000000" w:themeColor="text1"/>
        </w:rPr>
        <w:t>arising</w:t>
      </w:r>
      <w:r w:rsidR="00F102BA" w:rsidRPr="00643158">
        <w:rPr>
          <w:rFonts w:ascii="Arial" w:hAnsi="Arial" w:cs="Arial"/>
          <w:color w:val="000000" w:themeColor="text1"/>
        </w:rPr>
        <w:t xml:space="preserve"> </w:t>
      </w:r>
      <w:r w:rsidRPr="00643158">
        <w:rPr>
          <w:rFonts w:ascii="Arial" w:hAnsi="Arial" w:cs="Arial"/>
          <w:color w:val="000000" w:themeColor="text1"/>
        </w:rPr>
        <w:t xml:space="preserve">in the course of </w:t>
      </w:r>
      <w:r w:rsidR="00F102BA" w:rsidRPr="00643158">
        <w:rPr>
          <w:rFonts w:ascii="Arial" w:hAnsi="Arial" w:cs="Arial"/>
          <w:color w:val="000000" w:themeColor="text1"/>
        </w:rPr>
        <w:t xml:space="preserve">the Supplier </w:t>
      </w:r>
      <w:r w:rsidRPr="00643158">
        <w:rPr>
          <w:rFonts w:ascii="Arial" w:hAnsi="Arial" w:cs="Arial"/>
          <w:color w:val="000000" w:themeColor="text1"/>
        </w:rPr>
        <w:t xml:space="preserve">providing the Services. </w:t>
      </w:r>
      <w:r w:rsidR="00F102BA" w:rsidRPr="00643158">
        <w:rPr>
          <w:rFonts w:ascii="Arial" w:hAnsi="Arial" w:cs="Arial"/>
          <w:color w:val="000000" w:themeColor="text1"/>
        </w:rPr>
        <w:t xml:space="preserve"> </w:t>
      </w:r>
    </w:p>
    <w:p w14:paraId="292EC163" w14:textId="24787DA5" w:rsidR="00643158" w:rsidRPr="00643158" w:rsidRDefault="00BA69A4" w:rsidP="00643158">
      <w:pPr>
        <w:pStyle w:val="ListParagraph"/>
        <w:widowControl w:val="0"/>
        <w:numPr>
          <w:ilvl w:val="1"/>
          <w:numId w:val="4"/>
        </w:numPr>
        <w:autoSpaceDE w:val="0"/>
        <w:autoSpaceDN w:val="0"/>
        <w:spacing w:before="7" w:line="276" w:lineRule="auto"/>
        <w:ind w:left="567" w:right="290" w:hanging="567"/>
        <w:contextualSpacing w:val="0"/>
        <w:jc w:val="both"/>
        <w:rPr>
          <w:rFonts w:ascii="Arial" w:hAnsi="Arial" w:cs="Arial"/>
          <w:color w:val="000000" w:themeColor="text1"/>
        </w:rPr>
      </w:pPr>
      <w:r w:rsidRPr="00643158">
        <w:rPr>
          <w:rFonts w:ascii="Arial" w:hAnsi="Arial" w:cs="Arial"/>
          <w:color w:val="000000" w:themeColor="text1"/>
        </w:rPr>
        <w:t xml:space="preserve">Unless otherwise agreed in writing, all </w:t>
      </w:r>
      <w:r w:rsidR="00643158" w:rsidRPr="00643158">
        <w:rPr>
          <w:rFonts w:ascii="Arial" w:hAnsi="Arial" w:cs="Arial"/>
          <w:color w:val="000000" w:themeColor="text1"/>
        </w:rPr>
        <w:t>I</w:t>
      </w:r>
      <w:r w:rsidRPr="00643158">
        <w:rPr>
          <w:rFonts w:ascii="Arial" w:hAnsi="Arial" w:cs="Arial"/>
          <w:color w:val="000000" w:themeColor="text1"/>
        </w:rPr>
        <w:t xml:space="preserve">ntellectual </w:t>
      </w:r>
      <w:r w:rsidR="00643158" w:rsidRPr="00643158">
        <w:rPr>
          <w:rFonts w:ascii="Arial" w:hAnsi="Arial" w:cs="Arial"/>
          <w:color w:val="000000" w:themeColor="text1"/>
        </w:rPr>
        <w:t>P</w:t>
      </w:r>
      <w:r w:rsidRPr="00643158">
        <w:rPr>
          <w:rFonts w:ascii="Arial" w:hAnsi="Arial" w:cs="Arial"/>
          <w:color w:val="000000" w:themeColor="text1"/>
        </w:rPr>
        <w:t xml:space="preserve">roperty </w:t>
      </w:r>
      <w:r w:rsidR="000F2B71" w:rsidRPr="00643158">
        <w:rPr>
          <w:rFonts w:ascii="Arial" w:hAnsi="Arial" w:cs="Arial"/>
          <w:color w:val="000000" w:themeColor="text1"/>
        </w:rPr>
        <w:t>Rights</w:t>
      </w:r>
      <w:r w:rsidR="00643158" w:rsidRPr="00643158">
        <w:rPr>
          <w:rFonts w:ascii="Arial" w:hAnsi="Arial" w:cs="Arial"/>
          <w:color w:val="000000" w:themeColor="text1"/>
        </w:rPr>
        <w:t xml:space="preserve"> </w:t>
      </w:r>
      <w:r w:rsidRPr="00643158">
        <w:rPr>
          <w:rFonts w:ascii="Arial" w:hAnsi="Arial" w:cs="Arial"/>
          <w:color w:val="000000" w:themeColor="text1"/>
        </w:rPr>
        <w:t xml:space="preserve">and other rights in the Services shall vest in </w:t>
      </w:r>
      <w:r w:rsidR="00643158" w:rsidRPr="00643158">
        <w:rPr>
          <w:rFonts w:ascii="Arial" w:hAnsi="Arial" w:cs="Arial"/>
          <w:color w:val="000000" w:themeColor="text1"/>
        </w:rPr>
        <w:t>Catapult</w:t>
      </w:r>
      <w:r w:rsidRPr="00643158">
        <w:rPr>
          <w:rFonts w:ascii="Arial" w:hAnsi="Arial" w:cs="Arial"/>
          <w:color w:val="000000" w:themeColor="text1"/>
        </w:rPr>
        <w:t xml:space="preserve">. </w:t>
      </w:r>
    </w:p>
    <w:p w14:paraId="5316C8BF" w14:textId="5D4A761C" w:rsidR="00BA69A4" w:rsidRPr="00643158" w:rsidRDefault="00BA69A4" w:rsidP="00643158">
      <w:pPr>
        <w:pStyle w:val="ListParagraph"/>
        <w:widowControl w:val="0"/>
        <w:numPr>
          <w:ilvl w:val="1"/>
          <w:numId w:val="4"/>
        </w:numPr>
        <w:autoSpaceDE w:val="0"/>
        <w:autoSpaceDN w:val="0"/>
        <w:spacing w:before="7" w:line="276" w:lineRule="auto"/>
        <w:ind w:left="567" w:right="290" w:hanging="567"/>
        <w:contextualSpacing w:val="0"/>
        <w:jc w:val="both"/>
        <w:rPr>
          <w:rFonts w:ascii="Arial" w:hAnsi="Arial" w:cs="Arial"/>
          <w:color w:val="000000" w:themeColor="text1"/>
        </w:rPr>
      </w:pPr>
      <w:r w:rsidRPr="00643158">
        <w:rPr>
          <w:rFonts w:ascii="Arial" w:hAnsi="Arial" w:cs="Arial"/>
          <w:color w:val="000000" w:themeColor="text1"/>
        </w:rPr>
        <w:t xml:space="preserve">The Supplier shall do all such things and execute all such documents as </w:t>
      </w:r>
      <w:r w:rsidR="00643158" w:rsidRPr="00643158">
        <w:rPr>
          <w:rFonts w:ascii="Arial" w:hAnsi="Arial" w:cs="Arial"/>
          <w:color w:val="000000" w:themeColor="text1"/>
        </w:rPr>
        <w:t xml:space="preserve">Catapult </w:t>
      </w:r>
      <w:r w:rsidRPr="00643158">
        <w:rPr>
          <w:rFonts w:ascii="Arial" w:hAnsi="Arial" w:cs="Arial"/>
          <w:color w:val="000000" w:themeColor="text1"/>
        </w:rPr>
        <w:t xml:space="preserve">may require </w:t>
      </w:r>
      <w:proofErr w:type="gramStart"/>
      <w:r w:rsidRPr="00643158">
        <w:rPr>
          <w:rFonts w:ascii="Arial" w:hAnsi="Arial" w:cs="Arial"/>
          <w:color w:val="000000" w:themeColor="text1"/>
        </w:rPr>
        <w:t>in order to</w:t>
      </w:r>
      <w:proofErr w:type="gramEnd"/>
      <w:r w:rsidRPr="00643158">
        <w:rPr>
          <w:rFonts w:ascii="Arial" w:hAnsi="Arial" w:cs="Arial"/>
          <w:color w:val="000000" w:themeColor="text1"/>
        </w:rPr>
        <w:t xml:space="preserve"> comply with this </w:t>
      </w:r>
      <w:r w:rsidR="00643158" w:rsidRPr="00643158">
        <w:rPr>
          <w:rFonts w:ascii="Arial" w:hAnsi="Arial" w:cs="Arial"/>
          <w:color w:val="000000" w:themeColor="text1"/>
        </w:rPr>
        <w:t xml:space="preserve">provision </w:t>
      </w:r>
      <w:r w:rsidRPr="00643158">
        <w:rPr>
          <w:rFonts w:ascii="Arial" w:hAnsi="Arial" w:cs="Arial"/>
          <w:color w:val="000000" w:themeColor="text1"/>
        </w:rPr>
        <w:t>and the Supplier shall ensure that it includes corresponding provisions in its contracts with its own sub-contractors and suppliers.</w:t>
      </w:r>
    </w:p>
    <w:p w14:paraId="244CCEE5" w14:textId="77777777" w:rsidR="00846D89" w:rsidRPr="00331252" w:rsidRDefault="00846D89" w:rsidP="00846D89">
      <w:pPr>
        <w:pStyle w:val="ListParagraph"/>
        <w:spacing w:line="276" w:lineRule="auto"/>
        <w:ind w:left="567"/>
        <w:jc w:val="both"/>
        <w:rPr>
          <w:rFonts w:ascii="Arial" w:hAnsi="Arial" w:cs="Arial"/>
          <w:b/>
          <w:lang w:val="en-GB"/>
        </w:rPr>
      </w:pPr>
    </w:p>
    <w:p w14:paraId="31A9DCEB" w14:textId="77777777" w:rsidR="00C863E1" w:rsidRPr="00331252" w:rsidRDefault="00C863E1" w:rsidP="00CA0F64">
      <w:pPr>
        <w:pStyle w:val="ListParagraph"/>
        <w:keepNext/>
        <w:numPr>
          <w:ilvl w:val="0"/>
          <w:numId w:val="4"/>
        </w:numPr>
        <w:spacing w:line="276" w:lineRule="auto"/>
        <w:ind w:left="567" w:hanging="567"/>
        <w:jc w:val="both"/>
        <w:rPr>
          <w:rFonts w:ascii="Arial" w:hAnsi="Arial" w:cs="Arial"/>
          <w:b/>
          <w:lang w:val="en-GB"/>
        </w:rPr>
      </w:pPr>
      <w:bookmarkStart w:id="13" w:name="_Ref510631389"/>
      <w:r w:rsidRPr="00331252">
        <w:rPr>
          <w:rFonts w:ascii="Arial" w:hAnsi="Arial" w:cs="Arial"/>
          <w:b/>
          <w:lang w:val="en-GB"/>
        </w:rPr>
        <w:t>CONFIDENTIAL INFORMATION</w:t>
      </w:r>
      <w:bookmarkEnd w:id="13"/>
    </w:p>
    <w:p w14:paraId="5C8CDFE9" w14:textId="77777777" w:rsidR="00D27F0A" w:rsidRPr="005B31BE" w:rsidRDefault="00D27F0A" w:rsidP="00CA0F64">
      <w:pPr>
        <w:pStyle w:val="ListParagraph"/>
        <w:keepNext/>
        <w:numPr>
          <w:ilvl w:val="1"/>
          <w:numId w:val="4"/>
        </w:numPr>
        <w:spacing w:line="276" w:lineRule="auto"/>
        <w:ind w:left="567" w:hanging="567"/>
        <w:jc w:val="both"/>
        <w:rPr>
          <w:rFonts w:ascii="Arial" w:hAnsi="Arial" w:cs="Arial"/>
          <w:bCs/>
          <w:lang w:val="en-GB"/>
        </w:rPr>
      </w:pPr>
      <w:r w:rsidRPr="005B31BE">
        <w:rPr>
          <w:rFonts w:ascii="Arial" w:hAnsi="Arial" w:cs="Arial"/>
          <w:bCs/>
          <w:lang w:val="en-GB"/>
        </w:rPr>
        <w:t xml:space="preserve">Each </w:t>
      </w:r>
      <w:r>
        <w:rPr>
          <w:rFonts w:ascii="Arial" w:hAnsi="Arial" w:cs="Arial"/>
          <w:bCs/>
          <w:lang w:val="en-GB"/>
        </w:rPr>
        <w:t>Party</w:t>
      </w:r>
      <w:r w:rsidRPr="005B31BE">
        <w:rPr>
          <w:rFonts w:ascii="Arial" w:hAnsi="Arial" w:cs="Arial"/>
          <w:bCs/>
          <w:lang w:val="en-GB"/>
        </w:rPr>
        <w:t xml:space="preserve"> shall keep and procure to be kept secret and confidential all Confidential Information belonging to the other </w:t>
      </w:r>
      <w:r>
        <w:rPr>
          <w:rFonts w:ascii="Arial" w:hAnsi="Arial" w:cs="Arial"/>
          <w:bCs/>
          <w:lang w:val="en-GB"/>
        </w:rPr>
        <w:t>Party</w:t>
      </w:r>
      <w:r w:rsidRPr="005B31BE">
        <w:rPr>
          <w:rFonts w:ascii="Arial" w:hAnsi="Arial" w:cs="Arial"/>
          <w:bCs/>
          <w:lang w:val="en-GB"/>
        </w:rPr>
        <w:t xml:space="preserve"> disclosed or obtained </w:t>
      </w:r>
      <w:proofErr w:type="gramStart"/>
      <w:r w:rsidRPr="005B31BE">
        <w:rPr>
          <w:rFonts w:ascii="Arial" w:hAnsi="Arial" w:cs="Arial"/>
          <w:bCs/>
          <w:lang w:val="en-GB"/>
        </w:rPr>
        <w:t>as a result of</w:t>
      </w:r>
      <w:proofErr w:type="gramEnd"/>
      <w:r w:rsidRPr="005B31BE">
        <w:rPr>
          <w:rFonts w:ascii="Arial" w:hAnsi="Arial" w:cs="Arial"/>
          <w:bCs/>
          <w:lang w:val="en-GB"/>
        </w:rPr>
        <w:t xml:space="preserve"> the relationship of the </w:t>
      </w:r>
      <w:r>
        <w:rPr>
          <w:rFonts w:ascii="Arial" w:hAnsi="Arial" w:cs="Arial"/>
          <w:bCs/>
          <w:lang w:val="en-GB"/>
        </w:rPr>
        <w:t>Parties</w:t>
      </w:r>
      <w:r w:rsidRPr="005B31BE">
        <w:rPr>
          <w:rFonts w:ascii="Arial" w:hAnsi="Arial" w:cs="Arial"/>
          <w:bCs/>
          <w:lang w:val="en-GB"/>
        </w:rPr>
        <w:t xml:space="preserve"> under this Agreement and </w:t>
      </w:r>
      <w:r w:rsidRPr="005B31BE">
        <w:rPr>
          <w:rFonts w:ascii="Arial" w:hAnsi="Arial" w:cs="Arial"/>
          <w:bCs/>
          <w:lang w:val="en-GB"/>
        </w:rPr>
        <w:lastRenderedPageBreak/>
        <w:t xml:space="preserve">shall not use nor disclose the same save for the purposes of the proper performance of this Agreement or with the prior written consent of the other </w:t>
      </w:r>
      <w:r>
        <w:rPr>
          <w:rFonts w:ascii="Arial" w:hAnsi="Arial" w:cs="Arial"/>
          <w:bCs/>
          <w:lang w:val="en-GB"/>
        </w:rPr>
        <w:t>Party</w:t>
      </w:r>
      <w:r w:rsidRPr="005B31BE">
        <w:rPr>
          <w:rFonts w:ascii="Arial" w:hAnsi="Arial" w:cs="Arial"/>
          <w:bCs/>
          <w:lang w:val="en-GB"/>
        </w:rPr>
        <w:t xml:space="preserve">.  </w:t>
      </w:r>
    </w:p>
    <w:p w14:paraId="2376E4DC" w14:textId="77777777" w:rsidR="00D27F0A" w:rsidRPr="005B31BE" w:rsidRDefault="00D27F0A" w:rsidP="00BA0290">
      <w:pPr>
        <w:pStyle w:val="ListParagraph"/>
        <w:numPr>
          <w:ilvl w:val="1"/>
          <w:numId w:val="4"/>
        </w:numPr>
        <w:spacing w:line="276" w:lineRule="auto"/>
        <w:ind w:left="567" w:hanging="567"/>
        <w:jc w:val="both"/>
        <w:rPr>
          <w:rFonts w:ascii="Arial" w:hAnsi="Arial" w:cs="Arial"/>
          <w:bCs/>
          <w:lang w:val="en-GB"/>
        </w:rPr>
      </w:pPr>
      <w:r w:rsidRPr="005B31BE">
        <w:rPr>
          <w:rFonts w:ascii="Arial" w:hAnsi="Arial" w:cs="Arial"/>
          <w:bCs/>
          <w:lang w:val="en-GB"/>
        </w:rPr>
        <w:t xml:space="preserve">The </w:t>
      </w:r>
      <w:r>
        <w:rPr>
          <w:rFonts w:ascii="Arial" w:hAnsi="Arial" w:cs="Arial"/>
          <w:bCs/>
          <w:lang w:val="en-GB"/>
        </w:rPr>
        <w:t>Parties</w:t>
      </w:r>
      <w:r w:rsidRPr="005B31BE">
        <w:rPr>
          <w:rFonts w:ascii="Arial" w:hAnsi="Arial" w:cs="Arial"/>
          <w:bCs/>
          <w:lang w:val="en-GB"/>
        </w:rPr>
        <w:t xml:space="preserve"> may disclose Confidential Information to an e</w:t>
      </w:r>
      <w:r>
        <w:rPr>
          <w:rFonts w:ascii="Arial" w:hAnsi="Arial" w:cs="Arial"/>
          <w:bCs/>
          <w:lang w:val="en-GB"/>
        </w:rPr>
        <w:t xml:space="preserve">mployee, </w:t>
      </w:r>
      <w:r w:rsidR="00A41233">
        <w:rPr>
          <w:rFonts w:ascii="Arial" w:hAnsi="Arial" w:cs="Arial"/>
          <w:bCs/>
          <w:lang w:val="en-GB"/>
        </w:rPr>
        <w:t>supplier</w:t>
      </w:r>
      <w:r w:rsidRPr="005B31BE">
        <w:rPr>
          <w:rFonts w:ascii="Arial" w:hAnsi="Arial" w:cs="Arial"/>
          <w:bCs/>
          <w:lang w:val="en-GB"/>
        </w:rPr>
        <w:t xml:space="preserve"> sub-contractor or agent to the extent necessary for the performance of this Agreement provided such disclosure is subject to obligations equivalent to those set out in this Agreement.  Each </w:t>
      </w:r>
      <w:r>
        <w:rPr>
          <w:rFonts w:ascii="Arial" w:hAnsi="Arial" w:cs="Arial"/>
          <w:bCs/>
          <w:lang w:val="en-GB"/>
        </w:rPr>
        <w:t>Party</w:t>
      </w:r>
      <w:r w:rsidRPr="005B31BE">
        <w:rPr>
          <w:rFonts w:ascii="Arial" w:hAnsi="Arial" w:cs="Arial"/>
          <w:bCs/>
          <w:lang w:val="en-GB"/>
        </w:rPr>
        <w:t xml:space="preserve"> shall use its best endeavours to procure that </w:t>
      </w:r>
      <w:r>
        <w:rPr>
          <w:rFonts w:ascii="Arial" w:hAnsi="Arial" w:cs="Arial"/>
          <w:bCs/>
          <w:lang w:val="en-GB"/>
        </w:rPr>
        <w:t xml:space="preserve">any such employee, </w:t>
      </w:r>
      <w:r w:rsidR="00A41233">
        <w:rPr>
          <w:rFonts w:ascii="Arial" w:hAnsi="Arial" w:cs="Arial"/>
          <w:bCs/>
          <w:lang w:val="en-GB"/>
        </w:rPr>
        <w:t>supplier</w:t>
      </w:r>
      <w:r>
        <w:rPr>
          <w:rFonts w:ascii="Arial" w:hAnsi="Arial" w:cs="Arial"/>
          <w:bCs/>
          <w:lang w:val="en-GB"/>
        </w:rPr>
        <w:t xml:space="preserve">, </w:t>
      </w:r>
      <w:r w:rsidRPr="005B31BE">
        <w:rPr>
          <w:rFonts w:ascii="Arial" w:hAnsi="Arial" w:cs="Arial"/>
          <w:bCs/>
          <w:lang w:val="en-GB"/>
        </w:rPr>
        <w:t xml:space="preserve">sub-contractor or agent </w:t>
      </w:r>
      <w:r>
        <w:rPr>
          <w:rFonts w:ascii="Arial" w:hAnsi="Arial" w:cs="Arial"/>
          <w:bCs/>
          <w:lang w:val="en-GB"/>
        </w:rPr>
        <w:t xml:space="preserve">(including, in the </w:t>
      </w:r>
      <w:r w:rsidR="00A41233">
        <w:rPr>
          <w:rFonts w:ascii="Arial" w:hAnsi="Arial" w:cs="Arial"/>
          <w:bCs/>
          <w:lang w:val="en-GB"/>
        </w:rPr>
        <w:t>Supplier</w:t>
      </w:r>
      <w:r>
        <w:rPr>
          <w:rFonts w:ascii="Arial" w:hAnsi="Arial" w:cs="Arial"/>
          <w:bCs/>
          <w:lang w:val="en-GB"/>
        </w:rPr>
        <w:t xml:space="preserve">'s case, the Personnel) </w:t>
      </w:r>
      <w:r w:rsidRPr="005B31BE">
        <w:rPr>
          <w:rFonts w:ascii="Arial" w:hAnsi="Arial" w:cs="Arial"/>
          <w:bCs/>
          <w:lang w:val="en-GB"/>
        </w:rPr>
        <w:t xml:space="preserve">complies with such obligations.  Each </w:t>
      </w:r>
      <w:r>
        <w:rPr>
          <w:rFonts w:ascii="Arial" w:hAnsi="Arial" w:cs="Arial"/>
          <w:bCs/>
          <w:lang w:val="en-GB"/>
        </w:rPr>
        <w:t>Party</w:t>
      </w:r>
      <w:r w:rsidRPr="005B31BE">
        <w:rPr>
          <w:rFonts w:ascii="Arial" w:hAnsi="Arial" w:cs="Arial"/>
          <w:bCs/>
          <w:lang w:val="en-GB"/>
        </w:rPr>
        <w:t xml:space="preserve"> will be responsible to the other </w:t>
      </w:r>
      <w:r>
        <w:rPr>
          <w:rFonts w:ascii="Arial" w:hAnsi="Arial" w:cs="Arial"/>
          <w:bCs/>
          <w:lang w:val="en-GB"/>
        </w:rPr>
        <w:t>Party</w:t>
      </w:r>
      <w:r w:rsidRPr="005B31BE">
        <w:rPr>
          <w:rFonts w:ascii="Arial" w:hAnsi="Arial" w:cs="Arial"/>
          <w:bCs/>
          <w:lang w:val="en-GB"/>
        </w:rPr>
        <w:t xml:space="preserve"> in respect of any disclosure or use of such Confidential Information by a person to whom disclosure is made.</w:t>
      </w:r>
    </w:p>
    <w:p w14:paraId="23367F06" w14:textId="579F7EBB" w:rsidR="000A73CD" w:rsidRPr="005B31BE" w:rsidRDefault="00C863E1" w:rsidP="00BA0290">
      <w:pPr>
        <w:pStyle w:val="ListParagraph"/>
        <w:numPr>
          <w:ilvl w:val="1"/>
          <w:numId w:val="4"/>
        </w:numPr>
        <w:spacing w:line="276" w:lineRule="auto"/>
        <w:ind w:left="567" w:hanging="567"/>
        <w:jc w:val="both"/>
        <w:rPr>
          <w:rFonts w:ascii="Arial" w:hAnsi="Arial" w:cs="Arial"/>
          <w:b/>
          <w:lang w:val="en-GB"/>
        </w:rPr>
      </w:pPr>
      <w:r w:rsidRPr="00331252">
        <w:rPr>
          <w:rFonts w:ascii="Arial" w:hAnsi="Arial" w:cs="Arial"/>
          <w:bCs/>
          <w:lang w:val="en-GB"/>
        </w:rPr>
        <w:t>The</w:t>
      </w:r>
      <w:r w:rsidR="000A73CD">
        <w:rPr>
          <w:rFonts w:ascii="Arial" w:hAnsi="Arial" w:cs="Arial"/>
          <w:bCs/>
          <w:lang w:val="en-GB"/>
        </w:rPr>
        <w:t xml:space="preserve"> obligations of confidentiality in this condition do not extend to any Confidential Information which the Party that wishes to disclose or use can show:</w:t>
      </w:r>
    </w:p>
    <w:p w14:paraId="7CB3DE5F" w14:textId="77777777" w:rsidR="000A73CD" w:rsidRPr="00BA0290" w:rsidRDefault="000A73CD" w:rsidP="00BA0290">
      <w:pPr>
        <w:pStyle w:val="ListParagraph"/>
        <w:numPr>
          <w:ilvl w:val="2"/>
          <w:numId w:val="4"/>
        </w:numPr>
        <w:spacing w:line="276" w:lineRule="auto"/>
        <w:ind w:left="1276" w:hanging="709"/>
        <w:jc w:val="both"/>
        <w:rPr>
          <w:rFonts w:ascii="Arial" w:hAnsi="Arial" w:cs="Arial"/>
          <w:lang w:val="en-GB"/>
        </w:rPr>
      </w:pPr>
      <w:r w:rsidRPr="00BA0290">
        <w:rPr>
          <w:rFonts w:ascii="Arial" w:hAnsi="Arial" w:cs="Arial"/>
          <w:lang w:val="en-GB"/>
        </w:rPr>
        <w:t xml:space="preserve">is or becomes generally available to the public other than </w:t>
      </w:r>
      <w:proofErr w:type="gramStart"/>
      <w:r w:rsidRPr="00BA0290">
        <w:rPr>
          <w:rFonts w:ascii="Arial" w:hAnsi="Arial" w:cs="Arial"/>
          <w:lang w:val="en-GB"/>
        </w:rPr>
        <w:t>as a result of</w:t>
      </w:r>
      <w:proofErr w:type="gramEnd"/>
      <w:r w:rsidRPr="00BA0290">
        <w:rPr>
          <w:rFonts w:ascii="Arial" w:hAnsi="Arial" w:cs="Arial"/>
          <w:lang w:val="en-GB"/>
        </w:rPr>
        <w:t xml:space="preserve"> a breach of the obligations of confidentiality under this Agreement; or</w:t>
      </w:r>
    </w:p>
    <w:p w14:paraId="1B66D082" w14:textId="77777777" w:rsidR="000A73CD" w:rsidRPr="00BA0290" w:rsidRDefault="000A73CD" w:rsidP="00BA0290">
      <w:pPr>
        <w:pStyle w:val="ListParagraph"/>
        <w:numPr>
          <w:ilvl w:val="2"/>
          <w:numId w:val="4"/>
        </w:numPr>
        <w:spacing w:line="276" w:lineRule="auto"/>
        <w:ind w:left="1276" w:hanging="709"/>
        <w:jc w:val="both"/>
        <w:rPr>
          <w:rFonts w:ascii="Arial" w:hAnsi="Arial" w:cs="Arial"/>
          <w:lang w:val="en-GB"/>
        </w:rPr>
      </w:pPr>
      <w:r w:rsidRPr="00BA0290">
        <w:rPr>
          <w:rFonts w:ascii="Arial" w:hAnsi="Arial" w:cs="Arial"/>
          <w:lang w:val="en-GB"/>
        </w:rPr>
        <w:t>was in its written records prior to the Commencement Date and not subject to any confidentiality obligations; or</w:t>
      </w:r>
    </w:p>
    <w:p w14:paraId="5259D794" w14:textId="77777777" w:rsidR="000A73CD" w:rsidRPr="00BA0290" w:rsidRDefault="000A73CD" w:rsidP="00BA0290">
      <w:pPr>
        <w:pStyle w:val="ListParagraph"/>
        <w:numPr>
          <w:ilvl w:val="2"/>
          <w:numId w:val="4"/>
        </w:numPr>
        <w:spacing w:line="276" w:lineRule="auto"/>
        <w:ind w:left="1276" w:hanging="709"/>
        <w:jc w:val="both"/>
        <w:rPr>
          <w:rFonts w:ascii="Arial" w:hAnsi="Arial" w:cs="Arial"/>
          <w:lang w:val="en-GB"/>
        </w:rPr>
      </w:pPr>
      <w:r w:rsidRPr="00BA0290">
        <w:rPr>
          <w:rFonts w:ascii="Arial" w:hAnsi="Arial" w:cs="Arial"/>
          <w:lang w:val="en-GB"/>
        </w:rPr>
        <w:t>was or is disclosed to it by a third party entitled to do so; or</w:t>
      </w:r>
    </w:p>
    <w:p w14:paraId="5BB02620" w14:textId="77777777" w:rsidR="000A73CD" w:rsidRPr="005B31BE" w:rsidRDefault="000A73CD" w:rsidP="00BA0290">
      <w:pPr>
        <w:pStyle w:val="ListParagraph"/>
        <w:numPr>
          <w:ilvl w:val="2"/>
          <w:numId w:val="4"/>
        </w:numPr>
        <w:spacing w:line="276" w:lineRule="auto"/>
        <w:ind w:left="1276" w:hanging="709"/>
        <w:jc w:val="both"/>
        <w:rPr>
          <w:rFonts w:ascii="Arial" w:hAnsi="Arial" w:cs="Arial"/>
          <w:bCs/>
          <w:lang w:val="en-GB"/>
        </w:rPr>
      </w:pPr>
      <w:r w:rsidRPr="00BA0290">
        <w:rPr>
          <w:rFonts w:ascii="Arial" w:hAnsi="Arial" w:cs="Arial"/>
          <w:lang w:val="en-GB"/>
        </w:rPr>
        <w:t>the Parties</w:t>
      </w:r>
      <w:r w:rsidRPr="005B31BE">
        <w:rPr>
          <w:rFonts w:ascii="Arial" w:hAnsi="Arial" w:cs="Arial"/>
          <w:bCs/>
          <w:lang w:val="en-GB"/>
        </w:rPr>
        <w:t xml:space="preserve"> agree in writing is not Confidential Information or may be disclosed; or</w:t>
      </w:r>
    </w:p>
    <w:p w14:paraId="0FB37FE8" w14:textId="77777777" w:rsidR="000A73CD" w:rsidRPr="005B31BE" w:rsidRDefault="000A73CD" w:rsidP="00BA0290">
      <w:pPr>
        <w:pStyle w:val="ListParagraph"/>
        <w:numPr>
          <w:ilvl w:val="2"/>
          <w:numId w:val="4"/>
        </w:numPr>
        <w:spacing w:line="276" w:lineRule="auto"/>
        <w:ind w:left="1276" w:hanging="709"/>
        <w:jc w:val="both"/>
        <w:rPr>
          <w:rFonts w:ascii="Arial" w:hAnsi="Arial" w:cs="Arial"/>
          <w:bCs/>
          <w:lang w:val="en-GB"/>
        </w:rPr>
      </w:pPr>
      <w:r>
        <w:rPr>
          <w:rFonts w:ascii="Arial" w:hAnsi="Arial" w:cs="Arial"/>
          <w:bCs/>
          <w:lang w:val="en-GB"/>
        </w:rPr>
        <w:t xml:space="preserve">it </w:t>
      </w:r>
      <w:r w:rsidRPr="005B31BE">
        <w:rPr>
          <w:rFonts w:ascii="Arial" w:hAnsi="Arial" w:cs="Arial"/>
          <w:bCs/>
          <w:lang w:val="en-GB"/>
        </w:rPr>
        <w:t xml:space="preserve">is required to be disclosed under any </w:t>
      </w:r>
      <w:r>
        <w:rPr>
          <w:rFonts w:ascii="Arial" w:hAnsi="Arial" w:cs="Arial"/>
          <w:bCs/>
          <w:lang w:val="en-GB"/>
        </w:rPr>
        <w:t>a</w:t>
      </w:r>
      <w:r w:rsidRPr="005B31BE">
        <w:rPr>
          <w:rFonts w:ascii="Arial" w:hAnsi="Arial" w:cs="Arial"/>
          <w:bCs/>
          <w:lang w:val="en-GB"/>
        </w:rPr>
        <w:t xml:space="preserve">pplicable </w:t>
      </w:r>
      <w:r>
        <w:rPr>
          <w:rFonts w:ascii="Arial" w:hAnsi="Arial" w:cs="Arial"/>
          <w:bCs/>
          <w:lang w:val="en-GB"/>
        </w:rPr>
        <w:t>l</w:t>
      </w:r>
      <w:r w:rsidRPr="005B31BE">
        <w:rPr>
          <w:rFonts w:ascii="Arial" w:hAnsi="Arial" w:cs="Arial"/>
          <w:bCs/>
          <w:lang w:val="en-GB"/>
        </w:rPr>
        <w:t>aw, or by order of a court or governmental body or authority of competent jurisdiction.</w:t>
      </w:r>
    </w:p>
    <w:p w14:paraId="743E986E" w14:textId="77777777" w:rsidR="00846D89" w:rsidRPr="00331252" w:rsidRDefault="00846D89" w:rsidP="00846D89">
      <w:pPr>
        <w:pStyle w:val="ListParagraph"/>
        <w:spacing w:line="276" w:lineRule="auto"/>
        <w:ind w:left="567"/>
        <w:jc w:val="both"/>
        <w:rPr>
          <w:rFonts w:ascii="Arial" w:hAnsi="Arial" w:cs="Arial"/>
          <w:b/>
          <w:lang w:val="en-GB"/>
        </w:rPr>
      </w:pPr>
    </w:p>
    <w:p w14:paraId="206ABA29" w14:textId="10A5E890" w:rsidR="00CB71C6" w:rsidRPr="00EB48BA" w:rsidRDefault="00CB71C6" w:rsidP="00231F7D">
      <w:pPr>
        <w:pStyle w:val="ListParagraph"/>
        <w:numPr>
          <w:ilvl w:val="0"/>
          <w:numId w:val="4"/>
        </w:numPr>
        <w:ind w:left="567" w:hanging="567"/>
        <w:jc w:val="both"/>
        <w:rPr>
          <w:rFonts w:ascii="Arial" w:hAnsi="Arial" w:cs="Arial"/>
          <w:b/>
          <w:lang w:val="en-GB"/>
        </w:rPr>
      </w:pPr>
      <w:r w:rsidRPr="00EB48BA">
        <w:rPr>
          <w:rFonts w:ascii="Arial" w:hAnsi="Arial" w:cs="Arial"/>
          <w:b/>
          <w:lang w:val="en-GB"/>
        </w:rPr>
        <w:t>FREEDOM OF INFORMATION</w:t>
      </w:r>
    </w:p>
    <w:p w14:paraId="397476A9" w14:textId="59F93A19" w:rsidR="00CB71C6" w:rsidRPr="00EB48BA" w:rsidRDefault="00BA0290" w:rsidP="00BA0290">
      <w:pPr>
        <w:pStyle w:val="ListParagraph"/>
        <w:numPr>
          <w:ilvl w:val="1"/>
          <w:numId w:val="4"/>
        </w:numPr>
        <w:spacing w:line="276" w:lineRule="auto"/>
        <w:ind w:left="567" w:hanging="567"/>
        <w:jc w:val="both"/>
        <w:rPr>
          <w:rFonts w:ascii="Arial" w:hAnsi="Arial" w:cs="Arial"/>
          <w:lang w:val="en-GB"/>
        </w:rPr>
      </w:pPr>
      <w:proofErr w:type="gramStart"/>
      <w:r>
        <w:rPr>
          <w:rFonts w:ascii="Arial" w:hAnsi="Arial" w:cs="Arial"/>
          <w:lang w:val="en-GB"/>
        </w:rPr>
        <w:t>In the event that</w:t>
      </w:r>
      <w:proofErr w:type="gramEnd"/>
      <w:r>
        <w:rPr>
          <w:rFonts w:ascii="Arial" w:hAnsi="Arial" w:cs="Arial"/>
          <w:lang w:val="en-GB"/>
        </w:rPr>
        <w:t xml:space="preserve"> </w:t>
      </w:r>
      <w:r w:rsidR="00CB71C6" w:rsidRPr="00EB48BA">
        <w:rPr>
          <w:rFonts w:ascii="Arial" w:hAnsi="Arial" w:cs="Arial"/>
          <w:lang w:val="en-GB"/>
        </w:rPr>
        <w:t xml:space="preserve">Catapult is </w:t>
      </w:r>
      <w:r>
        <w:rPr>
          <w:rFonts w:ascii="Arial" w:hAnsi="Arial" w:cs="Arial"/>
          <w:lang w:val="en-GB"/>
        </w:rPr>
        <w:t xml:space="preserve">or becomes </w:t>
      </w:r>
      <w:r w:rsidR="00CB71C6" w:rsidRPr="00EB48BA">
        <w:rPr>
          <w:rFonts w:ascii="Arial" w:hAnsi="Arial" w:cs="Arial"/>
          <w:lang w:val="en-GB"/>
        </w:rPr>
        <w:t>subject to the requirements of the FOIA and the EIRs</w:t>
      </w:r>
      <w:r>
        <w:rPr>
          <w:rFonts w:ascii="Arial" w:hAnsi="Arial" w:cs="Arial"/>
          <w:lang w:val="en-GB"/>
        </w:rPr>
        <w:t xml:space="preserve"> t</w:t>
      </w:r>
      <w:r w:rsidR="00CB71C6" w:rsidRPr="00EB48BA">
        <w:rPr>
          <w:rFonts w:ascii="Arial" w:hAnsi="Arial" w:cs="Arial"/>
          <w:lang w:val="en-GB"/>
        </w:rPr>
        <w:t xml:space="preserve">he </w:t>
      </w:r>
      <w:r w:rsidR="00A41233">
        <w:rPr>
          <w:rFonts w:ascii="Arial" w:hAnsi="Arial" w:cs="Arial"/>
          <w:lang w:val="en-GB"/>
        </w:rPr>
        <w:t>Supplier</w:t>
      </w:r>
      <w:r w:rsidR="00CB71C6" w:rsidRPr="00EB48BA">
        <w:rPr>
          <w:rFonts w:ascii="Arial" w:hAnsi="Arial" w:cs="Arial"/>
          <w:lang w:val="en-GB"/>
        </w:rPr>
        <w:t xml:space="preserve"> shall:</w:t>
      </w:r>
    </w:p>
    <w:p w14:paraId="43F8FAF9" w14:textId="77777777" w:rsidR="00CB71C6" w:rsidRPr="00EB48BA" w:rsidRDefault="00CB71C6" w:rsidP="00BA0290">
      <w:pPr>
        <w:pStyle w:val="ListParagraph"/>
        <w:numPr>
          <w:ilvl w:val="2"/>
          <w:numId w:val="4"/>
        </w:numPr>
        <w:spacing w:line="276" w:lineRule="auto"/>
        <w:ind w:left="1276" w:hanging="709"/>
        <w:jc w:val="both"/>
        <w:rPr>
          <w:rFonts w:ascii="Arial" w:hAnsi="Arial" w:cs="Arial"/>
          <w:lang w:val="en-GB"/>
        </w:rPr>
      </w:pPr>
      <w:r w:rsidRPr="00EB48BA">
        <w:rPr>
          <w:rFonts w:ascii="Arial" w:hAnsi="Arial" w:cs="Arial"/>
          <w:lang w:val="en-GB"/>
        </w:rPr>
        <w:t>provide all necessary assistance and coopera</w:t>
      </w:r>
      <w:r w:rsidR="000C6119">
        <w:rPr>
          <w:rFonts w:ascii="Arial" w:hAnsi="Arial" w:cs="Arial"/>
          <w:lang w:val="en-GB"/>
        </w:rPr>
        <w:t>tion as reasonably requested by Catapult to enable</w:t>
      </w:r>
      <w:r>
        <w:rPr>
          <w:rFonts w:ascii="Arial" w:hAnsi="Arial" w:cs="Arial"/>
          <w:lang w:val="en-GB"/>
        </w:rPr>
        <w:t xml:space="preserve"> </w:t>
      </w:r>
      <w:r w:rsidRPr="00EB48BA">
        <w:rPr>
          <w:rFonts w:ascii="Arial" w:hAnsi="Arial" w:cs="Arial"/>
          <w:lang w:val="en-GB"/>
        </w:rPr>
        <w:t xml:space="preserve">Catapult to comply with its obligations under the FOIA and </w:t>
      </w:r>
      <w:proofErr w:type="gramStart"/>
      <w:r w:rsidRPr="00EB48BA">
        <w:rPr>
          <w:rFonts w:ascii="Arial" w:hAnsi="Arial" w:cs="Arial"/>
          <w:lang w:val="en-GB"/>
        </w:rPr>
        <w:t>EIRs;</w:t>
      </w:r>
      <w:proofErr w:type="gramEnd"/>
    </w:p>
    <w:p w14:paraId="41C10A88" w14:textId="77777777" w:rsidR="00CB71C6" w:rsidRPr="00EB48BA" w:rsidRDefault="00CB71C6" w:rsidP="00BA0290">
      <w:pPr>
        <w:pStyle w:val="ListParagraph"/>
        <w:numPr>
          <w:ilvl w:val="2"/>
          <w:numId w:val="4"/>
        </w:numPr>
        <w:spacing w:line="276" w:lineRule="auto"/>
        <w:ind w:left="1276" w:hanging="709"/>
        <w:jc w:val="both"/>
        <w:rPr>
          <w:rFonts w:ascii="Arial" w:hAnsi="Arial" w:cs="Arial"/>
          <w:lang w:val="en-GB"/>
        </w:rPr>
      </w:pPr>
      <w:r w:rsidRPr="00EB48BA">
        <w:rPr>
          <w:rFonts w:ascii="Arial" w:hAnsi="Arial" w:cs="Arial"/>
          <w:lang w:val="en-GB"/>
        </w:rPr>
        <w:t>transfer to</w:t>
      </w:r>
      <w:r w:rsidR="000C6119">
        <w:rPr>
          <w:rFonts w:ascii="Arial" w:hAnsi="Arial" w:cs="Arial"/>
          <w:lang w:val="en-GB"/>
        </w:rPr>
        <w:t xml:space="preserve"> </w:t>
      </w:r>
      <w:r w:rsidRPr="00EB48BA">
        <w:rPr>
          <w:rFonts w:ascii="Arial" w:hAnsi="Arial" w:cs="Arial"/>
          <w:lang w:val="en-GB"/>
        </w:rPr>
        <w:t>Catapult all Requests for Information relating to this Agreement that it receives as soon as practicable and in any event within 2</w:t>
      </w:r>
      <w:r w:rsidR="00860C00">
        <w:rPr>
          <w:rFonts w:ascii="Arial" w:hAnsi="Arial" w:cs="Arial"/>
          <w:lang w:val="en-GB"/>
        </w:rPr>
        <w:t xml:space="preserve"> Business D</w:t>
      </w:r>
      <w:r w:rsidRPr="00EB48BA">
        <w:rPr>
          <w:rFonts w:ascii="Arial" w:hAnsi="Arial" w:cs="Arial"/>
          <w:lang w:val="en-GB"/>
        </w:rPr>
        <w:t xml:space="preserve">ays of </w:t>
      </w:r>
      <w:proofErr w:type="gramStart"/>
      <w:r w:rsidRPr="00EB48BA">
        <w:rPr>
          <w:rFonts w:ascii="Arial" w:hAnsi="Arial" w:cs="Arial"/>
          <w:lang w:val="en-GB"/>
        </w:rPr>
        <w:t>receipt;</w:t>
      </w:r>
      <w:proofErr w:type="gramEnd"/>
    </w:p>
    <w:p w14:paraId="25BDE8B6" w14:textId="77777777" w:rsidR="00CB71C6" w:rsidRPr="00EB48BA" w:rsidRDefault="00CB71C6" w:rsidP="00BA0290">
      <w:pPr>
        <w:pStyle w:val="ListParagraph"/>
        <w:numPr>
          <w:ilvl w:val="2"/>
          <w:numId w:val="4"/>
        </w:numPr>
        <w:spacing w:line="276" w:lineRule="auto"/>
        <w:ind w:left="1276" w:hanging="709"/>
        <w:jc w:val="both"/>
        <w:rPr>
          <w:rFonts w:ascii="Arial" w:hAnsi="Arial" w:cs="Arial"/>
          <w:lang w:val="en-GB"/>
        </w:rPr>
      </w:pPr>
      <w:r w:rsidRPr="00EB48BA">
        <w:rPr>
          <w:rFonts w:ascii="Arial" w:hAnsi="Arial" w:cs="Arial"/>
          <w:lang w:val="en-GB"/>
        </w:rPr>
        <w:t xml:space="preserve">provide Catapult with a copy of all Information (as defined under section 84 of FOIA) belonging to Catapult requested in the Request </w:t>
      </w:r>
      <w:proofErr w:type="gramStart"/>
      <w:r w:rsidRPr="00EB48BA">
        <w:rPr>
          <w:rFonts w:ascii="Arial" w:hAnsi="Arial" w:cs="Arial"/>
          <w:lang w:val="en-GB"/>
        </w:rPr>
        <w:t>For</w:t>
      </w:r>
      <w:proofErr w:type="gramEnd"/>
      <w:r w:rsidRPr="00EB48BA">
        <w:rPr>
          <w:rFonts w:ascii="Arial" w:hAnsi="Arial" w:cs="Arial"/>
          <w:lang w:val="en-GB"/>
        </w:rPr>
        <w:t xml:space="preserve"> Information which is in its possession or control in the form that Catapult requires within 5 </w:t>
      </w:r>
      <w:r w:rsidR="00860C00">
        <w:rPr>
          <w:rFonts w:ascii="Arial" w:hAnsi="Arial" w:cs="Arial"/>
          <w:lang w:val="en-GB"/>
        </w:rPr>
        <w:t>Business D</w:t>
      </w:r>
      <w:r w:rsidR="000C6119">
        <w:rPr>
          <w:rFonts w:ascii="Arial" w:hAnsi="Arial" w:cs="Arial"/>
          <w:lang w:val="en-GB"/>
        </w:rPr>
        <w:t>ays (or such other period as</w:t>
      </w:r>
      <w:r>
        <w:rPr>
          <w:rFonts w:ascii="Arial" w:hAnsi="Arial" w:cs="Arial"/>
          <w:lang w:val="en-GB"/>
        </w:rPr>
        <w:t xml:space="preserve"> </w:t>
      </w:r>
      <w:r w:rsidRPr="00EB48BA">
        <w:rPr>
          <w:rFonts w:ascii="Arial" w:hAnsi="Arial" w:cs="Arial"/>
          <w:lang w:val="en-GB"/>
        </w:rPr>
        <w:t>Catapult may reasonably specify) of Catapult's request for such Information; and</w:t>
      </w:r>
    </w:p>
    <w:p w14:paraId="019557C7" w14:textId="77777777" w:rsidR="00CB71C6" w:rsidRPr="00EB48BA" w:rsidRDefault="00CB71C6" w:rsidP="00BA0290">
      <w:pPr>
        <w:pStyle w:val="ListParagraph"/>
        <w:numPr>
          <w:ilvl w:val="2"/>
          <w:numId w:val="4"/>
        </w:numPr>
        <w:spacing w:line="276" w:lineRule="auto"/>
        <w:ind w:left="1276" w:hanging="709"/>
        <w:jc w:val="both"/>
        <w:rPr>
          <w:rFonts w:ascii="Arial" w:hAnsi="Arial" w:cs="Arial"/>
          <w:lang w:val="en-GB"/>
        </w:rPr>
      </w:pPr>
      <w:r w:rsidRPr="00EB48BA">
        <w:rPr>
          <w:rFonts w:ascii="Arial" w:hAnsi="Arial" w:cs="Arial"/>
          <w:lang w:val="en-GB"/>
        </w:rPr>
        <w:t xml:space="preserve">not respond directly to a Request </w:t>
      </w:r>
      <w:proofErr w:type="gramStart"/>
      <w:r w:rsidRPr="00EB48BA">
        <w:rPr>
          <w:rFonts w:ascii="Arial" w:hAnsi="Arial" w:cs="Arial"/>
          <w:lang w:val="en-GB"/>
        </w:rPr>
        <w:t>For</w:t>
      </w:r>
      <w:proofErr w:type="gramEnd"/>
      <w:r w:rsidRPr="00EB48BA">
        <w:rPr>
          <w:rFonts w:ascii="Arial" w:hAnsi="Arial" w:cs="Arial"/>
          <w:lang w:val="en-GB"/>
        </w:rPr>
        <w:t xml:space="preserve"> Information unless au</w:t>
      </w:r>
      <w:r w:rsidR="000C6119">
        <w:rPr>
          <w:rFonts w:ascii="Arial" w:hAnsi="Arial" w:cs="Arial"/>
          <w:lang w:val="en-GB"/>
        </w:rPr>
        <w:t>thorised in writing to do so by</w:t>
      </w:r>
      <w:r>
        <w:rPr>
          <w:rFonts w:ascii="Arial" w:hAnsi="Arial" w:cs="Arial"/>
          <w:lang w:val="en-GB"/>
        </w:rPr>
        <w:t xml:space="preserve"> </w:t>
      </w:r>
      <w:r w:rsidRPr="00EB48BA">
        <w:rPr>
          <w:rFonts w:ascii="Arial" w:hAnsi="Arial" w:cs="Arial"/>
          <w:lang w:val="en-GB"/>
        </w:rPr>
        <w:t>Catapult.</w:t>
      </w:r>
    </w:p>
    <w:p w14:paraId="59550F9C" w14:textId="7AD57E6E" w:rsidR="00CB71C6" w:rsidRPr="00EB48BA" w:rsidRDefault="00CB71C6" w:rsidP="00BA0290">
      <w:pPr>
        <w:pStyle w:val="ListParagraph"/>
        <w:numPr>
          <w:ilvl w:val="1"/>
          <w:numId w:val="4"/>
        </w:numPr>
        <w:spacing w:line="276" w:lineRule="auto"/>
        <w:ind w:left="567" w:hanging="567"/>
        <w:jc w:val="both"/>
        <w:rPr>
          <w:rFonts w:ascii="Arial" w:hAnsi="Arial" w:cs="Arial"/>
          <w:lang w:val="en-GB"/>
        </w:rPr>
      </w:pPr>
      <w:r w:rsidRPr="00EB48BA">
        <w:rPr>
          <w:rFonts w:ascii="Arial" w:hAnsi="Arial" w:cs="Arial"/>
          <w:lang w:val="en-GB"/>
        </w:rPr>
        <w:t xml:space="preserve">The </w:t>
      </w:r>
      <w:r w:rsidR="00A41233">
        <w:rPr>
          <w:rFonts w:ascii="Arial" w:hAnsi="Arial" w:cs="Arial"/>
          <w:lang w:val="en-GB"/>
        </w:rPr>
        <w:t>Supplier</w:t>
      </w:r>
      <w:r w:rsidRPr="00EB48BA">
        <w:rPr>
          <w:rFonts w:ascii="Arial" w:hAnsi="Arial" w:cs="Arial"/>
          <w:lang w:val="en-GB"/>
        </w:rPr>
        <w:t xml:space="preserve"> acknowledges that Catapult may be required under the FOIA and EIRs to disclose the Confidential Information without consulting or obtaining consent from the </w:t>
      </w:r>
      <w:r w:rsidR="00A41233">
        <w:rPr>
          <w:rFonts w:ascii="Arial" w:hAnsi="Arial" w:cs="Arial"/>
          <w:lang w:val="en-GB"/>
        </w:rPr>
        <w:t>Supplier</w:t>
      </w:r>
      <w:r w:rsidRPr="00EB48BA">
        <w:rPr>
          <w:rFonts w:ascii="Arial" w:hAnsi="Arial" w:cs="Arial"/>
          <w:lang w:val="en-GB"/>
        </w:rPr>
        <w:t xml:space="preserve">. Catapult shall take reasonable steps to notify the </w:t>
      </w:r>
      <w:r w:rsidR="00A41233">
        <w:rPr>
          <w:rFonts w:ascii="Arial" w:hAnsi="Arial" w:cs="Arial"/>
          <w:lang w:val="en-GB"/>
        </w:rPr>
        <w:t>Supplier</w:t>
      </w:r>
      <w:r w:rsidRPr="00EB48BA">
        <w:rPr>
          <w:rFonts w:ascii="Arial" w:hAnsi="Arial" w:cs="Arial"/>
          <w:lang w:val="en-GB"/>
        </w:rPr>
        <w:t xml:space="preserve"> of a Request For Information (in accordance with the Secretary of State’s section 45 Code of Practice on the Discharge of the Functions of Public Authorities under Part 1 of the FOIA) to the extent that it is permissible and reasonably practical for it to do so but (notwithstanding any oth</w:t>
      </w:r>
      <w:r w:rsidR="000C6119">
        <w:rPr>
          <w:rFonts w:ascii="Arial" w:hAnsi="Arial" w:cs="Arial"/>
          <w:lang w:val="en-GB"/>
        </w:rPr>
        <w:t>er provision in this Agreement)</w:t>
      </w:r>
      <w:r>
        <w:rPr>
          <w:rFonts w:ascii="Arial" w:hAnsi="Arial" w:cs="Arial"/>
          <w:lang w:val="en-GB"/>
        </w:rPr>
        <w:t xml:space="preserve"> </w:t>
      </w:r>
      <w:r w:rsidRPr="00EB48BA">
        <w:rPr>
          <w:rFonts w:ascii="Arial" w:hAnsi="Arial" w:cs="Arial"/>
          <w:lang w:val="en-GB"/>
        </w:rPr>
        <w:t>Catapult shall be responsible for determining in its absolute discretion whether any commercially sensitive information and/or any other information is exempt from disclosure in accordance with the FOIA and/or the EIRs.</w:t>
      </w:r>
      <w:r w:rsidR="0010313B">
        <w:rPr>
          <w:rFonts w:ascii="Arial" w:hAnsi="Arial" w:cs="Arial"/>
          <w:lang w:val="en-GB"/>
        </w:rPr>
        <w:t xml:space="preserve"> </w:t>
      </w:r>
    </w:p>
    <w:p w14:paraId="2F44B4DB" w14:textId="77777777" w:rsidR="00CB71C6" w:rsidRDefault="00CB71C6" w:rsidP="00CB71C6">
      <w:pPr>
        <w:pStyle w:val="ListParagraph"/>
        <w:ind w:left="567"/>
        <w:jc w:val="both"/>
        <w:rPr>
          <w:rFonts w:ascii="Arial" w:hAnsi="Arial" w:cs="Arial"/>
          <w:b/>
          <w:lang w:val="en-GB"/>
        </w:rPr>
      </w:pPr>
    </w:p>
    <w:p w14:paraId="79DB0B0C" w14:textId="5713319A" w:rsidR="00C863E1" w:rsidRDefault="00CA0F64" w:rsidP="00231F7D">
      <w:pPr>
        <w:pStyle w:val="ListParagraph"/>
        <w:numPr>
          <w:ilvl w:val="0"/>
          <w:numId w:val="4"/>
        </w:numPr>
        <w:spacing w:line="276" w:lineRule="auto"/>
        <w:ind w:left="567" w:hanging="567"/>
        <w:jc w:val="both"/>
        <w:rPr>
          <w:rFonts w:ascii="Arial" w:hAnsi="Arial" w:cs="Arial"/>
          <w:b/>
          <w:lang w:val="en-GB"/>
        </w:rPr>
      </w:pPr>
      <w:r>
        <w:rPr>
          <w:rFonts w:ascii="Arial" w:hAnsi="Arial" w:cs="Arial"/>
          <w:b/>
          <w:lang w:val="en-GB"/>
        </w:rPr>
        <w:t>TUPE</w:t>
      </w:r>
    </w:p>
    <w:p w14:paraId="604B5B5F" w14:textId="54BDA83E" w:rsidR="001F5FE1" w:rsidRPr="008877D9" w:rsidRDefault="001F5FE1" w:rsidP="008877D9">
      <w:pPr>
        <w:spacing w:line="276" w:lineRule="auto"/>
        <w:ind w:left="567" w:hanging="567"/>
        <w:jc w:val="both"/>
        <w:rPr>
          <w:rFonts w:ascii="Arial" w:hAnsi="Arial" w:cs="Arial"/>
        </w:rPr>
      </w:pPr>
      <w:r w:rsidRPr="008877D9">
        <w:rPr>
          <w:rFonts w:ascii="Arial" w:hAnsi="Arial" w:cs="Arial"/>
        </w:rPr>
        <w:t>11.1</w:t>
      </w:r>
      <w:r w:rsidRPr="008877D9">
        <w:rPr>
          <w:rFonts w:ascii="Arial" w:hAnsi="Arial" w:cs="Arial"/>
        </w:rPr>
        <w:tab/>
      </w:r>
      <w:r w:rsidR="00590B45">
        <w:rPr>
          <w:rFonts w:ascii="Arial" w:hAnsi="Arial" w:cs="Arial"/>
        </w:rPr>
        <w:t xml:space="preserve">The Supplier shall be </w:t>
      </w:r>
      <w:r w:rsidR="00BA69A4" w:rsidRPr="008877D9">
        <w:rPr>
          <w:rFonts w:ascii="Arial" w:hAnsi="Arial" w:cs="Arial"/>
        </w:rPr>
        <w:t>responsib</w:t>
      </w:r>
      <w:r w:rsidR="00590B45">
        <w:rPr>
          <w:rFonts w:ascii="Arial" w:hAnsi="Arial" w:cs="Arial"/>
        </w:rPr>
        <w:t xml:space="preserve">le for </w:t>
      </w:r>
      <w:r w:rsidR="00BC0469">
        <w:rPr>
          <w:rFonts w:ascii="Arial" w:hAnsi="Arial" w:cs="Arial"/>
        </w:rPr>
        <w:t>determining</w:t>
      </w:r>
      <w:r w:rsidR="00590B45">
        <w:rPr>
          <w:rFonts w:ascii="Arial" w:hAnsi="Arial" w:cs="Arial"/>
        </w:rPr>
        <w:t xml:space="preserve"> </w:t>
      </w:r>
      <w:r w:rsidR="00BA69A4" w:rsidRPr="008877D9">
        <w:rPr>
          <w:rFonts w:ascii="Arial" w:hAnsi="Arial" w:cs="Arial"/>
        </w:rPr>
        <w:t xml:space="preserve">whether </w:t>
      </w:r>
      <w:r w:rsidRPr="008877D9">
        <w:rPr>
          <w:rFonts w:ascii="Arial" w:hAnsi="Arial" w:cs="Arial"/>
        </w:rPr>
        <w:t xml:space="preserve">the </w:t>
      </w:r>
      <w:bookmarkStart w:id="14" w:name="_Hlk120722151"/>
      <w:r w:rsidRPr="008877D9">
        <w:rPr>
          <w:rFonts w:ascii="Arial" w:hAnsi="Arial" w:cs="Arial"/>
        </w:rPr>
        <w:t xml:space="preserve">Transfer Regulations </w:t>
      </w:r>
      <w:bookmarkEnd w:id="14"/>
      <w:r w:rsidR="008877D9" w:rsidRPr="008877D9">
        <w:rPr>
          <w:rFonts w:ascii="Arial" w:hAnsi="Arial" w:cs="Arial"/>
        </w:rPr>
        <w:t>apply</w:t>
      </w:r>
      <w:r w:rsidR="00BA69A4" w:rsidRPr="008877D9">
        <w:rPr>
          <w:rFonts w:ascii="Arial" w:hAnsi="Arial" w:cs="Arial"/>
        </w:rPr>
        <w:t xml:space="preserve"> to the provisions of any Services and to ensure that it complies with its obligations under </w:t>
      </w:r>
      <w:r w:rsidRPr="008877D9">
        <w:rPr>
          <w:rFonts w:ascii="Arial" w:hAnsi="Arial" w:cs="Arial"/>
        </w:rPr>
        <w:t>Transfer Regulations</w:t>
      </w:r>
      <w:r w:rsidR="00643158" w:rsidRPr="008877D9">
        <w:rPr>
          <w:rFonts w:ascii="Arial" w:hAnsi="Arial" w:cs="Arial"/>
        </w:rPr>
        <w:t>.</w:t>
      </w:r>
      <w:r w:rsidRPr="008877D9">
        <w:rPr>
          <w:rFonts w:ascii="Arial" w:hAnsi="Arial" w:cs="Arial"/>
        </w:rPr>
        <w:t xml:space="preserve"> </w:t>
      </w:r>
    </w:p>
    <w:p w14:paraId="645A9E6A" w14:textId="7B579131" w:rsidR="00643158" w:rsidRPr="008877D9" w:rsidRDefault="001F5FE1" w:rsidP="008877D9">
      <w:pPr>
        <w:spacing w:line="276" w:lineRule="auto"/>
        <w:ind w:left="567" w:hanging="567"/>
        <w:jc w:val="both"/>
        <w:rPr>
          <w:rFonts w:ascii="Arial" w:hAnsi="Arial" w:cs="Arial"/>
        </w:rPr>
      </w:pPr>
      <w:r w:rsidRPr="008877D9">
        <w:rPr>
          <w:rFonts w:ascii="Arial" w:hAnsi="Arial" w:cs="Arial"/>
        </w:rPr>
        <w:t>11.2</w:t>
      </w:r>
      <w:r w:rsidRPr="008877D9">
        <w:rPr>
          <w:rFonts w:ascii="Arial" w:hAnsi="Arial" w:cs="Arial"/>
        </w:rPr>
        <w:tab/>
      </w:r>
      <w:r w:rsidR="00BA69A4" w:rsidRPr="008877D9">
        <w:rPr>
          <w:rFonts w:ascii="Arial" w:hAnsi="Arial" w:cs="Arial"/>
        </w:rPr>
        <w:t xml:space="preserve">If </w:t>
      </w:r>
      <w:r w:rsidRPr="008877D9">
        <w:rPr>
          <w:rFonts w:ascii="Arial" w:hAnsi="Arial" w:cs="Arial"/>
        </w:rPr>
        <w:t xml:space="preserve">the Transfer Regulations </w:t>
      </w:r>
      <w:r w:rsidR="00BA69A4" w:rsidRPr="008877D9">
        <w:rPr>
          <w:rFonts w:ascii="Arial" w:hAnsi="Arial" w:cs="Arial"/>
        </w:rPr>
        <w:t>appl</w:t>
      </w:r>
      <w:r w:rsidR="00643158" w:rsidRPr="008877D9">
        <w:rPr>
          <w:rFonts w:ascii="Arial" w:hAnsi="Arial" w:cs="Arial"/>
        </w:rPr>
        <w:t>y</w:t>
      </w:r>
      <w:r w:rsidR="00BA69A4" w:rsidRPr="008877D9">
        <w:rPr>
          <w:rFonts w:ascii="Arial" w:hAnsi="Arial" w:cs="Arial"/>
        </w:rPr>
        <w:t xml:space="preserve"> at the commencement and/or termination of this </w:t>
      </w:r>
      <w:r w:rsidR="00643158" w:rsidRPr="008877D9">
        <w:rPr>
          <w:rFonts w:ascii="Arial" w:hAnsi="Arial" w:cs="Arial"/>
        </w:rPr>
        <w:t>Agreement</w:t>
      </w:r>
      <w:r w:rsidR="00BA69A4" w:rsidRPr="008877D9">
        <w:rPr>
          <w:rFonts w:ascii="Arial" w:hAnsi="Arial" w:cs="Arial"/>
        </w:rPr>
        <w:t xml:space="preserve">, the Supplier shall comply with all its obligations under </w:t>
      </w:r>
      <w:r w:rsidRPr="008877D9">
        <w:rPr>
          <w:rFonts w:ascii="Arial" w:hAnsi="Arial" w:cs="Arial"/>
        </w:rPr>
        <w:t>Transfer Regulations</w:t>
      </w:r>
      <w:r w:rsidR="00BA69A4" w:rsidRPr="008877D9">
        <w:rPr>
          <w:rFonts w:ascii="Arial" w:hAnsi="Arial" w:cs="Arial"/>
        </w:rPr>
        <w:t xml:space="preserve">, co-operate as reasonably practical with </w:t>
      </w:r>
      <w:r w:rsidR="00643158" w:rsidRPr="008877D9">
        <w:rPr>
          <w:rFonts w:ascii="Arial" w:hAnsi="Arial" w:cs="Arial"/>
        </w:rPr>
        <w:t>Catapult</w:t>
      </w:r>
      <w:r w:rsidR="00BA69A4" w:rsidRPr="008877D9">
        <w:rPr>
          <w:rFonts w:ascii="Arial" w:hAnsi="Arial" w:cs="Arial"/>
        </w:rPr>
        <w:t xml:space="preserve">, </w:t>
      </w:r>
      <w:r w:rsidR="00643158" w:rsidRPr="008877D9">
        <w:rPr>
          <w:rFonts w:ascii="Arial" w:hAnsi="Arial" w:cs="Arial"/>
        </w:rPr>
        <w:t xml:space="preserve">or </w:t>
      </w:r>
      <w:r w:rsidR="00BA69A4" w:rsidRPr="008877D9">
        <w:rPr>
          <w:rFonts w:ascii="Arial" w:hAnsi="Arial" w:cs="Arial"/>
        </w:rPr>
        <w:t xml:space="preserve">any </w:t>
      </w:r>
      <w:r w:rsidRPr="008877D9">
        <w:rPr>
          <w:rFonts w:ascii="Arial" w:hAnsi="Arial" w:cs="Arial"/>
        </w:rPr>
        <w:t>o</w:t>
      </w:r>
      <w:r w:rsidR="00BA69A4" w:rsidRPr="008877D9">
        <w:rPr>
          <w:rFonts w:ascii="Arial" w:hAnsi="Arial" w:cs="Arial"/>
        </w:rPr>
        <w:t xml:space="preserve">utgoing </w:t>
      </w:r>
      <w:r w:rsidRPr="008877D9">
        <w:rPr>
          <w:rFonts w:ascii="Arial" w:hAnsi="Arial" w:cs="Arial"/>
        </w:rPr>
        <w:t>s</w:t>
      </w:r>
      <w:r w:rsidR="00BA69A4" w:rsidRPr="008877D9">
        <w:rPr>
          <w:rFonts w:ascii="Arial" w:hAnsi="Arial" w:cs="Arial"/>
        </w:rPr>
        <w:t>upplier</w:t>
      </w:r>
      <w:r w:rsidR="00643158" w:rsidRPr="008877D9">
        <w:rPr>
          <w:rFonts w:ascii="Arial" w:hAnsi="Arial" w:cs="Arial"/>
        </w:rPr>
        <w:t>,</w:t>
      </w:r>
      <w:r w:rsidR="00BA69A4" w:rsidRPr="008877D9">
        <w:rPr>
          <w:rFonts w:ascii="Arial" w:hAnsi="Arial" w:cs="Arial"/>
        </w:rPr>
        <w:t xml:space="preserve"> or a </w:t>
      </w:r>
      <w:r w:rsidRPr="008877D9">
        <w:rPr>
          <w:rFonts w:ascii="Arial" w:hAnsi="Arial" w:cs="Arial"/>
        </w:rPr>
        <w:t>s</w:t>
      </w:r>
      <w:r w:rsidR="00BA69A4" w:rsidRPr="008877D9">
        <w:rPr>
          <w:rFonts w:ascii="Arial" w:hAnsi="Arial" w:cs="Arial"/>
        </w:rPr>
        <w:t xml:space="preserve">uccessor </w:t>
      </w:r>
      <w:r w:rsidRPr="008877D9">
        <w:rPr>
          <w:rFonts w:ascii="Arial" w:hAnsi="Arial" w:cs="Arial"/>
        </w:rPr>
        <w:t>supplier</w:t>
      </w:r>
      <w:r w:rsidR="008877D9" w:rsidRPr="008877D9">
        <w:rPr>
          <w:rFonts w:ascii="Arial" w:hAnsi="Arial" w:cs="Arial"/>
        </w:rPr>
        <w:t>,</w:t>
      </w:r>
      <w:r w:rsidRPr="008877D9">
        <w:rPr>
          <w:rFonts w:ascii="Arial" w:hAnsi="Arial" w:cs="Arial"/>
        </w:rPr>
        <w:t xml:space="preserve"> </w:t>
      </w:r>
      <w:r w:rsidR="00643158" w:rsidRPr="008877D9">
        <w:rPr>
          <w:rFonts w:ascii="Arial" w:hAnsi="Arial" w:cs="Arial"/>
        </w:rPr>
        <w:t xml:space="preserve">to ensure </w:t>
      </w:r>
      <w:r w:rsidR="00BA69A4" w:rsidRPr="008877D9">
        <w:rPr>
          <w:rFonts w:ascii="Arial" w:hAnsi="Arial" w:cs="Arial"/>
        </w:rPr>
        <w:t xml:space="preserve">that information required by or in accordance with </w:t>
      </w:r>
      <w:r w:rsidRPr="008877D9">
        <w:rPr>
          <w:rFonts w:ascii="Arial" w:hAnsi="Arial" w:cs="Arial"/>
        </w:rPr>
        <w:t xml:space="preserve">Transfer Regulations </w:t>
      </w:r>
      <w:r w:rsidR="00BA69A4" w:rsidRPr="008877D9">
        <w:rPr>
          <w:rFonts w:ascii="Arial" w:hAnsi="Arial" w:cs="Arial"/>
        </w:rPr>
        <w:t xml:space="preserve">is provided </w:t>
      </w:r>
      <w:r w:rsidR="00643158" w:rsidRPr="008877D9">
        <w:rPr>
          <w:rFonts w:ascii="Arial" w:hAnsi="Arial" w:cs="Arial"/>
        </w:rPr>
        <w:t>to a par</w:t>
      </w:r>
      <w:r w:rsidR="008877D9" w:rsidRPr="008877D9">
        <w:rPr>
          <w:rFonts w:ascii="Arial" w:hAnsi="Arial" w:cs="Arial"/>
        </w:rPr>
        <w:t>t</w:t>
      </w:r>
      <w:r w:rsidR="00643158" w:rsidRPr="008877D9">
        <w:rPr>
          <w:rFonts w:ascii="Arial" w:hAnsi="Arial" w:cs="Arial"/>
        </w:rPr>
        <w:t xml:space="preserve">y who has a </w:t>
      </w:r>
      <w:r w:rsidR="000F2B71" w:rsidRPr="008877D9">
        <w:rPr>
          <w:rFonts w:ascii="Arial" w:hAnsi="Arial" w:cs="Arial"/>
        </w:rPr>
        <w:t>reasonable</w:t>
      </w:r>
      <w:r w:rsidR="00643158" w:rsidRPr="008877D9">
        <w:rPr>
          <w:rFonts w:ascii="Arial" w:hAnsi="Arial" w:cs="Arial"/>
        </w:rPr>
        <w:t xml:space="preserve"> expectation to </w:t>
      </w:r>
      <w:r w:rsidR="000F2B71" w:rsidRPr="008877D9">
        <w:rPr>
          <w:rFonts w:ascii="Arial" w:hAnsi="Arial" w:cs="Arial"/>
        </w:rPr>
        <w:t>receive</w:t>
      </w:r>
      <w:r w:rsidR="00643158" w:rsidRPr="008877D9">
        <w:rPr>
          <w:rFonts w:ascii="Arial" w:hAnsi="Arial" w:cs="Arial"/>
        </w:rPr>
        <w:t xml:space="preserve"> it.</w:t>
      </w:r>
    </w:p>
    <w:p w14:paraId="3EC8EE00" w14:textId="2215D122" w:rsidR="001F5FE1" w:rsidRPr="008877D9" w:rsidRDefault="00643158" w:rsidP="008877D9">
      <w:pPr>
        <w:spacing w:line="276" w:lineRule="auto"/>
        <w:ind w:left="567" w:hanging="567"/>
        <w:jc w:val="both"/>
        <w:rPr>
          <w:rFonts w:ascii="Arial" w:hAnsi="Arial" w:cs="Arial"/>
        </w:rPr>
      </w:pPr>
      <w:r w:rsidRPr="008877D9">
        <w:rPr>
          <w:rFonts w:ascii="Arial" w:hAnsi="Arial" w:cs="Arial"/>
        </w:rPr>
        <w:t>11.3</w:t>
      </w:r>
      <w:r w:rsidRPr="008877D9">
        <w:rPr>
          <w:rFonts w:ascii="Arial" w:hAnsi="Arial" w:cs="Arial"/>
        </w:rPr>
        <w:tab/>
        <w:t xml:space="preserve">The Supplier </w:t>
      </w:r>
      <w:r w:rsidR="00BA69A4" w:rsidRPr="008877D9">
        <w:rPr>
          <w:rFonts w:ascii="Arial" w:hAnsi="Arial" w:cs="Arial"/>
        </w:rPr>
        <w:t xml:space="preserve">shall indemnify </w:t>
      </w:r>
      <w:r w:rsidR="001F5FE1" w:rsidRPr="008877D9">
        <w:rPr>
          <w:rFonts w:ascii="Arial" w:hAnsi="Arial" w:cs="Arial"/>
        </w:rPr>
        <w:t xml:space="preserve">Catapult </w:t>
      </w:r>
      <w:r w:rsidR="00BA69A4" w:rsidRPr="008877D9">
        <w:rPr>
          <w:rFonts w:ascii="Arial" w:hAnsi="Arial" w:cs="Arial"/>
        </w:rPr>
        <w:t xml:space="preserve">(for its benefit and that of any </w:t>
      </w:r>
      <w:r w:rsidR="001F5FE1" w:rsidRPr="008877D9">
        <w:rPr>
          <w:rFonts w:ascii="Arial" w:hAnsi="Arial" w:cs="Arial"/>
        </w:rPr>
        <w:t>s</w:t>
      </w:r>
      <w:r w:rsidR="00BA69A4" w:rsidRPr="008877D9">
        <w:rPr>
          <w:rFonts w:ascii="Arial" w:hAnsi="Arial" w:cs="Arial"/>
        </w:rPr>
        <w:t xml:space="preserve">uccessor) against all costs, expenses, </w:t>
      </w:r>
      <w:proofErr w:type="gramStart"/>
      <w:r w:rsidR="00BA69A4" w:rsidRPr="008877D9">
        <w:rPr>
          <w:rFonts w:ascii="Arial" w:hAnsi="Arial" w:cs="Arial"/>
        </w:rPr>
        <w:t>damages</w:t>
      </w:r>
      <w:proofErr w:type="gramEnd"/>
      <w:r w:rsidR="00BA69A4" w:rsidRPr="008877D9">
        <w:rPr>
          <w:rFonts w:ascii="Arial" w:hAnsi="Arial" w:cs="Arial"/>
        </w:rPr>
        <w:t xml:space="preserve"> and losses (whether direct or indirect) including any interest, penalties, and legal and other professional fees and expenses awarded against or incurred by </w:t>
      </w:r>
      <w:r w:rsidR="001F5FE1" w:rsidRPr="008877D9">
        <w:rPr>
          <w:rFonts w:ascii="Arial" w:hAnsi="Arial" w:cs="Arial"/>
        </w:rPr>
        <w:t xml:space="preserve">Catapult </w:t>
      </w:r>
      <w:r w:rsidR="00BA69A4" w:rsidRPr="008877D9">
        <w:rPr>
          <w:rFonts w:ascii="Arial" w:hAnsi="Arial" w:cs="Arial"/>
        </w:rPr>
        <w:t xml:space="preserve">or a </w:t>
      </w:r>
      <w:r w:rsidR="001F5FE1" w:rsidRPr="008877D9">
        <w:rPr>
          <w:rFonts w:ascii="Arial" w:hAnsi="Arial" w:cs="Arial"/>
        </w:rPr>
        <w:t>s</w:t>
      </w:r>
      <w:r w:rsidR="00BA69A4" w:rsidRPr="008877D9">
        <w:rPr>
          <w:rFonts w:ascii="Arial" w:hAnsi="Arial" w:cs="Arial"/>
        </w:rPr>
        <w:t xml:space="preserve">uccessor arising out of or connected with any: </w:t>
      </w:r>
    </w:p>
    <w:p w14:paraId="7A1503E5" w14:textId="77777777" w:rsidR="00643158" w:rsidRPr="008877D9" w:rsidRDefault="00643158" w:rsidP="008877D9">
      <w:pPr>
        <w:spacing w:line="276" w:lineRule="auto"/>
        <w:ind w:left="1276" w:hanging="709"/>
        <w:jc w:val="both"/>
        <w:rPr>
          <w:rFonts w:ascii="Arial" w:hAnsi="Arial" w:cs="Arial"/>
        </w:rPr>
      </w:pPr>
      <w:r w:rsidRPr="008877D9">
        <w:rPr>
          <w:rFonts w:ascii="Arial" w:hAnsi="Arial" w:cs="Arial"/>
        </w:rPr>
        <w:t>11.3.1</w:t>
      </w:r>
      <w:r w:rsidRPr="008877D9">
        <w:rPr>
          <w:rFonts w:ascii="Arial" w:hAnsi="Arial" w:cs="Arial"/>
        </w:rPr>
        <w:tab/>
      </w:r>
      <w:r w:rsidR="00BA69A4" w:rsidRPr="008877D9">
        <w:rPr>
          <w:rFonts w:ascii="Arial" w:hAnsi="Arial" w:cs="Arial"/>
        </w:rPr>
        <w:t xml:space="preserve">act or omission (including any alleged act or omission) of the Supplier in respect of any </w:t>
      </w:r>
      <w:r w:rsidR="001F5FE1" w:rsidRPr="008877D9">
        <w:rPr>
          <w:rFonts w:ascii="Arial" w:hAnsi="Arial" w:cs="Arial"/>
        </w:rPr>
        <w:t>e</w:t>
      </w:r>
      <w:r w:rsidR="00BA69A4" w:rsidRPr="008877D9">
        <w:rPr>
          <w:rFonts w:ascii="Arial" w:hAnsi="Arial" w:cs="Arial"/>
        </w:rPr>
        <w:t xml:space="preserve">mployee or any </w:t>
      </w:r>
      <w:r w:rsidRPr="008877D9">
        <w:rPr>
          <w:rFonts w:ascii="Arial" w:hAnsi="Arial" w:cs="Arial"/>
        </w:rPr>
        <w:t>s</w:t>
      </w:r>
      <w:r w:rsidR="00BA69A4" w:rsidRPr="008877D9">
        <w:rPr>
          <w:rFonts w:ascii="Arial" w:hAnsi="Arial" w:cs="Arial"/>
        </w:rPr>
        <w:t xml:space="preserve">ubsequent </w:t>
      </w:r>
      <w:r w:rsidRPr="008877D9">
        <w:rPr>
          <w:rFonts w:ascii="Arial" w:hAnsi="Arial" w:cs="Arial"/>
        </w:rPr>
        <w:t>t</w:t>
      </w:r>
      <w:r w:rsidR="00BA69A4" w:rsidRPr="008877D9">
        <w:rPr>
          <w:rFonts w:ascii="Arial" w:hAnsi="Arial" w:cs="Arial"/>
        </w:rPr>
        <w:t xml:space="preserve">ransferring </w:t>
      </w:r>
      <w:r w:rsidRPr="008877D9">
        <w:rPr>
          <w:rFonts w:ascii="Arial" w:hAnsi="Arial" w:cs="Arial"/>
        </w:rPr>
        <w:t>e</w:t>
      </w:r>
      <w:r w:rsidR="00BA69A4" w:rsidRPr="008877D9">
        <w:rPr>
          <w:rFonts w:ascii="Arial" w:hAnsi="Arial" w:cs="Arial"/>
        </w:rPr>
        <w:t xml:space="preserve">mployee; or </w:t>
      </w:r>
    </w:p>
    <w:p w14:paraId="21162FA5" w14:textId="21941D07" w:rsidR="00643158" w:rsidRPr="008877D9" w:rsidRDefault="00643158" w:rsidP="008877D9">
      <w:pPr>
        <w:spacing w:line="276" w:lineRule="auto"/>
        <w:ind w:left="1276" w:hanging="709"/>
        <w:jc w:val="both"/>
        <w:rPr>
          <w:rFonts w:ascii="Arial" w:hAnsi="Arial" w:cs="Arial"/>
        </w:rPr>
      </w:pPr>
      <w:r w:rsidRPr="008877D9">
        <w:rPr>
          <w:rFonts w:ascii="Arial" w:hAnsi="Arial" w:cs="Arial"/>
        </w:rPr>
        <w:t>11.3.2</w:t>
      </w:r>
      <w:r w:rsidRPr="008877D9">
        <w:rPr>
          <w:rFonts w:ascii="Arial" w:hAnsi="Arial" w:cs="Arial"/>
        </w:rPr>
        <w:tab/>
      </w:r>
      <w:r w:rsidR="00BA69A4" w:rsidRPr="008877D9">
        <w:rPr>
          <w:rFonts w:ascii="Arial" w:hAnsi="Arial" w:cs="Arial"/>
        </w:rPr>
        <w:t xml:space="preserve">breach by the Supplier of its obligations under </w:t>
      </w:r>
      <w:r w:rsidRPr="008877D9">
        <w:rPr>
          <w:rFonts w:ascii="Arial" w:hAnsi="Arial" w:cs="Arial"/>
        </w:rPr>
        <w:t xml:space="preserve">the </w:t>
      </w:r>
      <w:r w:rsidR="000F2B71" w:rsidRPr="008877D9">
        <w:rPr>
          <w:rFonts w:ascii="Arial" w:hAnsi="Arial" w:cs="Arial"/>
        </w:rPr>
        <w:t>Transfer</w:t>
      </w:r>
      <w:r w:rsidRPr="008877D9">
        <w:rPr>
          <w:rFonts w:ascii="Arial" w:hAnsi="Arial" w:cs="Arial"/>
        </w:rPr>
        <w:t xml:space="preserve"> </w:t>
      </w:r>
      <w:proofErr w:type="gramStart"/>
      <w:r w:rsidR="000F2B71" w:rsidRPr="008877D9">
        <w:rPr>
          <w:rFonts w:ascii="Arial" w:hAnsi="Arial" w:cs="Arial"/>
        </w:rPr>
        <w:t>Regulations</w:t>
      </w:r>
      <w:r w:rsidRPr="008877D9">
        <w:rPr>
          <w:rFonts w:ascii="Arial" w:hAnsi="Arial" w:cs="Arial"/>
        </w:rPr>
        <w:t>;</w:t>
      </w:r>
      <w:proofErr w:type="gramEnd"/>
      <w:r w:rsidRPr="008877D9">
        <w:rPr>
          <w:rFonts w:ascii="Arial" w:hAnsi="Arial" w:cs="Arial"/>
        </w:rPr>
        <w:t xml:space="preserve"> </w:t>
      </w:r>
    </w:p>
    <w:p w14:paraId="2BA05B6A" w14:textId="77777777" w:rsidR="0072611E" w:rsidRPr="008877D9" w:rsidRDefault="00643158" w:rsidP="008877D9">
      <w:pPr>
        <w:spacing w:line="276" w:lineRule="auto"/>
        <w:ind w:left="1276" w:hanging="709"/>
        <w:jc w:val="both"/>
        <w:rPr>
          <w:rFonts w:ascii="Arial" w:hAnsi="Arial" w:cs="Arial"/>
        </w:rPr>
      </w:pPr>
      <w:r w:rsidRPr="008877D9">
        <w:rPr>
          <w:rFonts w:ascii="Arial" w:hAnsi="Arial" w:cs="Arial"/>
        </w:rPr>
        <w:lastRenderedPageBreak/>
        <w:t>11.3.3</w:t>
      </w:r>
      <w:r w:rsidRPr="008877D9">
        <w:rPr>
          <w:rFonts w:ascii="Arial" w:hAnsi="Arial" w:cs="Arial"/>
        </w:rPr>
        <w:tab/>
      </w:r>
      <w:r w:rsidR="00BA69A4" w:rsidRPr="008877D9">
        <w:rPr>
          <w:rFonts w:ascii="Arial" w:hAnsi="Arial" w:cs="Arial"/>
        </w:rPr>
        <w:t xml:space="preserve">claim or allegation that there has </w:t>
      </w:r>
      <w:r w:rsidR="0072611E" w:rsidRPr="008877D9">
        <w:rPr>
          <w:rFonts w:ascii="Arial" w:hAnsi="Arial" w:cs="Arial"/>
        </w:rPr>
        <w:t xml:space="preserve">been </w:t>
      </w:r>
      <w:r w:rsidR="00BA69A4" w:rsidRPr="008877D9">
        <w:rPr>
          <w:rFonts w:ascii="Arial" w:hAnsi="Arial" w:cs="Arial"/>
        </w:rPr>
        <w:t xml:space="preserve">or will be a substantial change in </w:t>
      </w:r>
      <w:r w:rsidR="0072611E" w:rsidRPr="008877D9">
        <w:rPr>
          <w:rFonts w:ascii="Arial" w:hAnsi="Arial" w:cs="Arial"/>
        </w:rPr>
        <w:t>a relevant e</w:t>
      </w:r>
      <w:r w:rsidR="00BA69A4" w:rsidRPr="008877D9">
        <w:rPr>
          <w:rFonts w:ascii="Arial" w:hAnsi="Arial" w:cs="Arial"/>
        </w:rPr>
        <w:t>mployee’s working conditions to his or her detriment</w:t>
      </w:r>
      <w:r w:rsidR="0072611E" w:rsidRPr="008877D9">
        <w:rPr>
          <w:rFonts w:ascii="Arial" w:hAnsi="Arial" w:cs="Arial"/>
        </w:rPr>
        <w:t>.</w:t>
      </w:r>
      <w:r w:rsidR="00BA69A4" w:rsidRPr="008877D9">
        <w:rPr>
          <w:rFonts w:ascii="Arial" w:hAnsi="Arial" w:cs="Arial"/>
        </w:rPr>
        <w:t xml:space="preserve"> </w:t>
      </w:r>
    </w:p>
    <w:p w14:paraId="66772E7E" w14:textId="7C60CE30" w:rsidR="008877D9" w:rsidRPr="008877D9" w:rsidRDefault="0072611E" w:rsidP="008877D9">
      <w:pPr>
        <w:spacing w:line="276" w:lineRule="auto"/>
        <w:ind w:left="567" w:hanging="567"/>
        <w:jc w:val="both"/>
        <w:rPr>
          <w:rFonts w:ascii="Arial" w:hAnsi="Arial" w:cs="Arial"/>
        </w:rPr>
      </w:pPr>
      <w:r w:rsidRPr="008877D9">
        <w:rPr>
          <w:rFonts w:ascii="Arial" w:hAnsi="Arial" w:cs="Arial"/>
        </w:rPr>
        <w:t>11.4</w:t>
      </w:r>
      <w:r w:rsidRPr="008877D9">
        <w:rPr>
          <w:rFonts w:ascii="Arial" w:hAnsi="Arial" w:cs="Arial"/>
        </w:rPr>
        <w:tab/>
      </w:r>
      <w:r w:rsidR="00BA69A4" w:rsidRPr="008877D9">
        <w:rPr>
          <w:rFonts w:ascii="Arial" w:hAnsi="Arial" w:cs="Arial"/>
        </w:rPr>
        <w:t xml:space="preserve">If </w:t>
      </w:r>
      <w:r w:rsidR="008877D9" w:rsidRPr="008877D9">
        <w:rPr>
          <w:rFonts w:ascii="Arial" w:hAnsi="Arial" w:cs="Arial"/>
        </w:rPr>
        <w:t xml:space="preserve">the Transfer </w:t>
      </w:r>
      <w:r w:rsidR="000F2B71" w:rsidRPr="008877D9">
        <w:rPr>
          <w:rFonts w:ascii="Arial" w:hAnsi="Arial" w:cs="Arial"/>
        </w:rPr>
        <w:t>Regulations</w:t>
      </w:r>
      <w:r w:rsidR="008877D9" w:rsidRPr="008877D9">
        <w:rPr>
          <w:rFonts w:ascii="Arial" w:hAnsi="Arial" w:cs="Arial"/>
        </w:rPr>
        <w:t xml:space="preserve"> apply </w:t>
      </w:r>
      <w:r w:rsidR="00BA69A4" w:rsidRPr="008877D9">
        <w:rPr>
          <w:rFonts w:ascii="Arial" w:hAnsi="Arial" w:cs="Arial"/>
        </w:rPr>
        <w:t xml:space="preserve">at the commencement of this </w:t>
      </w:r>
      <w:r w:rsidR="000F2B71" w:rsidRPr="008877D9">
        <w:rPr>
          <w:rFonts w:ascii="Arial" w:hAnsi="Arial" w:cs="Arial"/>
        </w:rPr>
        <w:t>Agreement</w:t>
      </w:r>
      <w:r w:rsidR="008877D9" w:rsidRPr="008877D9">
        <w:rPr>
          <w:rFonts w:ascii="Arial" w:hAnsi="Arial" w:cs="Arial"/>
        </w:rPr>
        <w:t xml:space="preserve">, </w:t>
      </w:r>
      <w:r w:rsidR="00BA69A4" w:rsidRPr="008877D9">
        <w:rPr>
          <w:rFonts w:ascii="Arial" w:hAnsi="Arial" w:cs="Arial"/>
        </w:rPr>
        <w:t xml:space="preserve">the Supplier shall: </w:t>
      </w:r>
    </w:p>
    <w:p w14:paraId="5065989A" w14:textId="77777777" w:rsidR="008877D9" w:rsidRPr="008877D9" w:rsidRDefault="008877D9" w:rsidP="008877D9">
      <w:pPr>
        <w:spacing w:line="276" w:lineRule="auto"/>
        <w:ind w:left="1134" w:hanging="567"/>
        <w:jc w:val="both"/>
        <w:rPr>
          <w:rFonts w:ascii="Arial" w:hAnsi="Arial" w:cs="Arial"/>
        </w:rPr>
      </w:pPr>
      <w:r w:rsidRPr="008877D9">
        <w:rPr>
          <w:rFonts w:ascii="Arial" w:hAnsi="Arial" w:cs="Arial"/>
        </w:rPr>
        <w:t>11.4.1</w:t>
      </w:r>
      <w:r w:rsidRPr="008877D9">
        <w:rPr>
          <w:rFonts w:ascii="Arial" w:hAnsi="Arial" w:cs="Arial"/>
        </w:rPr>
        <w:tab/>
      </w:r>
      <w:r w:rsidR="00BA69A4" w:rsidRPr="008877D9">
        <w:rPr>
          <w:rFonts w:ascii="Arial" w:hAnsi="Arial" w:cs="Arial"/>
        </w:rPr>
        <w:t xml:space="preserve">assume liability in respect of pension provisions and entitlements of any transferring </w:t>
      </w:r>
      <w:proofErr w:type="gramStart"/>
      <w:r w:rsidRPr="008877D9">
        <w:rPr>
          <w:rFonts w:ascii="Arial" w:hAnsi="Arial" w:cs="Arial"/>
        </w:rPr>
        <w:t>e</w:t>
      </w:r>
      <w:r w:rsidR="00BA69A4" w:rsidRPr="008877D9">
        <w:rPr>
          <w:rFonts w:ascii="Arial" w:hAnsi="Arial" w:cs="Arial"/>
        </w:rPr>
        <w:t>mployee;</w:t>
      </w:r>
      <w:proofErr w:type="gramEnd"/>
      <w:r w:rsidR="00BA69A4" w:rsidRPr="008877D9">
        <w:rPr>
          <w:rFonts w:ascii="Arial" w:hAnsi="Arial" w:cs="Arial"/>
        </w:rPr>
        <w:t xml:space="preserve"> </w:t>
      </w:r>
    </w:p>
    <w:p w14:paraId="35963BD9" w14:textId="77777777" w:rsidR="008877D9" w:rsidRPr="008877D9" w:rsidRDefault="008877D9" w:rsidP="008877D9">
      <w:pPr>
        <w:spacing w:line="276" w:lineRule="auto"/>
        <w:ind w:left="1134" w:hanging="567"/>
        <w:jc w:val="both"/>
        <w:rPr>
          <w:rFonts w:ascii="Arial" w:hAnsi="Arial" w:cs="Arial"/>
        </w:rPr>
      </w:pPr>
      <w:r w:rsidRPr="008877D9">
        <w:rPr>
          <w:rFonts w:ascii="Arial" w:hAnsi="Arial" w:cs="Arial"/>
        </w:rPr>
        <w:t>11.4.2</w:t>
      </w:r>
      <w:r w:rsidRPr="008877D9">
        <w:rPr>
          <w:rFonts w:ascii="Arial" w:hAnsi="Arial" w:cs="Arial"/>
        </w:rPr>
        <w:tab/>
      </w:r>
      <w:r w:rsidR="00BA69A4" w:rsidRPr="008877D9">
        <w:rPr>
          <w:rFonts w:ascii="Arial" w:hAnsi="Arial" w:cs="Arial"/>
        </w:rPr>
        <w:t xml:space="preserve">make such pension provisions in respect of any transferring </w:t>
      </w:r>
      <w:r w:rsidRPr="008877D9">
        <w:rPr>
          <w:rFonts w:ascii="Arial" w:hAnsi="Arial" w:cs="Arial"/>
        </w:rPr>
        <w:t>e</w:t>
      </w:r>
      <w:r w:rsidR="00BA69A4" w:rsidRPr="008877D9">
        <w:rPr>
          <w:rFonts w:ascii="Arial" w:hAnsi="Arial" w:cs="Arial"/>
        </w:rPr>
        <w:t>mployee as complies with any relevant obligations in law (including - but not limited to - sections 257 and 258 of the Pensions Act 2004 and the regulations under these sections, namely the Transfer of Employment (Pension Protection) Regulations 2005</w:t>
      </w:r>
      <w:proofErr w:type="gramStart"/>
      <w:r w:rsidR="00BA69A4" w:rsidRPr="008877D9">
        <w:rPr>
          <w:rFonts w:ascii="Arial" w:hAnsi="Arial" w:cs="Arial"/>
        </w:rPr>
        <w:t>);</w:t>
      </w:r>
      <w:proofErr w:type="gramEnd"/>
      <w:r w:rsidR="00BA69A4" w:rsidRPr="008877D9">
        <w:rPr>
          <w:rFonts w:ascii="Arial" w:hAnsi="Arial" w:cs="Arial"/>
        </w:rPr>
        <w:t xml:space="preserve"> </w:t>
      </w:r>
    </w:p>
    <w:p w14:paraId="146AF2CC" w14:textId="56BD92E6" w:rsidR="008877D9" w:rsidRPr="008877D9" w:rsidRDefault="008877D9" w:rsidP="008877D9">
      <w:pPr>
        <w:spacing w:line="276" w:lineRule="auto"/>
        <w:ind w:left="1134" w:hanging="567"/>
        <w:jc w:val="both"/>
        <w:rPr>
          <w:rFonts w:ascii="Arial" w:hAnsi="Arial" w:cs="Arial"/>
        </w:rPr>
      </w:pPr>
      <w:r w:rsidRPr="008877D9">
        <w:rPr>
          <w:rFonts w:ascii="Arial" w:hAnsi="Arial" w:cs="Arial"/>
        </w:rPr>
        <w:t>11.4.3</w:t>
      </w:r>
      <w:r w:rsidRPr="008877D9">
        <w:rPr>
          <w:rFonts w:ascii="Arial" w:hAnsi="Arial" w:cs="Arial"/>
        </w:rPr>
        <w:tab/>
      </w:r>
      <w:r w:rsidR="00BA69A4" w:rsidRPr="008877D9">
        <w:rPr>
          <w:rFonts w:ascii="Arial" w:hAnsi="Arial" w:cs="Arial"/>
        </w:rPr>
        <w:t xml:space="preserve">provide a broadly comparable pension scheme for any transferring </w:t>
      </w:r>
      <w:r w:rsidRPr="008877D9">
        <w:rPr>
          <w:rFonts w:ascii="Arial" w:hAnsi="Arial" w:cs="Arial"/>
        </w:rPr>
        <w:t>e</w:t>
      </w:r>
      <w:r w:rsidR="00BA69A4" w:rsidRPr="008877D9">
        <w:rPr>
          <w:rFonts w:ascii="Arial" w:hAnsi="Arial" w:cs="Arial"/>
        </w:rPr>
        <w:t>mployee</w:t>
      </w:r>
      <w:r>
        <w:rPr>
          <w:rFonts w:ascii="Arial" w:hAnsi="Arial" w:cs="Arial"/>
        </w:rPr>
        <w:t>.</w:t>
      </w:r>
    </w:p>
    <w:p w14:paraId="787CF721" w14:textId="66A89B58" w:rsidR="00CA0F64" w:rsidRPr="008877D9" w:rsidRDefault="008877D9" w:rsidP="008877D9">
      <w:pPr>
        <w:spacing w:line="276" w:lineRule="auto"/>
        <w:ind w:left="567" w:hanging="567"/>
        <w:jc w:val="both"/>
        <w:rPr>
          <w:rFonts w:ascii="Arial" w:hAnsi="Arial" w:cs="Arial"/>
          <w:b/>
          <w:lang w:val="en-GB"/>
        </w:rPr>
      </w:pPr>
      <w:r w:rsidRPr="008877D9">
        <w:rPr>
          <w:rFonts w:ascii="Arial" w:hAnsi="Arial" w:cs="Arial"/>
        </w:rPr>
        <w:t>11.</w:t>
      </w:r>
      <w:r>
        <w:rPr>
          <w:rFonts w:ascii="Arial" w:hAnsi="Arial" w:cs="Arial"/>
        </w:rPr>
        <w:t>5</w:t>
      </w:r>
      <w:r w:rsidRPr="008877D9">
        <w:rPr>
          <w:rFonts w:ascii="Arial" w:hAnsi="Arial" w:cs="Arial"/>
        </w:rPr>
        <w:tab/>
      </w:r>
      <w:r w:rsidR="00BA69A4" w:rsidRPr="008877D9">
        <w:rPr>
          <w:rFonts w:ascii="Arial" w:hAnsi="Arial" w:cs="Arial"/>
        </w:rPr>
        <w:t xml:space="preserve">For the avoidance of </w:t>
      </w:r>
      <w:r w:rsidRPr="008877D9">
        <w:rPr>
          <w:rFonts w:ascii="Arial" w:hAnsi="Arial" w:cs="Arial"/>
        </w:rPr>
        <w:t xml:space="preserve">any </w:t>
      </w:r>
      <w:r w:rsidR="00BA69A4" w:rsidRPr="008877D9">
        <w:rPr>
          <w:rFonts w:ascii="Arial" w:hAnsi="Arial" w:cs="Arial"/>
        </w:rPr>
        <w:t xml:space="preserve">doubt, the Supplier confirms that </w:t>
      </w:r>
      <w:r w:rsidR="000F2B71" w:rsidRPr="008877D9">
        <w:rPr>
          <w:rFonts w:ascii="Arial" w:hAnsi="Arial" w:cs="Arial"/>
        </w:rPr>
        <w:t>Catapult</w:t>
      </w:r>
      <w:r w:rsidRPr="008877D9">
        <w:rPr>
          <w:rFonts w:ascii="Arial" w:hAnsi="Arial" w:cs="Arial"/>
        </w:rPr>
        <w:t xml:space="preserve"> shall </w:t>
      </w:r>
      <w:r w:rsidR="00BA69A4" w:rsidRPr="008877D9">
        <w:rPr>
          <w:rFonts w:ascii="Arial" w:hAnsi="Arial" w:cs="Arial"/>
        </w:rPr>
        <w:t xml:space="preserve">be permitted to disclose any information required by or in accordance with </w:t>
      </w:r>
      <w:r w:rsidRPr="008877D9">
        <w:rPr>
          <w:rFonts w:ascii="Arial" w:hAnsi="Arial" w:cs="Arial"/>
        </w:rPr>
        <w:t xml:space="preserve">the </w:t>
      </w:r>
      <w:r w:rsidR="00590B45">
        <w:rPr>
          <w:rFonts w:ascii="Arial" w:hAnsi="Arial" w:cs="Arial"/>
        </w:rPr>
        <w:t>T</w:t>
      </w:r>
      <w:r w:rsidRPr="008877D9">
        <w:rPr>
          <w:rFonts w:ascii="Arial" w:hAnsi="Arial" w:cs="Arial"/>
        </w:rPr>
        <w:t xml:space="preserve">ransfer Regulations </w:t>
      </w:r>
      <w:r w:rsidR="00BA69A4" w:rsidRPr="008877D9">
        <w:rPr>
          <w:rFonts w:ascii="Arial" w:hAnsi="Arial" w:cs="Arial"/>
        </w:rPr>
        <w:t xml:space="preserve">that the Supplier has disclosed to </w:t>
      </w:r>
      <w:r w:rsidRPr="008877D9">
        <w:rPr>
          <w:rFonts w:ascii="Arial" w:hAnsi="Arial" w:cs="Arial"/>
        </w:rPr>
        <w:t>Cata</w:t>
      </w:r>
      <w:r w:rsidR="000F2B71">
        <w:rPr>
          <w:rFonts w:ascii="Arial" w:hAnsi="Arial" w:cs="Arial"/>
        </w:rPr>
        <w:t>p</w:t>
      </w:r>
      <w:r w:rsidRPr="008877D9">
        <w:rPr>
          <w:rFonts w:ascii="Arial" w:hAnsi="Arial" w:cs="Arial"/>
        </w:rPr>
        <w:t>u</w:t>
      </w:r>
      <w:r w:rsidR="000F2B71">
        <w:rPr>
          <w:rFonts w:ascii="Arial" w:hAnsi="Arial" w:cs="Arial"/>
        </w:rPr>
        <w:t>l</w:t>
      </w:r>
      <w:r w:rsidRPr="008877D9">
        <w:rPr>
          <w:rFonts w:ascii="Arial" w:hAnsi="Arial" w:cs="Arial"/>
        </w:rPr>
        <w:t xml:space="preserve">t </w:t>
      </w:r>
      <w:r w:rsidR="00BA69A4" w:rsidRPr="008877D9">
        <w:rPr>
          <w:rFonts w:ascii="Arial" w:hAnsi="Arial" w:cs="Arial"/>
        </w:rPr>
        <w:t xml:space="preserve">in summary and/or anonymised form (as appropriate) to any person who has been invited to tender for the provision of the Services (or similar services) and to any future provider of the Services. </w:t>
      </w:r>
    </w:p>
    <w:p w14:paraId="001A5B15" w14:textId="77777777" w:rsidR="00CA0F64" w:rsidRPr="008877D9" w:rsidRDefault="00CA0F64" w:rsidP="008877D9">
      <w:pPr>
        <w:pStyle w:val="ListParagraph"/>
        <w:spacing w:line="276" w:lineRule="auto"/>
        <w:ind w:left="567"/>
        <w:jc w:val="both"/>
        <w:rPr>
          <w:rFonts w:ascii="Arial" w:hAnsi="Arial" w:cs="Arial"/>
          <w:b/>
          <w:lang w:val="en-GB"/>
        </w:rPr>
      </w:pPr>
    </w:p>
    <w:p w14:paraId="7A1BBD3B" w14:textId="77777777" w:rsidR="003F59AC" w:rsidRDefault="003F59AC" w:rsidP="00231F7D">
      <w:pPr>
        <w:pStyle w:val="ListParagraph"/>
        <w:numPr>
          <w:ilvl w:val="0"/>
          <w:numId w:val="4"/>
        </w:numPr>
        <w:tabs>
          <w:tab w:val="left" w:pos="709"/>
        </w:tabs>
        <w:ind w:left="567" w:hanging="567"/>
        <w:jc w:val="both"/>
        <w:rPr>
          <w:rFonts w:ascii="Arial" w:hAnsi="Arial" w:cs="Arial"/>
          <w:b/>
          <w:lang w:val="en-GB"/>
        </w:rPr>
      </w:pPr>
      <w:bookmarkStart w:id="15" w:name="_Ref509839865"/>
      <w:bookmarkStart w:id="16" w:name="_Ref387832896"/>
      <w:r>
        <w:rPr>
          <w:rFonts w:ascii="Arial" w:hAnsi="Arial" w:cs="Arial"/>
          <w:b/>
          <w:lang w:val="en-GB"/>
        </w:rPr>
        <w:t>FORCE MAJEURE</w:t>
      </w:r>
      <w:bookmarkEnd w:id="15"/>
    </w:p>
    <w:p w14:paraId="15378A61" w14:textId="107A7D58" w:rsidR="003F59AC" w:rsidRPr="00EC57E3" w:rsidRDefault="003F59AC" w:rsidP="004372E9">
      <w:pPr>
        <w:pStyle w:val="ListParagraph"/>
        <w:numPr>
          <w:ilvl w:val="1"/>
          <w:numId w:val="4"/>
        </w:numPr>
        <w:spacing w:line="276" w:lineRule="auto"/>
        <w:ind w:left="567" w:hanging="567"/>
        <w:jc w:val="both"/>
        <w:rPr>
          <w:rFonts w:ascii="Arial" w:hAnsi="Arial" w:cs="Arial"/>
          <w:lang w:val="en-GB"/>
        </w:rPr>
      </w:pPr>
      <w:r>
        <w:rPr>
          <w:rFonts w:ascii="Arial" w:hAnsi="Arial" w:cs="Arial"/>
          <w:lang w:val="en-GB"/>
        </w:rPr>
        <w:t>A P</w:t>
      </w:r>
      <w:r w:rsidRPr="00EC57E3">
        <w:rPr>
          <w:rFonts w:ascii="Arial" w:hAnsi="Arial" w:cs="Arial"/>
          <w:lang w:val="en-GB"/>
        </w:rPr>
        <w:t xml:space="preserve">arty will not be in breach of this Agreement nor liable for any failure or delay in performance of any obligations (except for those in relation to payment) under this Agreement (and the date for performance of the obligations affected will be extended accordingly) as a result of Force Majeure, provided that such </w:t>
      </w:r>
      <w:r>
        <w:rPr>
          <w:rFonts w:ascii="Arial" w:hAnsi="Arial" w:cs="Arial"/>
          <w:lang w:val="en-GB"/>
        </w:rPr>
        <w:t>P</w:t>
      </w:r>
      <w:r w:rsidRPr="00EC57E3">
        <w:rPr>
          <w:rFonts w:ascii="Arial" w:hAnsi="Arial" w:cs="Arial"/>
          <w:lang w:val="en-GB"/>
        </w:rPr>
        <w:t xml:space="preserve">arty complies with the obligations set out in this </w:t>
      </w:r>
      <w:r>
        <w:rPr>
          <w:rFonts w:ascii="Arial" w:hAnsi="Arial" w:cs="Arial"/>
          <w:lang w:val="en-GB"/>
        </w:rPr>
        <w:t>conditio</w:t>
      </w:r>
      <w:r w:rsidR="00590B45">
        <w:rPr>
          <w:rFonts w:ascii="Arial" w:hAnsi="Arial" w:cs="Arial"/>
          <w:lang w:val="en-GB"/>
        </w:rPr>
        <w:t>n</w:t>
      </w:r>
      <w:r w:rsidRPr="00EC57E3">
        <w:rPr>
          <w:rFonts w:ascii="Arial" w:hAnsi="Arial" w:cs="Arial"/>
          <w:lang w:val="en-GB"/>
        </w:rPr>
        <w:t xml:space="preserve">. </w:t>
      </w:r>
    </w:p>
    <w:p w14:paraId="0EC46E27" w14:textId="77777777" w:rsidR="003F59AC" w:rsidRPr="00EC57E3" w:rsidRDefault="003F59AC" w:rsidP="004372E9">
      <w:pPr>
        <w:pStyle w:val="ListParagraph"/>
        <w:numPr>
          <w:ilvl w:val="1"/>
          <w:numId w:val="4"/>
        </w:numPr>
        <w:spacing w:line="276" w:lineRule="auto"/>
        <w:ind w:left="567" w:hanging="567"/>
        <w:jc w:val="both"/>
        <w:rPr>
          <w:rFonts w:ascii="Arial" w:hAnsi="Arial" w:cs="Arial"/>
          <w:lang w:val="en-GB"/>
        </w:rPr>
      </w:pPr>
      <w:r>
        <w:rPr>
          <w:rFonts w:ascii="Arial" w:hAnsi="Arial" w:cs="Arial"/>
          <w:lang w:val="en-GB"/>
        </w:rPr>
        <w:t>The P</w:t>
      </w:r>
      <w:r w:rsidRPr="00EC57E3">
        <w:rPr>
          <w:rFonts w:ascii="Arial" w:hAnsi="Arial" w:cs="Arial"/>
          <w:lang w:val="en-GB"/>
        </w:rPr>
        <w:t xml:space="preserve">arty affected by Force Majeure shall immediately notify the other in writing of the matters constituting the Force Majeure and shall keep that </w:t>
      </w:r>
      <w:r>
        <w:rPr>
          <w:rFonts w:ascii="Arial" w:hAnsi="Arial" w:cs="Arial"/>
          <w:lang w:val="en-GB"/>
        </w:rPr>
        <w:t>P</w:t>
      </w:r>
      <w:r w:rsidRPr="00EC57E3">
        <w:rPr>
          <w:rFonts w:ascii="Arial" w:hAnsi="Arial" w:cs="Arial"/>
          <w:lang w:val="en-GB"/>
        </w:rPr>
        <w:t>arty fully informed of their continuance and of any relevant change of circumstances whilst such Force Majeure continues.</w:t>
      </w:r>
    </w:p>
    <w:p w14:paraId="20C28983" w14:textId="77777777" w:rsidR="003F59AC" w:rsidRPr="00EC57E3" w:rsidRDefault="003F59AC" w:rsidP="004372E9">
      <w:pPr>
        <w:pStyle w:val="ListParagraph"/>
        <w:numPr>
          <w:ilvl w:val="1"/>
          <w:numId w:val="4"/>
        </w:numPr>
        <w:spacing w:line="276" w:lineRule="auto"/>
        <w:ind w:left="567" w:hanging="567"/>
        <w:jc w:val="both"/>
        <w:rPr>
          <w:rFonts w:ascii="Arial" w:hAnsi="Arial" w:cs="Arial"/>
          <w:lang w:val="en-GB"/>
        </w:rPr>
      </w:pPr>
      <w:r w:rsidRPr="00EC57E3">
        <w:rPr>
          <w:rFonts w:ascii="Arial" w:hAnsi="Arial" w:cs="Arial"/>
          <w:lang w:val="en-GB"/>
        </w:rPr>
        <w:t xml:space="preserve">The </w:t>
      </w:r>
      <w:r>
        <w:rPr>
          <w:rFonts w:ascii="Arial" w:hAnsi="Arial" w:cs="Arial"/>
          <w:lang w:val="en-GB"/>
        </w:rPr>
        <w:t>P</w:t>
      </w:r>
      <w:r w:rsidRPr="00EC57E3">
        <w:rPr>
          <w:rFonts w:ascii="Arial" w:hAnsi="Arial" w:cs="Arial"/>
          <w:lang w:val="en-GB"/>
        </w:rPr>
        <w:t>arty affected by Force Majeure shall take all reasonable steps available to it to minimise its effects on the performance of its obligations under this Agreement.</w:t>
      </w:r>
    </w:p>
    <w:p w14:paraId="62223B08" w14:textId="77777777" w:rsidR="003F59AC" w:rsidRDefault="003F59AC" w:rsidP="004372E9">
      <w:pPr>
        <w:pStyle w:val="ListParagraph"/>
        <w:numPr>
          <w:ilvl w:val="1"/>
          <w:numId w:val="4"/>
        </w:numPr>
        <w:spacing w:line="276" w:lineRule="auto"/>
        <w:ind w:left="567" w:hanging="567"/>
        <w:jc w:val="both"/>
        <w:rPr>
          <w:rFonts w:ascii="Arial" w:hAnsi="Arial" w:cs="Arial"/>
          <w:lang w:val="en-GB"/>
        </w:rPr>
      </w:pPr>
      <w:r w:rsidRPr="00EC57E3">
        <w:rPr>
          <w:rFonts w:ascii="Arial" w:hAnsi="Arial" w:cs="Arial"/>
          <w:lang w:val="en-GB"/>
        </w:rPr>
        <w:t xml:space="preserve">If Force Majeure continues for longer than one month either </w:t>
      </w:r>
      <w:r>
        <w:rPr>
          <w:rFonts w:ascii="Arial" w:hAnsi="Arial" w:cs="Arial"/>
          <w:lang w:val="en-GB"/>
        </w:rPr>
        <w:t>P</w:t>
      </w:r>
      <w:r w:rsidRPr="00EC57E3">
        <w:rPr>
          <w:rFonts w:ascii="Arial" w:hAnsi="Arial" w:cs="Arial"/>
          <w:lang w:val="en-GB"/>
        </w:rPr>
        <w:t>arty may, whilst the Force Majeure continues, immediately terminate this Agreement by notice in writing to the other.</w:t>
      </w:r>
    </w:p>
    <w:p w14:paraId="563F96F1" w14:textId="77777777" w:rsidR="003F59AC" w:rsidRPr="00EC57E3" w:rsidRDefault="003F59AC" w:rsidP="003F59AC">
      <w:pPr>
        <w:pStyle w:val="ListParagraph"/>
        <w:tabs>
          <w:tab w:val="left" w:pos="567"/>
        </w:tabs>
        <w:ind w:left="567"/>
        <w:jc w:val="both"/>
        <w:rPr>
          <w:rFonts w:ascii="Arial" w:hAnsi="Arial" w:cs="Arial"/>
          <w:lang w:val="en-GB"/>
        </w:rPr>
      </w:pPr>
    </w:p>
    <w:p w14:paraId="608E911D" w14:textId="77777777" w:rsidR="00C863E1" w:rsidRPr="00331252" w:rsidRDefault="00C863E1" w:rsidP="00231F7D">
      <w:pPr>
        <w:pStyle w:val="ListParagraph"/>
        <w:numPr>
          <w:ilvl w:val="0"/>
          <w:numId w:val="4"/>
        </w:numPr>
        <w:tabs>
          <w:tab w:val="left" w:pos="709"/>
        </w:tabs>
        <w:spacing w:line="276" w:lineRule="auto"/>
        <w:ind w:left="567" w:hanging="567"/>
        <w:jc w:val="both"/>
        <w:rPr>
          <w:rFonts w:ascii="Arial" w:hAnsi="Arial" w:cs="Arial"/>
          <w:b/>
          <w:lang w:val="en-GB"/>
        </w:rPr>
      </w:pPr>
      <w:bookmarkStart w:id="17" w:name="_Ref510522023"/>
      <w:r w:rsidRPr="00331252">
        <w:rPr>
          <w:rFonts w:ascii="Arial" w:hAnsi="Arial" w:cs="Arial"/>
          <w:b/>
          <w:lang w:val="en-GB"/>
        </w:rPr>
        <w:t>TERMINATION</w:t>
      </w:r>
      <w:bookmarkEnd w:id="16"/>
      <w:bookmarkEnd w:id="17"/>
    </w:p>
    <w:p w14:paraId="5861DF26" w14:textId="397B6CBC" w:rsidR="00C863E1" w:rsidRPr="00331252" w:rsidRDefault="00C863E1" w:rsidP="004372E9">
      <w:pPr>
        <w:pStyle w:val="ListParagraph"/>
        <w:numPr>
          <w:ilvl w:val="1"/>
          <w:numId w:val="4"/>
        </w:numPr>
        <w:spacing w:line="276" w:lineRule="auto"/>
        <w:ind w:left="567" w:hanging="567"/>
        <w:jc w:val="both"/>
        <w:rPr>
          <w:rFonts w:ascii="Arial" w:hAnsi="Arial" w:cs="Arial"/>
          <w:b/>
          <w:lang w:val="en-GB"/>
        </w:rPr>
      </w:pPr>
      <w:bookmarkStart w:id="18" w:name="_Ref387832872"/>
      <w:r w:rsidRPr="00331252">
        <w:rPr>
          <w:rFonts w:ascii="Arial" w:hAnsi="Arial" w:cs="Arial"/>
          <w:bCs/>
          <w:lang w:val="en-GB"/>
        </w:rPr>
        <w:t xml:space="preserve">Catapult may, at any time and without prejudice to any rights or claims it may have against the </w:t>
      </w:r>
      <w:r w:rsidR="00A41233">
        <w:rPr>
          <w:rFonts w:ascii="Arial" w:hAnsi="Arial" w:cs="Arial"/>
          <w:bCs/>
          <w:lang w:val="en-GB"/>
        </w:rPr>
        <w:t>Supplier</w:t>
      </w:r>
      <w:r w:rsidRPr="00331252">
        <w:rPr>
          <w:rFonts w:ascii="Arial" w:hAnsi="Arial" w:cs="Arial"/>
          <w:bCs/>
          <w:lang w:val="en-GB"/>
        </w:rPr>
        <w:t xml:space="preserve">, </w:t>
      </w:r>
      <w:r w:rsidR="002102F4">
        <w:rPr>
          <w:rFonts w:ascii="Arial" w:hAnsi="Arial" w:cs="Arial"/>
          <w:bCs/>
          <w:lang w:val="en-GB"/>
        </w:rPr>
        <w:t xml:space="preserve">immediately </w:t>
      </w:r>
      <w:r w:rsidRPr="00331252">
        <w:rPr>
          <w:rFonts w:ascii="Arial" w:hAnsi="Arial" w:cs="Arial"/>
          <w:bCs/>
          <w:lang w:val="en-GB"/>
        </w:rPr>
        <w:t xml:space="preserve">terminate this Agreement </w:t>
      </w:r>
      <w:r w:rsidR="002102F4">
        <w:rPr>
          <w:rFonts w:ascii="Arial" w:hAnsi="Arial" w:cs="Arial"/>
          <w:bCs/>
          <w:lang w:val="en-GB"/>
        </w:rPr>
        <w:t xml:space="preserve">on written notice to the </w:t>
      </w:r>
      <w:r w:rsidR="00A41233">
        <w:rPr>
          <w:rFonts w:ascii="Arial" w:hAnsi="Arial" w:cs="Arial"/>
          <w:bCs/>
          <w:lang w:val="en-GB"/>
        </w:rPr>
        <w:t>Supplier</w:t>
      </w:r>
      <w:r w:rsidR="002102F4">
        <w:rPr>
          <w:rFonts w:ascii="Arial" w:hAnsi="Arial" w:cs="Arial"/>
          <w:bCs/>
          <w:lang w:val="en-GB"/>
        </w:rPr>
        <w:t xml:space="preserve"> </w:t>
      </w:r>
      <w:r w:rsidRPr="00331252">
        <w:rPr>
          <w:rFonts w:ascii="Arial" w:hAnsi="Arial" w:cs="Arial"/>
          <w:bCs/>
          <w:lang w:val="en-GB"/>
        </w:rPr>
        <w:t>and without any liability to pay any remuneration, compensation or damages</w:t>
      </w:r>
      <w:r w:rsidR="00BC0469">
        <w:rPr>
          <w:rFonts w:ascii="Arial" w:hAnsi="Arial" w:cs="Arial"/>
          <w:bCs/>
          <w:lang w:val="en-GB"/>
        </w:rPr>
        <w:t xml:space="preserve"> if</w:t>
      </w:r>
      <w:r w:rsidR="002102F4">
        <w:rPr>
          <w:rFonts w:ascii="Arial" w:hAnsi="Arial" w:cs="Arial"/>
          <w:bCs/>
          <w:lang w:val="en-GB"/>
        </w:rPr>
        <w:t>:</w:t>
      </w:r>
      <w:bookmarkEnd w:id="18"/>
    </w:p>
    <w:p w14:paraId="3DBA97EF" w14:textId="4F074D4D" w:rsidR="00C863E1" w:rsidRPr="004372E9" w:rsidRDefault="00C863E1" w:rsidP="004372E9">
      <w:pPr>
        <w:pStyle w:val="ListParagraph"/>
        <w:numPr>
          <w:ilvl w:val="2"/>
          <w:numId w:val="4"/>
        </w:numPr>
        <w:spacing w:line="276" w:lineRule="auto"/>
        <w:ind w:left="1276" w:hanging="709"/>
        <w:jc w:val="both"/>
        <w:rPr>
          <w:rFonts w:ascii="Arial" w:hAnsi="Arial" w:cs="Arial"/>
          <w:lang w:val="en-GB"/>
        </w:rPr>
      </w:pPr>
      <w:r w:rsidRPr="004372E9">
        <w:rPr>
          <w:rFonts w:ascii="Arial" w:hAnsi="Arial" w:cs="Arial"/>
          <w:lang w:val="en-GB"/>
        </w:rPr>
        <w:t xml:space="preserve">the </w:t>
      </w:r>
      <w:r w:rsidR="00A41233">
        <w:rPr>
          <w:rFonts w:ascii="Arial" w:hAnsi="Arial" w:cs="Arial"/>
          <w:lang w:val="en-GB"/>
        </w:rPr>
        <w:t>Supplier</w:t>
      </w:r>
      <w:r w:rsidRPr="004372E9">
        <w:rPr>
          <w:rFonts w:ascii="Arial" w:hAnsi="Arial" w:cs="Arial"/>
          <w:lang w:val="en-GB"/>
        </w:rPr>
        <w:t xml:space="preserve"> or the Personnel commit</w:t>
      </w:r>
      <w:r w:rsidR="002102F4" w:rsidRPr="004372E9">
        <w:rPr>
          <w:rFonts w:ascii="Arial" w:hAnsi="Arial" w:cs="Arial"/>
          <w:lang w:val="en-GB"/>
        </w:rPr>
        <w:t>s</w:t>
      </w:r>
      <w:r w:rsidRPr="004372E9">
        <w:rPr>
          <w:rFonts w:ascii="Arial" w:hAnsi="Arial" w:cs="Arial"/>
          <w:lang w:val="en-GB"/>
        </w:rPr>
        <w:t xml:space="preserve"> a material breach of </w:t>
      </w:r>
      <w:r w:rsidR="00A06B3E" w:rsidRPr="004372E9">
        <w:rPr>
          <w:rFonts w:ascii="Arial" w:hAnsi="Arial" w:cs="Arial"/>
          <w:lang w:val="en-GB"/>
        </w:rPr>
        <w:t xml:space="preserve">the </w:t>
      </w:r>
      <w:r w:rsidRPr="004372E9">
        <w:rPr>
          <w:rFonts w:ascii="Arial" w:hAnsi="Arial" w:cs="Arial"/>
          <w:lang w:val="en-GB"/>
        </w:rPr>
        <w:t xml:space="preserve">obligations </w:t>
      </w:r>
      <w:r w:rsidR="002102F4" w:rsidRPr="004372E9">
        <w:rPr>
          <w:rFonts w:ascii="Arial" w:hAnsi="Arial" w:cs="Arial"/>
          <w:lang w:val="en-GB"/>
        </w:rPr>
        <w:t>under this Agreement</w:t>
      </w:r>
      <w:r w:rsidR="00A06B3E" w:rsidRPr="004372E9">
        <w:rPr>
          <w:rFonts w:ascii="Arial" w:hAnsi="Arial" w:cs="Arial"/>
          <w:lang w:val="en-GB"/>
        </w:rPr>
        <w:t xml:space="preserve"> which is incapable of </w:t>
      </w:r>
      <w:proofErr w:type="gramStart"/>
      <w:r w:rsidR="00A06B3E" w:rsidRPr="004372E9">
        <w:rPr>
          <w:rFonts w:ascii="Arial" w:hAnsi="Arial" w:cs="Arial"/>
          <w:lang w:val="en-GB"/>
        </w:rPr>
        <w:t>remedy</w:t>
      </w:r>
      <w:r w:rsidRPr="004372E9">
        <w:rPr>
          <w:rFonts w:ascii="Arial" w:hAnsi="Arial" w:cs="Arial"/>
          <w:lang w:val="en-GB"/>
        </w:rPr>
        <w:t>;</w:t>
      </w:r>
      <w:proofErr w:type="gramEnd"/>
    </w:p>
    <w:p w14:paraId="3A639194" w14:textId="662D571D" w:rsidR="002102F4" w:rsidRPr="004372E9" w:rsidRDefault="002102F4" w:rsidP="004372E9">
      <w:pPr>
        <w:pStyle w:val="ListParagraph"/>
        <w:numPr>
          <w:ilvl w:val="2"/>
          <w:numId w:val="4"/>
        </w:numPr>
        <w:spacing w:line="276" w:lineRule="auto"/>
        <w:ind w:left="1276" w:hanging="709"/>
        <w:jc w:val="both"/>
        <w:rPr>
          <w:rFonts w:ascii="Arial" w:hAnsi="Arial" w:cs="Arial"/>
          <w:lang w:val="en-GB"/>
        </w:rPr>
      </w:pPr>
      <w:r w:rsidRPr="004372E9">
        <w:rPr>
          <w:rFonts w:ascii="Arial" w:hAnsi="Arial" w:cs="Arial"/>
          <w:lang w:val="en-GB"/>
        </w:rPr>
        <w:t xml:space="preserve">the </w:t>
      </w:r>
      <w:r w:rsidR="00A41233">
        <w:rPr>
          <w:rFonts w:ascii="Arial" w:hAnsi="Arial" w:cs="Arial"/>
          <w:lang w:val="en-GB"/>
        </w:rPr>
        <w:t>Supplier</w:t>
      </w:r>
      <w:r w:rsidRPr="004372E9">
        <w:rPr>
          <w:rFonts w:ascii="Arial" w:hAnsi="Arial" w:cs="Arial"/>
          <w:lang w:val="en-GB"/>
        </w:rPr>
        <w:t xml:space="preserve"> </w:t>
      </w:r>
      <w:r w:rsidR="00A06B3E" w:rsidRPr="004372E9">
        <w:rPr>
          <w:rFonts w:ascii="Arial" w:hAnsi="Arial" w:cs="Arial"/>
          <w:lang w:val="en-GB"/>
        </w:rPr>
        <w:t xml:space="preserve">or the Personnel </w:t>
      </w:r>
      <w:r w:rsidRPr="004372E9">
        <w:rPr>
          <w:rFonts w:ascii="Arial" w:hAnsi="Arial" w:cs="Arial"/>
          <w:lang w:val="en-GB"/>
        </w:rPr>
        <w:t xml:space="preserve">commits a material </w:t>
      </w:r>
      <w:r w:rsidR="00A06B3E" w:rsidRPr="004372E9">
        <w:rPr>
          <w:rFonts w:ascii="Arial" w:hAnsi="Arial" w:cs="Arial"/>
          <w:lang w:val="en-GB"/>
        </w:rPr>
        <w:t xml:space="preserve">or persistent </w:t>
      </w:r>
      <w:r w:rsidRPr="004372E9">
        <w:rPr>
          <w:rFonts w:ascii="Arial" w:hAnsi="Arial" w:cs="Arial"/>
          <w:lang w:val="en-GB"/>
        </w:rPr>
        <w:t xml:space="preserve">breach of </w:t>
      </w:r>
      <w:r w:rsidR="00A06B3E" w:rsidRPr="004372E9">
        <w:rPr>
          <w:rFonts w:ascii="Arial" w:hAnsi="Arial" w:cs="Arial"/>
          <w:lang w:val="en-GB"/>
        </w:rPr>
        <w:t xml:space="preserve">the </w:t>
      </w:r>
      <w:r w:rsidRPr="004372E9">
        <w:rPr>
          <w:rFonts w:ascii="Arial" w:hAnsi="Arial" w:cs="Arial"/>
          <w:lang w:val="en-GB"/>
        </w:rPr>
        <w:t xml:space="preserve">obligations under this Agreement which is capable of remedy and fails to remedy it or persists in such breach after 30 days of having been required in writing to remedy or </w:t>
      </w:r>
      <w:proofErr w:type="gramStart"/>
      <w:r w:rsidRPr="004372E9">
        <w:rPr>
          <w:rFonts w:ascii="Arial" w:hAnsi="Arial" w:cs="Arial"/>
          <w:lang w:val="en-GB"/>
        </w:rPr>
        <w:t>desist;</w:t>
      </w:r>
      <w:proofErr w:type="gramEnd"/>
    </w:p>
    <w:p w14:paraId="18D4A7DF" w14:textId="7473F30F" w:rsidR="002102F4" w:rsidRPr="002102F4" w:rsidRDefault="00C863E1" w:rsidP="004372E9">
      <w:pPr>
        <w:pStyle w:val="ListParagraph"/>
        <w:numPr>
          <w:ilvl w:val="2"/>
          <w:numId w:val="4"/>
        </w:numPr>
        <w:spacing w:line="276" w:lineRule="auto"/>
        <w:ind w:left="1276" w:hanging="709"/>
        <w:jc w:val="both"/>
        <w:rPr>
          <w:rFonts w:ascii="Arial" w:hAnsi="Arial" w:cs="Arial"/>
          <w:b/>
          <w:lang w:val="en-GB"/>
        </w:rPr>
      </w:pPr>
      <w:bookmarkStart w:id="19" w:name="_Ref510632291"/>
      <w:r w:rsidRPr="004372E9">
        <w:rPr>
          <w:rFonts w:ascii="Arial" w:hAnsi="Arial" w:cs="Arial"/>
          <w:lang w:val="en-GB"/>
        </w:rPr>
        <w:t>the</w:t>
      </w:r>
      <w:r w:rsidRPr="00331252">
        <w:rPr>
          <w:rFonts w:ascii="Arial" w:hAnsi="Arial" w:cs="Arial"/>
          <w:bCs/>
          <w:lang w:val="en-GB"/>
        </w:rPr>
        <w:t xml:space="preserve"> </w:t>
      </w:r>
      <w:r w:rsidR="00A41233">
        <w:rPr>
          <w:rFonts w:ascii="Arial" w:hAnsi="Arial" w:cs="Arial"/>
          <w:bCs/>
          <w:lang w:val="en-GB"/>
        </w:rPr>
        <w:t>Supplier</w:t>
      </w:r>
      <w:r w:rsidR="002102F4">
        <w:rPr>
          <w:rFonts w:ascii="Arial" w:hAnsi="Arial" w:cs="Arial"/>
          <w:bCs/>
          <w:lang w:val="en-GB"/>
        </w:rPr>
        <w:t>:</w:t>
      </w:r>
      <w:bookmarkEnd w:id="19"/>
    </w:p>
    <w:p w14:paraId="3138C5F8" w14:textId="77777777" w:rsidR="002102F4" w:rsidRDefault="002102F4" w:rsidP="00BC0469">
      <w:pPr>
        <w:pStyle w:val="ListParagraph"/>
        <w:numPr>
          <w:ilvl w:val="3"/>
          <w:numId w:val="4"/>
        </w:numPr>
        <w:tabs>
          <w:tab w:val="left" w:pos="567"/>
        </w:tabs>
        <w:spacing w:line="276" w:lineRule="auto"/>
        <w:ind w:left="2160" w:hanging="884"/>
        <w:jc w:val="both"/>
        <w:rPr>
          <w:rFonts w:ascii="Arial" w:eastAsiaTheme="minorHAnsi" w:hAnsi="Arial" w:cs="Arial"/>
          <w:color w:val="000000"/>
          <w:lang w:val="en-GB"/>
        </w:rPr>
      </w:pPr>
      <w:r w:rsidRPr="00E07192">
        <w:rPr>
          <w:rFonts w:ascii="Arial" w:eastAsiaTheme="minorHAnsi" w:hAnsi="Arial" w:cs="Arial"/>
          <w:color w:val="000000"/>
          <w:lang w:val="en-GB"/>
        </w:rPr>
        <w:t xml:space="preserve">suspends, or threatens to suspend, payment of its debts (whether principal or interest) or is deemed to be unable to pay its debts within the meaning of Section 123 of the Insolvency Act </w:t>
      </w:r>
      <w:proofErr w:type="gramStart"/>
      <w:r w:rsidRPr="00E07192">
        <w:rPr>
          <w:rFonts w:ascii="Arial" w:eastAsiaTheme="minorHAnsi" w:hAnsi="Arial" w:cs="Arial"/>
          <w:color w:val="000000"/>
          <w:lang w:val="en-GB"/>
        </w:rPr>
        <w:t>1986;</w:t>
      </w:r>
      <w:proofErr w:type="gramEnd"/>
      <w:r w:rsidRPr="00E07192">
        <w:rPr>
          <w:rFonts w:ascii="Arial" w:eastAsiaTheme="minorHAnsi" w:hAnsi="Arial" w:cs="Arial"/>
          <w:color w:val="000000"/>
          <w:lang w:val="en-GB"/>
        </w:rPr>
        <w:t xml:space="preserve"> </w:t>
      </w:r>
    </w:p>
    <w:p w14:paraId="6A0F7828" w14:textId="77777777" w:rsidR="002102F4" w:rsidRDefault="002102F4" w:rsidP="00BC0469">
      <w:pPr>
        <w:pStyle w:val="ListParagraph"/>
        <w:numPr>
          <w:ilvl w:val="3"/>
          <w:numId w:val="4"/>
        </w:numPr>
        <w:tabs>
          <w:tab w:val="left" w:pos="567"/>
        </w:tabs>
        <w:spacing w:line="276" w:lineRule="auto"/>
        <w:ind w:left="2160" w:hanging="884"/>
        <w:jc w:val="both"/>
        <w:rPr>
          <w:rFonts w:ascii="Arial" w:eastAsiaTheme="minorHAnsi" w:hAnsi="Arial" w:cs="Arial"/>
          <w:color w:val="000000"/>
          <w:lang w:val="en-GB"/>
        </w:rPr>
      </w:pPr>
      <w:r w:rsidRPr="00E07192">
        <w:rPr>
          <w:rFonts w:ascii="Arial" w:eastAsiaTheme="minorHAnsi" w:hAnsi="Arial" w:cs="Arial"/>
          <w:color w:val="000000"/>
          <w:lang w:val="en-GB"/>
        </w:rPr>
        <w:t xml:space="preserve">calls a meeting, gives a notice, passes a resolution or files a petition, or an order is made, in connection with the winding up of </w:t>
      </w:r>
      <w:r w:rsidR="00860C00">
        <w:rPr>
          <w:rFonts w:ascii="Arial" w:eastAsiaTheme="minorHAnsi" w:hAnsi="Arial" w:cs="Arial"/>
          <w:color w:val="000000"/>
          <w:lang w:val="en-GB"/>
        </w:rPr>
        <w:t xml:space="preserve">the </w:t>
      </w:r>
      <w:r w:rsidR="00A41233">
        <w:rPr>
          <w:rFonts w:ascii="Arial" w:eastAsiaTheme="minorHAnsi" w:hAnsi="Arial" w:cs="Arial"/>
          <w:color w:val="000000"/>
          <w:lang w:val="en-GB"/>
        </w:rPr>
        <w:t>Supplier</w:t>
      </w:r>
      <w:r w:rsidRPr="00E07192">
        <w:rPr>
          <w:rFonts w:ascii="Arial" w:eastAsiaTheme="minorHAnsi" w:hAnsi="Arial" w:cs="Arial"/>
          <w:color w:val="000000"/>
          <w:lang w:val="en-GB"/>
        </w:rPr>
        <w:t xml:space="preserve"> (save for the sole purpose of a solvent voluntary reconstruction or amalgamation</w:t>
      </w:r>
      <w:proofErr w:type="gramStart"/>
      <w:r w:rsidRPr="00E07192">
        <w:rPr>
          <w:rFonts w:ascii="Arial" w:eastAsiaTheme="minorHAnsi" w:hAnsi="Arial" w:cs="Arial"/>
          <w:color w:val="000000"/>
          <w:lang w:val="en-GB"/>
        </w:rPr>
        <w:t>);</w:t>
      </w:r>
      <w:proofErr w:type="gramEnd"/>
      <w:r w:rsidRPr="00E07192">
        <w:rPr>
          <w:rFonts w:ascii="Arial" w:eastAsiaTheme="minorHAnsi" w:hAnsi="Arial" w:cs="Arial"/>
          <w:color w:val="000000"/>
          <w:lang w:val="en-GB"/>
        </w:rPr>
        <w:t xml:space="preserve"> </w:t>
      </w:r>
    </w:p>
    <w:p w14:paraId="6E819828" w14:textId="77777777" w:rsidR="002102F4" w:rsidRPr="00E07192" w:rsidRDefault="002102F4" w:rsidP="00BC0469">
      <w:pPr>
        <w:pStyle w:val="ListParagraph"/>
        <w:numPr>
          <w:ilvl w:val="3"/>
          <w:numId w:val="4"/>
        </w:numPr>
        <w:tabs>
          <w:tab w:val="left" w:pos="567"/>
        </w:tabs>
        <w:spacing w:line="276" w:lineRule="auto"/>
        <w:ind w:left="2160" w:hanging="884"/>
        <w:jc w:val="both"/>
        <w:rPr>
          <w:rFonts w:ascii="Arial" w:eastAsiaTheme="minorHAnsi" w:hAnsi="Arial" w:cs="Arial"/>
          <w:color w:val="000000"/>
          <w:lang w:val="en-GB"/>
        </w:rPr>
      </w:pPr>
      <w:r w:rsidRPr="00E07192">
        <w:rPr>
          <w:rFonts w:ascii="Arial" w:eastAsiaTheme="minorHAnsi" w:hAnsi="Arial" w:cs="Arial"/>
          <w:color w:val="000000"/>
          <w:lang w:val="en-GB"/>
        </w:rPr>
        <w:t xml:space="preserve">has an application to appoint an administrator made or a notice of intention to appoint an administrator filed or an administrator is appointed in respect of it or all or any part of its </w:t>
      </w:r>
      <w:proofErr w:type="gramStart"/>
      <w:r w:rsidRPr="00E07192">
        <w:rPr>
          <w:rFonts w:ascii="Arial" w:eastAsiaTheme="minorHAnsi" w:hAnsi="Arial" w:cs="Arial"/>
          <w:color w:val="000000"/>
          <w:lang w:val="en-GB"/>
        </w:rPr>
        <w:t>assets;</w:t>
      </w:r>
      <w:proofErr w:type="gramEnd"/>
      <w:r w:rsidRPr="002102F4">
        <w:rPr>
          <w:rFonts w:ascii="Arial" w:eastAsiaTheme="minorHAnsi" w:hAnsi="Arial" w:cs="Arial"/>
          <w:color w:val="000000"/>
          <w:lang w:val="en-GB"/>
        </w:rPr>
        <w:t xml:space="preserve"> </w:t>
      </w:r>
    </w:p>
    <w:p w14:paraId="7CB71982" w14:textId="77777777" w:rsidR="002102F4" w:rsidRPr="00E07192" w:rsidRDefault="002102F4" w:rsidP="00BC0469">
      <w:pPr>
        <w:pStyle w:val="ListParagraph"/>
        <w:numPr>
          <w:ilvl w:val="3"/>
          <w:numId w:val="4"/>
        </w:numPr>
        <w:tabs>
          <w:tab w:val="left" w:pos="567"/>
        </w:tabs>
        <w:spacing w:line="276" w:lineRule="auto"/>
        <w:ind w:left="2160" w:hanging="884"/>
        <w:jc w:val="both"/>
        <w:rPr>
          <w:rFonts w:ascii="Arial" w:eastAsiaTheme="minorHAnsi" w:hAnsi="Arial" w:cs="Arial"/>
          <w:color w:val="000000"/>
          <w:lang w:val="en-GB"/>
        </w:rPr>
      </w:pPr>
      <w:r w:rsidRPr="00E07192">
        <w:rPr>
          <w:rFonts w:ascii="Arial" w:eastAsiaTheme="minorHAnsi" w:hAnsi="Arial" w:cs="Arial"/>
          <w:color w:val="000000"/>
          <w:lang w:val="en-GB"/>
        </w:rPr>
        <w:t xml:space="preserve">has a receiver or administrative receiver appointed over all or any part of its assets or a person becomes entitled to appoint a receiver or administrative receiver over such </w:t>
      </w:r>
      <w:proofErr w:type="gramStart"/>
      <w:r w:rsidRPr="00E07192">
        <w:rPr>
          <w:rFonts w:ascii="Arial" w:eastAsiaTheme="minorHAnsi" w:hAnsi="Arial" w:cs="Arial"/>
          <w:color w:val="000000"/>
          <w:lang w:val="en-GB"/>
        </w:rPr>
        <w:t>assets;</w:t>
      </w:r>
      <w:proofErr w:type="gramEnd"/>
      <w:r w:rsidRPr="00E07192">
        <w:rPr>
          <w:rFonts w:ascii="Arial" w:eastAsiaTheme="minorHAnsi" w:hAnsi="Arial" w:cs="Arial"/>
          <w:color w:val="000000"/>
          <w:lang w:val="en-GB"/>
        </w:rPr>
        <w:t xml:space="preserve"> </w:t>
      </w:r>
    </w:p>
    <w:p w14:paraId="175A8E7C" w14:textId="77777777" w:rsidR="002102F4" w:rsidRPr="00E07192" w:rsidRDefault="002102F4" w:rsidP="00BC0469">
      <w:pPr>
        <w:pStyle w:val="ListParagraph"/>
        <w:numPr>
          <w:ilvl w:val="3"/>
          <w:numId w:val="4"/>
        </w:numPr>
        <w:tabs>
          <w:tab w:val="left" w:pos="567"/>
        </w:tabs>
        <w:spacing w:line="276" w:lineRule="auto"/>
        <w:ind w:left="2160" w:hanging="884"/>
        <w:jc w:val="both"/>
        <w:rPr>
          <w:rFonts w:ascii="Arial" w:eastAsiaTheme="minorHAnsi" w:hAnsi="Arial" w:cs="Arial"/>
          <w:color w:val="000000"/>
          <w:lang w:val="en-GB"/>
        </w:rPr>
      </w:pPr>
      <w:r w:rsidRPr="00E07192">
        <w:rPr>
          <w:rFonts w:ascii="Arial" w:eastAsiaTheme="minorHAnsi" w:hAnsi="Arial" w:cs="Arial"/>
          <w:color w:val="000000"/>
          <w:lang w:val="en-GB"/>
        </w:rPr>
        <w:t>takes any steps in connection with proposing a company voluntary arrangement or a company voluntary arrangement is passed in relation to it, or it commences negotiations with all or any of its creditors with a view to rescheduling any of its debts; or</w:t>
      </w:r>
    </w:p>
    <w:p w14:paraId="0818E113" w14:textId="77777777" w:rsidR="002102F4" w:rsidRPr="00E07192" w:rsidRDefault="002102F4" w:rsidP="00BC0469">
      <w:pPr>
        <w:pStyle w:val="ListParagraph"/>
        <w:numPr>
          <w:ilvl w:val="3"/>
          <w:numId w:val="4"/>
        </w:numPr>
        <w:tabs>
          <w:tab w:val="left" w:pos="567"/>
        </w:tabs>
        <w:spacing w:line="276" w:lineRule="auto"/>
        <w:ind w:left="2160" w:hanging="884"/>
        <w:jc w:val="both"/>
        <w:rPr>
          <w:rFonts w:ascii="Arial" w:eastAsiaTheme="minorHAnsi" w:hAnsi="Arial" w:cs="Arial"/>
          <w:color w:val="000000"/>
          <w:lang w:val="en-GB"/>
        </w:rPr>
      </w:pPr>
      <w:r w:rsidRPr="00E07192">
        <w:rPr>
          <w:rFonts w:ascii="Arial" w:eastAsiaTheme="minorHAnsi" w:hAnsi="Arial" w:cs="Arial"/>
          <w:color w:val="000000"/>
          <w:lang w:val="en-GB"/>
        </w:rPr>
        <w:t>has any steps taken by a secured lender to obtain possession of the property on which it has security or otherwise to enforce its security; or</w:t>
      </w:r>
    </w:p>
    <w:p w14:paraId="3D7F47F4" w14:textId="77777777" w:rsidR="002102F4" w:rsidRPr="00E07192" w:rsidRDefault="002102F4" w:rsidP="00BC0469">
      <w:pPr>
        <w:pStyle w:val="ListParagraph"/>
        <w:numPr>
          <w:ilvl w:val="3"/>
          <w:numId w:val="4"/>
        </w:numPr>
        <w:tabs>
          <w:tab w:val="left" w:pos="567"/>
        </w:tabs>
        <w:spacing w:line="276" w:lineRule="auto"/>
        <w:ind w:left="2160" w:hanging="884"/>
        <w:jc w:val="both"/>
        <w:rPr>
          <w:rFonts w:ascii="Arial" w:eastAsiaTheme="minorHAnsi" w:hAnsi="Arial" w:cs="Arial"/>
          <w:color w:val="000000"/>
          <w:lang w:val="en-GB"/>
        </w:rPr>
      </w:pPr>
      <w:r w:rsidRPr="00E07192">
        <w:rPr>
          <w:rFonts w:ascii="Arial" w:eastAsiaTheme="minorHAnsi" w:hAnsi="Arial" w:cs="Arial"/>
          <w:color w:val="000000"/>
          <w:lang w:val="en-GB"/>
        </w:rPr>
        <w:t xml:space="preserve">has any distress, execution or sequestration or other such process levied or enforced on any of its </w:t>
      </w:r>
      <w:proofErr w:type="gramStart"/>
      <w:r w:rsidRPr="00E07192">
        <w:rPr>
          <w:rFonts w:ascii="Arial" w:eastAsiaTheme="minorHAnsi" w:hAnsi="Arial" w:cs="Arial"/>
          <w:color w:val="000000"/>
          <w:lang w:val="en-GB"/>
        </w:rPr>
        <w:t>assets;</w:t>
      </w:r>
      <w:proofErr w:type="gramEnd"/>
      <w:r w:rsidRPr="00E07192">
        <w:rPr>
          <w:rFonts w:ascii="Arial" w:eastAsiaTheme="minorHAnsi" w:hAnsi="Arial" w:cs="Arial"/>
          <w:color w:val="000000"/>
          <w:lang w:val="en-GB"/>
        </w:rPr>
        <w:t xml:space="preserve"> </w:t>
      </w:r>
    </w:p>
    <w:p w14:paraId="56F8425E" w14:textId="5B56AA42" w:rsidR="002102F4" w:rsidRPr="00E07192" w:rsidRDefault="002102F4" w:rsidP="00BC0469">
      <w:pPr>
        <w:pStyle w:val="ListParagraph"/>
        <w:numPr>
          <w:ilvl w:val="3"/>
          <w:numId w:val="4"/>
        </w:numPr>
        <w:tabs>
          <w:tab w:val="left" w:pos="567"/>
        </w:tabs>
        <w:spacing w:line="276" w:lineRule="auto"/>
        <w:ind w:left="2160" w:hanging="884"/>
        <w:jc w:val="both"/>
        <w:rPr>
          <w:rFonts w:ascii="Arial" w:eastAsiaTheme="minorHAnsi" w:hAnsi="Arial" w:cs="Arial"/>
          <w:color w:val="000000"/>
          <w:lang w:val="en-GB"/>
        </w:rPr>
      </w:pPr>
      <w:r w:rsidRPr="00E07192">
        <w:rPr>
          <w:rFonts w:ascii="Arial" w:eastAsiaTheme="minorHAnsi" w:hAnsi="Arial" w:cs="Arial"/>
          <w:color w:val="000000"/>
          <w:lang w:val="en-GB"/>
        </w:rPr>
        <w:lastRenderedPageBreak/>
        <w:t>has any proceeding taken, with respect to it in any jurisdiction to which it is subject, or any event happens in such jurisdiction that has an effect equivalent or similar to any of t</w:t>
      </w:r>
      <w:r>
        <w:rPr>
          <w:rFonts w:ascii="Arial" w:eastAsiaTheme="minorHAnsi" w:hAnsi="Arial" w:cs="Arial"/>
          <w:color w:val="000000"/>
          <w:lang w:val="en-GB"/>
        </w:rPr>
        <w:t xml:space="preserve">he events in this </w:t>
      </w:r>
      <w:proofErr w:type="gramStart"/>
      <w:r>
        <w:rPr>
          <w:rFonts w:ascii="Arial" w:eastAsiaTheme="minorHAnsi" w:hAnsi="Arial" w:cs="Arial"/>
          <w:color w:val="000000"/>
          <w:lang w:val="en-GB"/>
        </w:rPr>
        <w:t>conditio</w:t>
      </w:r>
      <w:r w:rsidR="00BC0469">
        <w:rPr>
          <w:rFonts w:ascii="Arial" w:eastAsiaTheme="minorHAnsi" w:hAnsi="Arial" w:cs="Arial"/>
          <w:color w:val="000000"/>
          <w:lang w:val="en-GB"/>
        </w:rPr>
        <w:t>n</w:t>
      </w:r>
      <w:r>
        <w:rPr>
          <w:rFonts w:ascii="Arial" w:eastAsiaTheme="minorHAnsi" w:hAnsi="Arial" w:cs="Arial"/>
          <w:color w:val="000000"/>
          <w:lang w:val="en-GB"/>
        </w:rPr>
        <w:t>;</w:t>
      </w:r>
      <w:proofErr w:type="gramEnd"/>
      <w:r>
        <w:rPr>
          <w:rFonts w:ascii="Arial" w:eastAsiaTheme="minorHAnsi" w:hAnsi="Arial" w:cs="Arial"/>
          <w:color w:val="000000"/>
          <w:lang w:val="en-GB"/>
        </w:rPr>
        <w:t xml:space="preserve"> </w:t>
      </w:r>
    </w:p>
    <w:p w14:paraId="0D16EB1D" w14:textId="77777777" w:rsidR="002102F4" w:rsidRDefault="002102F4" w:rsidP="00231F7D">
      <w:pPr>
        <w:pStyle w:val="ListParagraph"/>
        <w:numPr>
          <w:ilvl w:val="2"/>
          <w:numId w:val="4"/>
        </w:numPr>
        <w:tabs>
          <w:tab w:val="left" w:pos="567"/>
        </w:tabs>
        <w:spacing w:line="276" w:lineRule="auto"/>
        <w:ind w:left="1276" w:hanging="709"/>
        <w:jc w:val="both"/>
        <w:rPr>
          <w:rFonts w:ascii="Arial" w:eastAsiaTheme="minorHAnsi" w:hAnsi="Arial" w:cs="Arial"/>
          <w:color w:val="000000"/>
          <w:lang w:val="en-GB"/>
        </w:rPr>
      </w:pPr>
      <w:r>
        <w:rPr>
          <w:rFonts w:ascii="Arial" w:eastAsiaTheme="minorHAnsi" w:hAnsi="Arial" w:cs="Arial"/>
          <w:color w:val="000000"/>
          <w:lang w:val="en-GB"/>
        </w:rPr>
        <w:t xml:space="preserve">the </w:t>
      </w:r>
      <w:r w:rsidR="00A41233">
        <w:rPr>
          <w:rFonts w:ascii="Arial" w:eastAsiaTheme="minorHAnsi" w:hAnsi="Arial" w:cs="Arial"/>
          <w:color w:val="000000"/>
          <w:lang w:val="en-GB"/>
        </w:rPr>
        <w:t>Supplier</w:t>
      </w:r>
      <w:r>
        <w:rPr>
          <w:rFonts w:ascii="Arial" w:eastAsiaTheme="minorHAnsi" w:hAnsi="Arial" w:cs="Arial"/>
          <w:color w:val="000000"/>
          <w:lang w:val="en-GB"/>
        </w:rPr>
        <w:t xml:space="preserve"> ceases</w:t>
      </w:r>
      <w:r w:rsidRPr="00E07192">
        <w:rPr>
          <w:rFonts w:ascii="Arial" w:eastAsiaTheme="minorHAnsi" w:hAnsi="Arial" w:cs="Arial"/>
          <w:color w:val="000000"/>
          <w:lang w:val="en-GB"/>
        </w:rPr>
        <w:t xml:space="preserve">, or appears in the reasonable opinion of </w:t>
      </w:r>
      <w:r>
        <w:rPr>
          <w:rFonts w:ascii="Arial" w:eastAsiaTheme="minorHAnsi" w:hAnsi="Arial" w:cs="Arial"/>
          <w:color w:val="000000"/>
          <w:lang w:val="en-GB"/>
        </w:rPr>
        <w:t>Catapult</w:t>
      </w:r>
      <w:r w:rsidRPr="00E07192">
        <w:rPr>
          <w:rFonts w:ascii="Arial" w:eastAsiaTheme="minorHAnsi" w:hAnsi="Arial" w:cs="Arial"/>
          <w:color w:val="000000"/>
          <w:lang w:val="en-GB"/>
        </w:rPr>
        <w:t xml:space="preserve"> lik</w:t>
      </w:r>
      <w:r>
        <w:rPr>
          <w:rFonts w:ascii="Arial" w:eastAsiaTheme="minorHAnsi" w:hAnsi="Arial" w:cs="Arial"/>
          <w:color w:val="000000"/>
          <w:lang w:val="en-GB"/>
        </w:rPr>
        <w:t>ely or is threatening to cease,</w:t>
      </w:r>
      <w:r w:rsidRPr="00E07192">
        <w:rPr>
          <w:rFonts w:ascii="Arial" w:eastAsiaTheme="minorHAnsi" w:hAnsi="Arial" w:cs="Arial"/>
          <w:color w:val="000000"/>
          <w:lang w:val="en-GB"/>
        </w:rPr>
        <w:t xml:space="preserve"> to carry on all or a substantial p</w:t>
      </w:r>
      <w:r>
        <w:rPr>
          <w:rFonts w:ascii="Arial" w:eastAsiaTheme="minorHAnsi" w:hAnsi="Arial" w:cs="Arial"/>
          <w:color w:val="000000"/>
          <w:lang w:val="en-GB"/>
        </w:rPr>
        <w:t xml:space="preserve">art of its </w:t>
      </w:r>
      <w:proofErr w:type="gramStart"/>
      <w:r>
        <w:rPr>
          <w:rFonts w:ascii="Arial" w:eastAsiaTheme="minorHAnsi" w:hAnsi="Arial" w:cs="Arial"/>
          <w:color w:val="000000"/>
          <w:lang w:val="en-GB"/>
        </w:rPr>
        <w:t>business;</w:t>
      </w:r>
      <w:proofErr w:type="gramEnd"/>
    </w:p>
    <w:p w14:paraId="43467EA4" w14:textId="77777777" w:rsidR="00C863E1" w:rsidRDefault="002102F4" w:rsidP="00231F7D">
      <w:pPr>
        <w:pStyle w:val="ListParagraph"/>
        <w:numPr>
          <w:ilvl w:val="2"/>
          <w:numId w:val="4"/>
        </w:numPr>
        <w:tabs>
          <w:tab w:val="left" w:pos="567"/>
        </w:tabs>
        <w:spacing w:line="276" w:lineRule="auto"/>
        <w:ind w:left="1276" w:hanging="709"/>
        <w:jc w:val="both"/>
        <w:rPr>
          <w:rFonts w:ascii="Arial" w:eastAsiaTheme="minorHAnsi" w:hAnsi="Arial" w:cs="Arial"/>
          <w:color w:val="000000"/>
          <w:lang w:val="en-GB"/>
        </w:rPr>
      </w:pPr>
      <w:r>
        <w:rPr>
          <w:rFonts w:ascii="Arial" w:eastAsiaTheme="minorHAnsi" w:hAnsi="Arial" w:cs="Arial"/>
          <w:color w:val="000000"/>
          <w:lang w:val="en-GB"/>
        </w:rPr>
        <w:t xml:space="preserve">the </w:t>
      </w:r>
      <w:r w:rsidR="00A41233">
        <w:rPr>
          <w:rFonts w:ascii="Arial" w:eastAsiaTheme="minorHAnsi" w:hAnsi="Arial" w:cs="Arial"/>
          <w:color w:val="000000"/>
          <w:lang w:val="en-GB"/>
        </w:rPr>
        <w:t>Supplier</w:t>
      </w:r>
      <w:r>
        <w:rPr>
          <w:rFonts w:ascii="Arial" w:eastAsiaTheme="minorHAnsi" w:hAnsi="Arial" w:cs="Arial"/>
          <w:color w:val="000000"/>
          <w:lang w:val="en-GB"/>
        </w:rPr>
        <w:t xml:space="preserve"> undergoes a </w:t>
      </w:r>
      <w:r w:rsidR="00C863E1" w:rsidRPr="002102F4">
        <w:rPr>
          <w:rFonts w:ascii="Arial" w:eastAsiaTheme="minorHAnsi" w:hAnsi="Arial" w:cs="Arial"/>
          <w:color w:val="000000"/>
          <w:lang w:val="en-GB"/>
        </w:rPr>
        <w:t xml:space="preserve">change in legal status or the actual or effective ownership or </w:t>
      </w:r>
      <w:proofErr w:type="gramStart"/>
      <w:r w:rsidR="00C863E1" w:rsidRPr="002102F4">
        <w:rPr>
          <w:rFonts w:ascii="Arial" w:eastAsiaTheme="minorHAnsi" w:hAnsi="Arial" w:cs="Arial"/>
          <w:color w:val="000000"/>
          <w:lang w:val="en-GB"/>
        </w:rPr>
        <w:t>control;</w:t>
      </w:r>
      <w:proofErr w:type="gramEnd"/>
    </w:p>
    <w:p w14:paraId="027541E2" w14:textId="77777777" w:rsidR="00C863E1" w:rsidRPr="00373C32" w:rsidRDefault="00C863E1" w:rsidP="00231F7D">
      <w:pPr>
        <w:pStyle w:val="ListParagraph"/>
        <w:numPr>
          <w:ilvl w:val="2"/>
          <w:numId w:val="4"/>
        </w:numPr>
        <w:tabs>
          <w:tab w:val="left" w:pos="567"/>
        </w:tabs>
        <w:spacing w:line="276" w:lineRule="auto"/>
        <w:ind w:left="1276" w:hanging="709"/>
        <w:jc w:val="both"/>
        <w:rPr>
          <w:rFonts w:ascii="Arial" w:hAnsi="Arial" w:cs="Arial"/>
          <w:b/>
          <w:lang w:val="en-GB"/>
        </w:rPr>
      </w:pPr>
      <w:r w:rsidRPr="00373C32">
        <w:rPr>
          <w:rFonts w:ascii="Arial" w:hAnsi="Arial" w:cs="Arial"/>
          <w:bCs/>
          <w:lang w:val="en-GB"/>
        </w:rPr>
        <w:t xml:space="preserve">the </w:t>
      </w:r>
      <w:r w:rsidR="00A41233">
        <w:rPr>
          <w:rFonts w:ascii="Arial" w:hAnsi="Arial" w:cs="Arial"/>
          <w:bCs/>
          <w:lang w:val="en-GB"/>
        </w:rPr>
        <w:t>Supplier</w:t>
      </w:r>
      <w:r w:rsidRPr="00373C32">
        <w:rPr>
          <w:rFonts w:ascii="Arial" w:hAnsi="Arial" w:cs="Arial"/>
          <w:bCs/>
          <w:lang w:val="en-GB"/>
        </w:rPr>
        <w:t xml:space="preserve"> and/or the Personnel have been guilty of conduct which in the opinion of Catapult brings the </w:t>
      </w:r>
      <w:r w:rsidR="00A41233">
        <w:rPr>
          <w:rFonts w:ascii="Arial" w:hAnsi="Arial" w:cs="Arial"/>
          <w:bCs/>
          <w:lang w:val="en-GB"/>
        </w:rPr>
        <w:t>Supplier</w:t>
      </w:r>
      <w:r w:rsidRPr="00373C32">
        <w:rPr>
          <w:rFonts w:ascii="Arial" w:hAnsi="Arial" w:cs="Arial"/>
          <w:bCs/>
          <w:lang w:val="en-GB"/>
        </w:rPr>
        <w:t xml:space="preserve"> or Catapult into material </w:t>
      </w:r>
      <w:proofErr w:type="gramStart"/>
      <w:r w:rsidRPr="00373C32">
        <w:rPr>
          <w:rFonts w:ascii="Arial" w:hAnsi="Arial" w:cs="Arial"/>
          <w:bCs/>
          <w:lang w:val="en-GB"/>
        </w:rPr>
        <w:t>disrepute;</w:t>
      </w:r>
      <w:proofErr w:type="gramEnd"/>
    </w:p>
    <w:p w14:paraId="676D2895" w14:textId="77777777" w:rsidR="00C863E1" w:rsidRPr="00331252" w:rsidRDefault="00C863E1" w:rsidP="00231F7D">
      <w:pPr>
        <w:pStyle w:val="ListParagraph"/>
        <w:numPr>
          <w:ilvl w:val="2"/>
          <w:numId w:val="4"/>
        </w:numPr>
        <w:tabs>
          <w:tab w:val="left" w:pos="567"/>
        </w:tabs>
        <w:spacing w:line="276" w:lineRule="auto"/>
        <w:ind w:left="1276" w:hanging="709"/>
        <w:jc w:val="both"/>
        <w:rPr>
          <w:rFonts w:ascii="Arial" w:hAnsi="Arial" w:cs="Arial"/>
          <w:b/>
          <w:lang w:val="en-GB"/>
        </w:rPr>
      </w:pPr>
      <w:r w:rsidRPr="00331252">
        <w:rPr>
          <w:rFonts w:ascii="Arial" w:hAnsi="Arial" w:cs="Arial"/>
          <w:bCs/>
          <w:lang w:val="en-GB"/>
        </w:rPr>
        <w:t xml:space="preserve">the </w:t>
      </w:r>
      <w:r w:rsidR="00A41233">
        <w:rPr>
          <w:rFonts w:ascii="Arial" w:hAnsi="Arial" w:cs="Arial"/>
          <w:bCs/>
          <w:lang w:val="en-GB"/>
        </w:rPr>
        <w:t>Supplier</w:t>
      </w:r>
      <w:r w:rsidRPr="00331252">
        <w:rPr>
          <w:rFonts w:ascii="Arial" w:hAnsi="Arial" w:cs="Arial"/>
          <w:bCs/>
          <w:lang w:val="en-GB"/>
        </w:rPr>
        <w:t xml:space="preserve"> and/or Personnel is convicted of any criminal offence (other than an offence under any road traffic legislation in the United Kingdom or elsewhere for which a fine or non-custodial penalty is imposed</w:t>
      </w:r>
      <w:proofErr w:type="gramStart"/>
      <w:r w:rsidRPr="00331252">
        <w:rPr>
          <w:rFonts w:ascii="Arial" w:hAnsi="Arial" w:cs="Arial"/>
          <w:bCs/>
          <w:lang w:val="en-GB"/>
        </w:rPr>
        <w:t>);</w:t>
      </w:r>
      <w:proofErr w:type="gramEnd"/>
    </w:p>
    <w:p w14:paraId="61BABFC9" w14:textId="77777777" w:rsidR="00C863E1" w:rsidRPr="00373C32" w:rsidRDefault="00C863E1" w:rsidP="00231F7D">
      <w:pPr>
        <w:pStyle w:val="ListParagraph"/>
        <w:numPr>
          <w:ilvl w:val="2"/>
          <w:numId w:val="4"/>
        </w:numPr>
        <w:tabs>
          <w:tab w:val="left" w:pos="567"/>
        </w:tabs>
        <w:spacing w:line="276" w:lineRule="auto"/>
        <w:ind w:left="1276" w:hanging="709"/>
        <w:jc w:val="both"/>
        <w:rPr>
          <w:rFonts w:ascii="Arial" w:hAnsi="Arial" w:cs="Arial"/>
          <w:bCs/>
          <w:lang w:val="en-GB"/>
        </w:rPr>
      </w:pPr>
      <w:r w:rsidRPr="00373C32">
        <w:rPr>
          <w:rFonts w:ascii="Arial" w:hAnsi="Arial" w:cs="Arial"/>
          <w:bCs/>
          <w:lang w:val="en-GB"/>
        </w:rPr>
        <w:t xml:space="preserve">the Personnel lose the right to work within the United </w:t>
      </w:r>
      <w:proofErr w:type="gramStart"/>
      <w:r w:rsidRPr="00373C32">
        <w:rPr>
          <w:rFonts w:ascii="Arial" w:hAnsi="Arial" w:cs="Arial"/>
          <w:bCs/>
          <w:lang w:val="en-GB"/>
        </w:rPr>
        <w:t>Kingdom;</w:t>
      </w:r>
      <w:proofErr w:type="gramEnd"/>
    </w:p>
    <w:p w14:paraId="545C62D3" w14:textId="77777777" w:rsidR="00C863E1" w:rsidRPr="00373C32" w:rsidRDefault="00C863E1" w:rsidP="00231F7D">
      <w:pPr>
        <w:pStyle w:val="ListParagraph"/>
        <w:numPr>
          <w:ilvl w:val="2"/>
          <w:numId w:val="4"/>
        </w:numPr>
        <w:tabs>
          <w:tab w:val="left" w:pos="567"/>
        </w:tabs>
        <w:spacing w:line="276" w:lineRule="auto"/>
        <w:ind w:left="1276" w:hanging="709"/>
        <w:jc w:val="both"/>
        <w:rPr>
          <w:rFonts w:ascii="Arial" w:hAnsi="Arial" w:cs="Arial"/>
          <w:bCs/>
          <w:lang w:val="en-GB"/>
        </w:rPr>
      </w:pPr>
      <w:r w:rsidRPr="00331252">
        <w:rPr>
          <w:rFonts w:ascii="Arial" w:hAnsi="Arial" w:cs="Arial"/>
          <w:bCs/>
          <w:lang w:val="en-GB"/>
        </w:rPr>
        <w:t xml:space="preserve">the </w:t>
      </w:r>
      <w:r w:rsidR="00A41233">
        <w:rPr>
          <w:rFonts w:ascii="Arial" w:hAnsi="Arial" w:cs="Arial"/>
          <w:bCs/>
          <w:lang w:val="en-GB"/>
        </w:rPr>
        <w:t>Supplier</w:t>
      </w:r>
      <w:r w:rsidRPr="00331252">
        <w:rPr>
          <w:rFonts w:ascii="Arial" w:hAnsi="Arial" w:cs="Arial"/>
          <w:bCs/>
          <w:lang w:val="en-GB"/>
        </w:rPr>
        <w:t xml:space="preserve"> and/or the Personnel have been guilty of any serious negligence which has or is likely to have an adverse effect on Catapult; </w:t>
      </w:r>
      <w:r w:rsidR="00846D89">
        <w:rPr>
          <w:rFonts w:ascii="Arial" w:hAnsi="Arial" w:cs="Arial"/>
          <w:bCs/>
          <w:lang w:val="en-GB"/>
        </w:rPr>
        <w:t>or</w:t>
      </w:r>
    </w:p>
    <w:p w14:paraId="77482C90" w14:textId="0E836430" w:rsidR="00C863E1" w:rsidRPr="00846D89" w:rsidRDefault="00C863E1" w:rsidP="00B83D0E">
      <w:pPr>
        <w:pStyle w:val="ListParagraph"/>
        <w:numPr>
          <w:ilvl w:val="2"/>
          <w:numId w:val="4"/>
        </w:numPr>
        <w:spacing w:line="276" w:lineRule="auto"/>
        <w:ind w:left="1276" w:hanging="709"/>
        <w:jc w:val="both"/>
        <w:rPr>
          <w:rFonts w:ascii="Arial" w:hAnsi="Arial" w:cs="Arial"/>
          <w:bCs/>
          <w:lang w:val="en-GB"/>
        </w:rPr>
      </w:pPr>
      <w:r w:rsidRPr="00331252">
        <w:rPr>
          <w:rFonts w:ascii="Arial" w:hAnsi="Arial" w:cs="Arial"/>
          <w:bCs/>
          <w:lang w:val="en-GB"/>
        </w:rPr>
        <w:t xml:space="preserve">the </w:t>
      </w:r>
      <w:r w:rsidR="00A41233">
        <w:rPr>
          <w:rFonts w:ascii="Arial" w:hAnsi="Arial" w:cs="Arial"/>
          <w:bCs/>
          <w:lang w:val="en-GB"/>
        </w:rPr>
        <w:t>Supplier</w:t>
      </w:r>
      <w:r w:rsidRPr="00331252">
        <w:rPr>
          <w:rFonts w:ascii="Arial" w:hAnsi="Arial" w:cs="Arial"/>
          <w:bCs/>
          <w:lang w:val="en-GB"/>
        </w:rPr>
        <w:t xml:space="preserve"> and/or the Personnel breach </w:t>
      </w:r>
      <w:r w:rsidR="00BC0469">
        <w:rPr>
          <w:rFonts w:ascii="Arial" w:hAnsi="Arial" w:cs="Arial"/>
          <w:bCs/>
          <w:lang w:val="en-GB"/>
        </w:rPr>
        <w:t>C</w:t>
      </w:r>
      <w:r w:rsidR="007C3B2C">
        <w:rPr>
          <w:rFonts w:ascii="Arial" w:hAnsi="Arial" w:cs="Arial"/>
          <w:bCs/>
          <w:lang w:val="en-GB"/>
        </w:rPr>
        <w:t>ondition</w:t>
      </w:r>
      <w:r w:rsidRPr="00331252">
        <w:rPr>
          <w:rFonts w:ascii="Arial" w:hAnsi="Arial" w:cs="Arial"/>
          <w:bCs/>
          <w:lang w:val="en-GB"/>
        </w:rPr>
        <w:t xml:space="preserve"> </w:t>
      </w:r>
      <w:r w:rsidR="00BC0469">
        <w:rPr>
          <w:rFonts w:ascii="Arial" w:hAnsi="Arial" w:cs="Arial"/>
          <w:bCs/>
          <w:lang w:val="en-GB"/>
        </w:rPr>
        <w:t xml:space="preserve">in the Agreement for </w:t>
      </w:r>
      <w:r w:rsidR="000A7AB2">
        <w:rPr>
          <w:rFonts w:ascii="Arial" w:hAnsi="Arial" w:cs="Arial"/>
          <w:bCs/>
          <w:lang w:val="en-GB"/>
        </w:rPr>
        <w:t>Anti-bribery and Corruption</w:t>
      </w:r>
      <w:r w:rsidR="00846D89">
        <w:rPr>
          <w:rFonts w:ascii="Arial" w:hAnsi="Arial" w:cs="Arial"/>
          <w:bCs/>
          <w:lang w:val="en-GB"/>
        </w:rPr>
        <w:t>.</w:t>
      </w:r>
    </w:p>
    <w:p w14:paraId="26E29071" w14:textId="73ADDDF5" w:rsidR="00C863E1" w:rsidRPr="00590B45" w:rsidRDefault="00C863E1" w:rsidP="004372E9">
      <w:pPr>
        <w:pStyle w:val="ListParagraph"/>
        <w:numPr>
          <w:ilvl w:val="1"/>
          <w:numId w:val="4"/>
        </w:numPr>
        <w:spacing w:line="276" w:lineRule="auto"/>
        <w:ind w:left="567" w:hanging="567"/>
        <w:jc w:val="both"/>
        <w:rPr>
          <w:rFonts w:ascii="Arial" w:hAnsi="Arial" w:cs="Arial"/>
          <w:bCs/>
          <w:lang w:val="en-GB"/>
        </w:rPr>
      </w:pPr>
      <w:r w:rsidRPr="00590B45">
        <w:rPr>
          <w:rFonts w:ascii="Arial" w:hAnsi="Arial" w:cs="Arial"/>
          <w:bCs/>
          <w:lang w:val="en-GB"/>
        </w:rPr>
        <w:t xml:space="preserve">Any delay by Catapult in exercising such rights of termination detailed in </w:t>
      </w:r>
      <w:r w:rsidR="00BC0469">
        <w:rPr>
          <w:rFonts w:ascii="Arial" w:hAnsi="Arial" w:cs="Arial"/>
          <w:bCs/>
          <w:lang w:val="en-GB"/>
        </w:rPr>
        <w:t xml:space="preserve">this </w:t>
      </w:r>
      <w:r w:rsidR="007C3B2C" w:rsidRPr="00590B45">
        <w:rPr>
          <w:rFonts w:ascii="Arial" w:hAnsi="Arial" w:cs="Arial"/>
          <w:bCs/>
          <w:lang w:val="en-GB"/>
        </w:rPr>
        <w:t>condition</w:t>
      </w:r>
      <w:r w:rsidRPr="00590B45">
        <w:rPr>
          <w:rFonts w:ascii="Arial" w:hAnsi="Arial" w:cs="Arial"/>
          <w:bCs/>
          <w:lang w:val="en-GB"/>
        </w:rPr>
        <w:t xml:space="preserve"> shall not constitute a waiver of them.</w:t>
      </w:r>
    </w:p>
    <w:p w14:paraId="3B1B5E8C" w14:textId="5E5634F6" w:rsidR="00EC5A56" w:rsidRPr="00590B45" w:rsidRDefault="00EC5A56" w:rsidP="004372E9">
      <w:pPr>
        <w:pStyle w:val="ListParagraph"/>
        <w:numPr>
          <w:ilvl w:val="1"/>
          <w:numId w:val="4"/>
        </w:numPr>
        <w:spacing w:line="276" w:lineRule="auto"/>
        <w:ind w:left="567" w:hanging="567"/>
        <w:jc w:val="both"/>
        <w:rPr>
          <w:rFonts w:ascii="Arial" w:hAnsi="Arial" w:cs="Arial"/>
          <w:bCs/>
          <w:lang w:val="en-GB"/>
        </w:rPr>
      </w:pPr>
      <w:r w:rsidRPr="00590B45">
        <w:rPr>
          <w:rFonts w:ascii="Arial" w:hAnsi="Arial" w:cs="Arial"/>
          <w:bCs/>
          <w:lang w:val="en-GB"/>
        </w:rPr>
        <w:t>Either party may term</w:t>
      </w:r>
      <w:r w:rsidR="003E279C" w:rsidRPr="00590B45">
        <w:rPr>
          <w:rFonts w:ascii="Arial" w:hAnsi="Arial" w:cs="Arial"/>
          <w:bCs/>
          <w:lang w:val="en-GB"/>
        </w:rPr>
        <w:t xml:space="preserve">inate </w:t>
      </w:r>
      <w:r w:rsidRPr="00590B45">
        <w:rPr>
          <w:rFonts w:ascii="Arial" w:hAnsi="Arial" w:cs="Arial"/>
          <w:bCs/>
          <w:lang w:val="en-GB"/>
        </w:rPr>
        <w:t>this Agreement at any time upon giving the other at least 30 days’ notice</w:t>
      </w:r>
      <w:r w:rsidR="00590B45" w:rsidRPr="00590B45">
        <w:rPr>
          <w:rFonts w:ascii="Arial" w:hAnsi="Arial" w:cs="Arial"/>
          <w:bCs/>
          <w:lang w:val="en-GB"/>
        </w:rPr>
        <w:t xml:space="preserve"> to the other</w:t>
      </w:r>
      <w:r w:rsidRPr="00590B45">
        <w:rPr>
          <w:rFonts w:ascii="Arial" w:hAnsi="Arial" w:cs="Arial"/>
          <w:bCs/>
          <w:lang w:val="en-GB"/>
        </w:rPr>
        <w:t>, in writing.</w:t>
      </w:r>
    </w:p>
    <w:p w14:paraId="5CCC09E7" w14:textId="5F7F8B99" w:rsidR="00C863E1" w:rsidRPr="004372E9" w:rsidRDefault="00C863E1" w:rsidP="004372E9">
      <w:pPr>
        <w:pStyle w:val="ListParagraph"/>
        <w:numPr>
          <w:ilvl w:val="1"/>
          <w:numId w:val="4"/>
        </w:numPr>
        <w:spacing w:line="276" w:lineRule="auto"/>
        <w:ind w:left="567" w:hanging="567"/>
        <w:jc w:val="both"/>
        <w:rPr>
          <w:rFonts w:ascii="Arial" w:hAnsi="Arial" w:cs="Arial"/>
          <w:bCs/>
          <w:lang w:val="en-GB"/>
        </w:rPr>
      </w:pPr>
      <w:r w:rsidRPr="004372E9">
        <w:rPr>
          <w:rFonts w:ascii="Arial" w:hAnsi="Arial" w:cs="Arial"/>
          <w:bCs/>
          <w:lang w:val="en-GB"/>
        </w:rPr>
        <w:t xml:space="preserve">The </w:t>
      </w:r>
      <w:r w:rsidR="00A41233">
        <w:rPr>
          <w:rFonts w:ascii="Arial" w:hAnsi="Arial" w:cs="Arial"/>
          <w:bCs/>
          <w:lang w:val="en-GB"/>
        </w:rPr>
        <w:t>Supplier</w:t>
      </w:r>
      <w:r w:rsidRPr="004372E9">
        <w:rPr>
          <w:rFonts w:ascii="Arial" w:hAnsi="Arial" w:cs="Arial"/>
          <w:bCs/>
          <w:lang w:val="en-GB"/>
        </w:rPr>
        <w:t xml:space="preserve"> may, at any time and without prejudice to any rights or claims it may have against Catapult, by notice in writing, terminate this Agreement immediately and without any liability to pay any remuneration, compensation or damages if</w:t>
      </w:r>
      <w:r w:rsidR="000A7AB2" w:rsidRPr="004372E9">
        <w:rPr>
          <w:rFonts w:ascii="Arial" w:hAnsi="Arial" w:cs="Arial"/>
          <w:bCs/>
          <w:lang w:val="en-GB"/>
        </w:rPr>
        <w:t xml:space="preserve"> Catapult</w:t>
      </w:r>
      <w:r w:rsidR="004372E9">
        <w:rPr>
          <w:rFonts w:ascii="Arial" w:hAnsi="Arial" w:cs="Arial"/>
          <w:bCs/>
          <w:lang w:val="en-GB"/>
        </w:rPr>
        <w:t xml:space="preserve"> </w:t>
      </w:r>
      <w:r w:rsidRPr="004372E9">
        <w:rPr>
          <w:rFonts w:ascii="Arial" w:hAnsi="Arial" w:cs="Arial"/>
          <w:bCs/>
          <w:lang w:val="en-GB"/>
        </w:rPr>
        <w:t xml:space="preserve">fails to pay any </w:t>
      </w:r>
      <w:r w:rsidR="00A06B3E" w:rsidRPr="004372E9">
        <w:rPr>
          <w:rFonts w:ascii="Arial" w:hAnsi="Arial" w:cs="Arial"/>
          <w:bCs/>
          <w:lang w:val="en-GB"/>
        </w:rPr>
        <w:t xml:space="preserve">undisputed </w:t>
      </w:r>
      <w:r w:rsidRPr="004372E9">
        <w:rPr>
          <w:rFonts w:ascii="Arial" w:hAnsi="Arial" w:cs="Arial"/>
          <w:bCs/>
          <w:lang w:val="en-GB"/>
        </w:rPr>
        <w:t xml:space="preserve">invoice properly submitted by the </w:t>
      </w:r>
      <w:r w:rsidR="00A41233">
        <w:rPr>
          <w:rFonts w:ascii="Arial" w:hAnsi="Arial" w:cs="Arial"/>
          <w:bCs/>
          <w:lang w:val="en-GB"/>
        </w:rPr>
        <w:t>Supplier</w:t>
      </w:r>
      <w:r w:rsidRPr="004372E9">
        <w:rPr>
          <w:rFonts w:ascii="Arial" w:hAnsi="Arial" w:cs="Arial"/>
          <w:bCs/>
          <w:lang w:val="en-GB"/>
        </w:rPr>
        <w:t xml:space="preserve"> within 30 days following the first </w:t>
      </w:r>
      <w:r w:rsidR="00860C00" w:rsidRPr="004372E9">
        <w:rPr>
          <w:rFonts w:ascii="Arial" w:hAnsi="Arial" w:cs="Arial"/>
          <w:bCs/>
          <w:lang w:val="en-GB"/>
        </w:rPr>
        <w:t>Business D</w:t>
      </w:r>
      <w:r w:rsidRPr="004372E9">
        <w:rPr>
          <w:rFonts w:ascii="Arial" w:hAnsi="Arial" w:cs="Arial"/>
          <w:bCs/>
          <w:lang w:val="en-GB"/>
        </w:rPr>
        <w:t xml:space="preserve">ay after receipt by Catapult and following notice from the </w:t>
      </w:r>
      <w:r w:rsidR="00A41233">
        <w:rPr>
          <w:rFonts w:ascii="Arial" w:hAnsi="Arial" w:cs="Arial"/>
          <w:bCs/>
          <w:lang w:val="en-GB"/>
        </w:rPr>
        <w:t>Supplier</w:t>
      </w:r>
      <w:r w:rsidRPr="004372E9">
        <w:rPr>
          <w:rFonts w:ascii="Arial" w:hAnsi="Arial" w:cs="Arial"/>
          <w:bCs/>
          <w:lang w:val="en-GB"/>
        </w:rPr>
        <w:t xml:space="preserve"> to Catapult of such failure to pay, payment is not transferred by Catapult to the </w:t>
      </w:r>
      <w:r w:rsidR="00A41233">
        <w:rPr>
          <w:rFonts w:ascii="Arial" w:hAnsi="Arial" w:cs="Arial"/>
          <w:bCs/>
          <w:lang w:val="en-GB"/>
        </w:rPr>
        <w:t>Supplier</w:t>
      </w:r>
      <w:r w:rsidRPr="004372E9">
        <w:rPr>
          <w:rFonts w:ascii="Arial" w:hAnsi="Arial" w:cs="Arial"/>
          <w:bCs/>
          <w:lang w:val="en-GB"/>
        </w:rPr>
        <w:t xml:space="preserve"> within 14 days of receipt of such notice;</w:t>
      </w:r>
    </w:p>
    <w:p w14:paraId="1AA4CE5E" w14:textId="77777777" w:rsidR="00846D89" w:rsidRPr="00331252" w:rsidRDefault="00846D89" w:rsidP="00846D89">
      <w:pPr>
        <w:pStyle w:val="ListParagraph"/>
        <w:tabs>
          <w:tab w:val="left" w:pos="567"/>
        </w:tabs>
        <w:spacing w:line="276" w:lineRule="auto"/>
        <w:ind w:left="1276"/>
        <w:jc w:val="both"/>
        <w:rPr>
          <w:rFonts w:ascii="Arial" w:hAnsi="Arial" w:cs="Arial"/>
          <w:b/>
          <w:lang w:val="en-GB"/>
        </w:rPr>
      </w:pPr>
    </w:p>
    <w:p w14:paraId="3F8DB1C2" w14:textId="77777777" w:rsidR="00C863E1" w:rsidRPr="00331252" w:rsidRDefault="00C863E1" w:rsidP="00231F7D">
      <w:pPr>
        <w:pStyle w:val="ListParagraph"/>
        <w:numPr>
          <w:ilvl w:val="0"/>
          <w:numId w:val="4"/>
        </w:numPr>
        <w:tabs>
          <w:tab w:val="left" w:pos="709"/>
        </w:tabs>
        <w:spacing w:line="276" w:lineRule="auto"/>
        <w:ind w:left="567" w:hanging="567"/>
        <w:jc w:val="both"/>
        <w:rPr>
          <w:rFonts w:ascii="Arial" w:hAnsi="Arial" w:cs="Arial"/>
          <w:b/>
          <w:lang w:val="en-GB"/>
        </w:rPr>
      </w:pPr>
      <w:bookmarkStart w:id="20" w:name="_Ref514256080"/>
      <w:r w:rsidRPr="00331252">
        <w:rPr>
          <w:rFonts w:ascii="Arial" w:hAnsi="Arial" w:cs="Arial"/>
          <w:b/>
          <w:bCs/>
          <w:lang w:val="en-GB"/>
        </w:rPr>
        <w:t>EFFECTS AND CONSEQUENCES OF TERMINATION</w:t>
      </w:r>
      <w:bookmarkEnd w:id="20"/>
    </w:p>
    <w:p w14:paraId="41D01B0A" w14:textId="77777777" w:rsidR="00C863E1" w:rsidRPr="00331252" w:rsidRDefault="00C863E1" w:rsidP="00F069C5">
      <w:pPr>
        <w:pStyle w:val="ListParagraph"/>
        <w:numPr>
          <w:ilvl w:val="1"/>
          <w:numId w:val="4"/>
        </w:numPr>
        <w:spacing w:line="276" w:lineRule="auto"/>
        <w:ind w:left="567" w:hanging="567"/>
        <w:jc w:val="both"/>
        <w:rPr>
          <w:rFonts w:ascii="Arial" w:hAnsi="Arial" w:cs="Arial"/>
          <w:b/>
          <w:lang w:val="en-GB"/>
        </w:rPr>
      </w:pPr>
      <w:r w:rsidRPr="00373C32">
        <w:rPr>
          <w:rFonts w:ascii="Arial" w:hAnsi="Arial" w:cs="Arial"/>
          <w:lang w:val="en-GB"/>
        </w:rPr>
        <w:t>The</w:t>
      </w:r>
      <w:r w:rsidRPr="00331252">
        <w:rPr>
          <w:rFonts w:ascii="Arial" w:hAnsi="Arial" w:cs="Arial"/>
          <w:bCs/>
          <w:lang w:val="en-GB"/>
        </w:rPr>
        <w:t xml:space="preserve"> expiration or earlier termination of this Agreement shall not affect:</w:t>
      </w:r>
    </w:p>
    <w:p w14:paraId="67AA2ACB" w14:textId="77777777" w:rsidR="00C863E1" w:rsidRPr="004372E9" w:rsidRDefault="00C863E1" w:rsidP="00231F7D">
      <w:pPr>
        <w:pStyle w:val="ListParagraph"/>
        <w:numPr>
          <w:ilvl w:val="2"/>
          <w:numId w:val="4"/>
        </w:numPr>
        <w:tabs>
          <w:tab w:val="left" w:pos="567"/>
        </w:tabs>
        <w:spacing w:line="276" w:lineRule="auto"/>
        <w:ind w:left="1276" w:hanging="709"/>
        <w:jc w:val="both"/>
        <w:rPr>
          <w:rFonts w:ascii="Arial" w:hAnsi="Arial" w:cs="Arial"/>
          <w:lang w:val="en-GB"/>
        </w:rPr>
      </w:pPr>
      <w:r w:rsidRPr="004372E9">
        <w:rPr>
          <w:rFonts w:ascii="Arial" w:hAnsi="Arial" w:cs="Arial"/>
          <w:lang w:val="en-GB"/>
        </w:rPr>
        <w:t>such of its provisions as are expressed to operate or have effect afterwards (including any licence granted); or</w:t>
      </w:r>
    </w:p>
    <w:p w14:paraId="063897A0" w14:textId="77777777" w:rsidR="005E399E" w:rsidRPr="005E399E" w:rsidRDefault="005E399E" w:rsidP="004372E9">
      <w:pPr>
        <w:pStyle w:val="ListParagraph"/>
        <w:numPr>
          <w:ilvl w:val="2"/>
          <w:numId w:val="4"/>
        </w:numPr>
        <w:tabs>
          <w:tab w:val="left" w:pos="567"/>
        </w:tabs>
        <w:spacing w:line="276" w:lineRule="auto"/>
        <w:ind w:left="1276" w:hanging="709"/>
        <w:jc w:val="both"/>
        <w:rPr>
          <w:rFonts w:ascii="Arial" w:hAnsi="Arial" w:cs="Arial"/>
          <w:bCs/>
          <w:lang w:val="en-GB"/>
        </w:rPr>
      </w:pPr>
      <w:r w:rsidRPr="004372E9">
        <w:rPr>
          <w:rFonts w:ascii="Arial" w:hAnsi="Arial" w:cs="Arial"/>
          <w:lang w:val="en-GB"/>
        </w:rPr>
        <w:t>any rights, remedies, obligations or liabilities of the Parties that have accrued up to the date of termination</w:t>
      </w:r>
      <w:r w:rsidRPr="005E399E">
        <w:rPr>
          <w:rFonts w:ascii="Arial" w:hAnsi="Arial" w:cs="Arial"/>
          <w:bCs/>
          <w:lang w:val="en-GB"/>
        </w:rPr>
        <w:t xml:space="preserve"> or expiry, including the right to claim damages in respect of any breach of the Agreement which existed at or before the date of termination or expiry.</w:t>
      </w:r>
    </w:p>
    <w:p w14:paraId="441D7B7D" w14:textId="1E7D842A" w:rsidR="00C863E1" w:rsidRPr="00373C32" w:rsidRDefault="00C863E1" w:rsidP="00F069C5">
      <w:pPr>
        <w:pStyle w:val="ListParagraph"/>
        <w:numPr>
          <w:ilvl w:val="1"/>
          <w:numId w:val="4"/>
        </w:numPr>
        <w:spacing w:line="276" w:lineRule="auto"/>
        <w:ind w:left="567" w:hanging="567"/>
        <w:jc w:val="both"/>
        <w:rPr>
          <w:rFonts w:ascii="Arial" w:hAnsi="Arial" w:cs="Arial"/>
          <w:lang w:val="en-GB"/>
        </w:rPr>
      </w:pPr>
      <w:r w:rsidRPr="00373C32">
        <w:rPr>
          <w:rFonts w:ascii="Arial" w:hAnsi="Arial" w:cs="Arial"/>
          <w:lang w:val="en-GB"/>
        </w:rPr>
        <w:t xml:space="preserve">In the event of termination under </w:t>
      </w:r>
      <w:r w:rsidR="007C3B2C" w:rsidRPr="00373C32">
        <w:rPr>
          <w:rFonts w:ascii="Arial" w:hAnsi="Arial" w:cs="Arial"/>
          <w:lang w:val="en-GB"/>
        </w:rPr>
        <w:t>condition</w:t>
      </w:r>
      <w:r w:rsidRPr="00373C32">
        <w:rPr>
          <w:rFonts w:ascii="Arial" w:hAnsi="Arial" w:cs="Arial"/>
          <w:lang w:val="en-GB"/>
        </w:rPr>
        <w:t xml:space="preserve"> </w:t>
      </w:r>
      <w:r w:rsidRPr="00373C32">
        <w:rPr>
          <w:rFonts w:ascii="Arial" w:hAnsi="Arial" w:cs="Arial"/>
          <w:lang w:val="en-GB"/>
        </w:rPr>
        <w:fldChar w:fldCharType="begin"/>
      </w:r>
      <w:r w:rsidRPr="00373C32">
        <w:rPr>
          <w:rFonts w:ascii="Arial" w:hAnsi="Arial" w:cs="Arial"/>
          <w:lang w:val="en-GB"/>
        </w:rPr>
        <w:instrText xml:space="preserve"> REF _Ref387832896 \r \h  \* MERGEFORMAT </w:instrText>
      </w:r>
      <w:r w:rsidRPr="00373C32">
        <w:rPr>
          <w:rFonts w:ascii="Arial" w:hAnsi="Arial" w:cs="Arial"/>
          <w:lang w:val="en-GB"/>
        </w:rPr>
      </w:r>
      <w:r w:rsidRPr="00373C32">
        <w:rPr>
          <w:rFonts w:ascii="Arial" w:hAnsi="Arial" w:cs="Arial"/>
          <w:lang w:val="en-GB"/>
        </w:rPr>
        <w:fldChar w:fldCharType="separate"/>
      </w:r>
      <w:r w:rsidR="00E97F9F">
        <w:rPr>
          <w:rFonts w:ascii="Arial" w:hAnsi="Arial" w:cs="Arial"/>
          <w:lang w:val="en-GB"/>
        </w:rPr>
        <w:t>12</w:t>
      </w:r>
      <w:r w:rsidRPr="00373C32">
        <w:rPr>
          <w:rFonts w:ascii="Arial" w:hAnsi="Arial" w:cs="Arial"/>
          <w:lang w:val="en-GB"/>
        </w:rPr>
        <w:fldChar w:fldCharType="end"/>
      </w:r>
      <w:r w:rsidR="00AE21C4">
        <w:rPr>
          <w:rFonts w:ascii="Arial" w:hAnsi="Arial" w:cs="Arial"/>
          <w:lang w:val="en-GB"/>
        </w:rPr>
        <w:t xml:space="preserve"> (Force Majeure)</w:t>
      </w:r>
      <w:r w:rsidRPr="00373C32">
        <w:rPr>
          <w:rFonts w:ascii="Arial" w:hAnsi="Arial" w:cs="Arial"/>
          <w:lang w:val="en-GB"/>
        </w:rPr>
        <w:t>, Catapult shall be liable for the payment of the Fees</w:t>
      </w:r>
      <w:r w:rsidR="00846D89" w:rsidRPr="00373C32">
        <w:rPr>
          <w:rFonts w:ascii="Arial" w:hAnsi="Arial" w:cs="Arial"/>
          <w:lang w:val="en-GB"/>
        </w:rPr>
        <w:t xml:space="preserve"> properly due to the </w:t>
      </w:r>
      <w:r w:rsidR="00A41233">
        <w:rPr>
          <w:rFonts w:ascii="Arial" w:hAnsi="Arial" w:cs="Arial"/>
          <w:lang w:val="en-GB"/>
        </w:rPr>
        <w:t>Supplier</w:t>
      </w:r>
      <w:r w:rsidR="00846D89" w:rsidRPr="00373C32">
        <w:rPr>
          <w:rFonts w:ascii="Arial" w:hAnsi="Arial" w:cs="Arial"/>
          <w:lang w:val="en-GB"/>
        </w:rPr>
        <w:t xml:space="preserve"> for Services completed in accordance with this Agreement</w:t>
      </w:r>
      <w:r w:rsidRPr="00373C32">
        <w:rPr>
          <w:rFonts w:ascii="Arial" w:hAnsi="Arial" w:cs="Arial"/>
          <w:lang w:val="en-GB"/>
        </w:rPr>
        <w:t xml:space="preserve"> up to the date of actual termination.</w:t>
      </w:r>
    </w:p>
    <w:p w14:paraId="3A174440" w14:textId="77777777" w:rsidR="00C863E1" w:rsidRPr="00331252" w:rsidRDefault="00C863E1" w:rsidP="00F069C5">
      <w:pPr>
        <w:pStyle w:val="ListParagraph"/>
        <w:numPr>
          <w:ilvl w:val="1"/>
          <w:numId w:val="4"/>
        </w:numPr>
        <w:spacing w:line="276" w:lineRule="auto"/>
        <w:ind w:left="567" w:hanging="567"/>
        <w:jc w:val="both"/>
        <w:rPr>
          <w:rFonts w:ascii="Arial" w:hAnsi="Arial" w:cs="Arial"/>
          <w:b/>
          <w:lang w:val="en-GB"/>
        </w:rPr>
      </w:pPr>
      <w:r w:rsidRPr="00373C32">
        <w:rPr>
          <w:rFonts w:ascii="Arial" w:hAnsi="Arial" w:cs="Arial"/>
          <w:lang w:val="en-GB"/>
        </w:rPr>
        <w:t>All</w:t>
      </w:r>
      <w:r w:rsidRPr="00331252">
        <w:rPr>
          <w:rFonts w:ascii="Arial" w:hAnsi="Arial" w:cs="Arial"/>
          <w:bCs/>
          <w:lang w:val="en-GB"/>
        </w:rPr>
        <w:t xml:space="preserve"> records in any medium (whether written, computer readable or otherwise) including accounts, documents, emails, </w:t>
      </w:r>
      <w:proofErr w:type="gramStart"/>
      <w:r w:rsidRPr="00331252">
        <w:rPr>
          <w:rFonts w:ascii="Arial" w:hAnsi="Arial" w:cs="Arial"/>
          <w:bCs/>
          <w:lang w:val="en-GB"/>
        </w:rPr>
        <w:t>drawings</w:t>
      </w:r>
      <w:proofErr w:type="gramEnd"/>
      <w:r w:rsidRPr="00331252">
        <w:rPr>
          <w:rFonts w:ascii="Arial" w:hAnsi="Arial" w:cs="Arial"/>
          <w:bCs/>
          <w:lang w:val="en-GB"/>
        </w:rPr>
        <w:t xml:space="preserve"> and private notes about Catapult and/or the Services and all copies and extracts of them made or acquired by the </w:t>
      </w:r>
      <w:r w:rsidR="00A41233">
        <w:rPr>
          <w:rFonts w:ascii="Arial" w:hAnsi="Arial" w:cs="Arial"/>
          <w:bCs/>
          <w:lang w:val="en-GB"/>
        </w:rPr>
        <w:t>Supplier</w:t>
      </w:r>
      <w:r w:rsidRPr="00331252">
        <w:rPr>
          <w:rFonts w:ascii="Arial" w:hAnsi="Arial" w:cs="Arial"/>
          <w:bCs/>
          <w:lang w:val="en-GB"/>
        </w:rPr>
        <w:t>, in the course of its engagement together with Catapult’s Confidential Information shall be:</w:t>
      </w:r>
    </w:p>
    <w:p w14:paraId="29A21CEC" w14:textId="77777777" w:rsidR="00C863E1" w:rsidRPr="00373C32" w:rsidRDefault="00C863E1" w:rsidP="00231F7D">
      <w:pPr>
        <w:pStyle w:val="ListParagraph"/>
        <w:numPr>
          <w:ilvl w:val="2"/>
          <w:numId w:val="4"/>
        </w:numPr>
        <w:tabs>
          <w:tab w:val="left" w:pos="567"/>
        </w:tabs>
        <w:spacing w:line="276" w:lineRule="auto"/>
        <w:ind w:left="1276" w:hanging="709"/>
        <w:jc w:val="both"/>
        <w:rPr>
          <w:rFonts w:ascii="Arial" w:hAnsi="Arial" w:cs="Arial"/>
          <w:bCs/>
          <w:lang w:val="en-GB"/>
        </w:rPr>
      </w:pPr>
      <w:r w:rsidRPr="00331252">
        <w:rPr>
          <w:rFonts w:ascii="Arial" w:hAnsi="Arial" w:cs="Arial"/>
          <w:bCs/>
          <w:lang w:val="en-GB"/>
        </w:rPr>
        <w:t xml:space="preserve">the property of </w:t>
      </w:r>
      <w:proofErr w:type="gramStart"/>
      <w:r w:rsidRPr="00331252">
        <w:rPr>
          <w:rFonts w:ascii="Arial" w:hAnsi="Arial" w:cs="Arial"/>
          <w:bCs/>
          <w:lang w:val="en-GB"/>
        </w:rPr>
        <w:t>Catapult;</w:t>
      </w:r>
      <w:proofErr w:type="gramEnd"/>
    </w:p>
    <w:p w14:paraId="4B3C6320" w14:textId="77777777" w:rsidR="00C863E1" w:rsidRPr="00373C32" w:rsidRDefault="00C863E1" w:rsidP="00231F7D">
      <w:pPr>
        <w:pStyle w:val="ListParagraph"/>
        <w:numPr>
          <w:ilvl w:val="2"/>
          <w:numId w:val="4"/>
        </w:numPr>
        <w:tabs>
          <w:tab w:val="left" w:pos="567"/>
        </w:tabs>
        <w:spacing w:line="276" w:lineRule="auto"/>
        <w:ind w:left="1276" w:hanging="709"/>
        <w:jc w:val="both"/>
        <w:rPr>
          <w:rFonts w:ascii="Arial" w:hAnsi="Arial" w:cs="Arial"/>
          <w:bCs/>
          <w:lang w:val="en-GB"/>
        </w:rPr>
      </w:pPr>
      <w:r w:rsidRPr="00331252">
        <w:rPr>
          <w:rFonts w:ascii="Arial" w:hAnsi="Arial" w:cs="Arial"/>
          <w:bCs/>
          <w:lang w:val="en-GB"/>
        </w:rPr>
        <w:t xml:space="preserve">used for the purpose of Catapult </w:t>
      </w:r>
      <w:proofErr w:type="gramStart"/>
      <w:r w:rsidRPr="00331252">
        <w:rPr>
          <w:rFonts w:ascii="Arial" w:hAnsi="Arial" w:cs="Arial"/>
          <w:bCs/>
          <w:lang w:val="en-GB"/>
        </w:rPr>
        <w:t>only;</w:t>
      </w:r>
      <w:proofErr w:type="gramEnd"/>
    </w:p>
    <w:p w14:paraId="66B390D9" w14:textId="77777777" w:rsidR="00C863E1" w:rsidRPr="00373C32" w:rsidRDefault="00C863E1" w:rsidP="00231F7D">
      <w:pPr>
        <w:pStyle w:val="ListParagraph"/>
        <w:numPr>
          <w:ilvl w:val="2"/>
          <w:numId w:val="4"/>
        </w:numPr>
        <w:tabs>
          <w:tab w:val="left" w:pos="567"/>
        </w:tabs>
        <w:spacing w:line="276" w:lineRule="auto"/>
        <w:ind w:left="1276" w:hanging="709"/>
        <w:jc w:val="both"/>
        <w:rPr>
          <w:rFonts w:ascii="Arial" w:hAnsi="Arial" w:cs="Arial"/>
          <w:bCs/>
          <w:lang w:val="en-GB"/>
        </w:rPr>
      </w:pPr>
      <w:r w:rsidRPr="00331252">
        <w:rPr>
          <w:rFonts w:ascii="Arial" w:hAnsi="Arial" w:cs="Arial"/>
          <w:bCs/>
          <w:lang w:val="en-GB"/>
        </w:rPr>
        <w:t>returned to Catapult on demand at any time; and</w:t>
      </w:r>
    </w:p>
    <w:p w14:paraId="11C8C6F3" w14:textId="77777777" w:rsidR="00C863E1" w:rsidRPr="00331252" w:rsidRDefault="00C863E1" w:rsidP="00231F7D">
      <w:pPr>
        <w:pStyle w:val="ListParagraph"/>
        <w:numPr>
          <w:ilvl w:val="2"/>
          <w:numId w:val="4"/>
        </w:numPr>
        <w:tabs>
          <w:tab w:val="left" w:pos="567"/>
        </w:tabs>
        <w:spacing w:line="276" w:lineRule="auto"/>
        <w:ind w:left="1276" w:hanging="709"/>
        <w:jc w:val="both"/>
        <w:rPr>
          <w:rFonts w:ascii="Arial" w:hAnsi="Arial" w:cs="Arial"/>
          <w:b/>
          <w:lang w:val="en-GB"/>
        </w:rPr>
      </w:pPr>
      <w:r w:rsidRPr="00331252">
        <w:rPr>
          <w:rFonts w:ascii="Arial" w:hAnsi="Arial" w:cs="Arial"/>
          <w:bCs/>
          <w:lang w:val="en-GB"/>
        </w:rPr>
        <w:t xml:space="preserve">returned to Catapult without demand promptly following the termination of the </w:t>
      </w:r>
      <w:r w:rsidR="00A41233">
        <w:rPr>
          <w:rFonts w:ascii="Arial" w:hAnsi="Arial" w:cs="Arial"/>
          <w:bCs/>
          <w:lang w:val="en-GB"/>
        </w:rPr>
        <w:t>Supplier</w:t>
      </w:r>
      <w:r w:rsidRPr="00331252">
        <w:rPr>
          <w:rFonts w:ascii="Arial" w:hAnsi="Arial" w:cs="Arial"/>
          <w:bCs/>
          <w:lang w:val="en-GB"/>
        </w:rPr>
        <w:t xml:space="preserve">’s engagement, save that the </w:t>
      </w:r>
      <w:r w:rsidR="00A41233">
        <w:rPr>
          <w:rFonts w:ascii="Arial" w:hAnsi="Arial" w:cs="Arial"/>
          <w:bCs/>
          <w:lang w:val="en-GB"/>
        </w:rPr>
        <w:t>Supplier</w:t>
      </w:r>
      <w:r w:rsidRPr="00331252">
        <w:rPr>
          <w:rFonts w:ascii="Arial" w:hAnsi="Arial" w:cs="Arial"/>
          <w:bCs/>
          <w:lang w:val="en-GB"/>
        </w:rPr>
        <w:t xml:space="preserve"> may retain one copy for audit or compliance requirements. </w:t>
      </w:r>
    </w:p>
    <w:p w14:paraId="5E852441" w14:textId="02D98ACE" w:rsidR="00C863E1" w:rsidRPr="00373C32" w:rsidRDefault="00C863E1" w:rsidP="00F069C5">
      <w:pPr>
        <w:pStyle w:val="ListParagraph"/>
        <w:numPr>
          <w:ilvl w:val="1"/>
          <w:numId w:val="4"/>
        </w:numPr>
        <w:spacing w:line="276" w:lineRule="auto"/>
        <w:ind w:left="567" w:hanging="567"/>
        <w:jc w:val="both"/>
        <w:rPr>
          <w:rFonts w:ascii="Arial" w:hAnsi="Arial" w:cs="Arial"/>
          <w:lang w:val="en-GB"/>
        </w:rPr>
      </w:pPr>
      <w:r w:rsidRPr="00373C32">
        <w:rPr>
          <w:rFonts w:ascii="Arial" w:hAnsi="Arial" w:cs="Arial"/>
          <w:lang w:val="en-GB"/>
        </w:rPr>
        <w:t xml:space="preserve">The </w:t>
      </w:r>
      <w:r w:rsidR="00A41233">
        <w:rPr>
          <w:rFonts w:ascii="Arial" w:hAnsi="Arial" w:cs="Arial"/>
          <w:lang w:val="en-GB"/>
        </w:rPr>
        <w:t>Supplier</w:t>
      </w:r>
      <w:r w:rsidRPr="00373C32">
        <w:rPr>
          <w:rFonts w:ascii="Arial" w:hAnsi="Arial" w:cs="Arial"/>
          <w:lang w:val="en-GB"/>
        </w:rPr>
        <w:t xml:space="preserve"> shall return to Catapult on or before the Termination Date, in good repair and condition</w:t>
      </w:r>
      <w:r w:rsidR="000A7AB2">
        <w:rPr>
          <w:rFonts w:ascii="Arial" w:hAnsi="Arial" w:cs="Arial"/>
          <w:lang w:val="en-GB"/>
        </w:rPr>
        <w:t xml:space="preserve"> (or if Catapult so requests by notice in writing, destroy)</w:t>
      </w:r>
      <w:r w:rsidRPr="00373C32">
        <w:rPr>
          <w:rFonts w:ascii="Arial" w:hAnsi="Arial" w:cs="Arial"/>
          <w:lang w:val="en-GB"/>
        </w:rPr>
        <w:t>, all other property</w:t>
      </w:r>
      <w:r w:rsidR="00B6177D">
        <w:rPr>
          <w:rFonts w:ascii="Arial" w:hAnsi="Arial" w:cs="Arial"/>
          <w:lang w:val="en-GB"/>
        </w:rPr>
        <w:t xml:space="preserve"> including Catapult Equipment</w:t>
      </w:r>
      <w:r w:rsidRPr="00373C32">
        <w:rPr>
          <w:rFonts w:ascii="Arial" w:hAnsi="Arial" w:cs="Arial"/>
          <w:lang w:val="en-GB"/>
        </w:rPr>
        <w:t xml:space="preserve"> belonging to Catapult, in its possession or control.</w:t>
      </w:r>
      <w:r w:rsidR="00B6177D">
        <w:rPr>
          <w:rFonts w:ascii="Arial" w:hAnsi="Arial" w:cs="Arial"/>
          <w:lang w:val="en-GB"/>
        </w:rPr>
        <w:t xml:space="preserve">  If the </w:t>
      </w:r>
      <w:r w:rsidR="00A41233">
        <w:rPr>
          <w:rFonts w:ascii="Arial" w:hAnsi="Arial" w:cs="Arial"/>
          <w:lang w:val="en-GB"/>
        </w:rPr>
        <w:t>Supplier</w:t>
      </w:r>
      <w:r w:rsidR="00B6177D">
        <w:rPr>
          <w:rFonts w:ascii="Arial" w:hAnsi="Arial" w:cs="Arial"/>
          <w:lang w:val="en-GB"/>
        </w:rPr>
        <w:t xml:space="preserve"> fails to return Catapult Equipment in good </w:t>
      </w:r>
      <w:proofErr w:type="gramStart"/>
      <w:r w:rsidR="00B6177D">
        <w:rPr>
          <w:rFonts w:ascii="Arial" w:hAnsi="Arial" w:cs="Arial"/>
          <w:lang w:val="en-GB"/>
        </w:rPr>
        <w:t>condition</w:t>
      </w:r>
      <w:proofErr w:type="gramEnd"/>
      <w:r w:rsidR="00B6177D">
        <w:rPr>
          <w:rFonts w:ascii="Arial" w:hAnsi="Arial" w:cs="Arial"/>
          <w:lang w:val="en-GB"/>
        </w:rPr>
        <w:t xml:space="preserve"> then Catapult reserves the right to set off against the Fees.</w:t>
      </w:r>
      <w:r w:rsidRPr="00373C32">
        <w:rPr>
          <w:rFonts w:ascii="Arial" w:hAnsi="Arial" w:cs="Arial"/>
          <w:lang w:val="en-GB"/>
        </w:rPr>
        <w:t xml:space="preserve">  </w:t>
      </w:r>
    </w:p>
    <w:p w14:paraId="34CCB27F" w14:textId="518E214E" w:rsidR="00C863E1" w:rsidRPr="00846D89" w:rsidRDefault="00C863E1" w:rsidP="00F069C5">
      <w:pPr>
        <w:pStyle w:val="ListParagraph"/>
        <w:numPr>
          <w:ilvl w:val="1"/>
          <w:numId w:val="4"/>
        </w:numPr>
        <w:spacing w:line="276" w:lineRule="auto"/>
        <w:ind w:left="567" w:hanging="567"/>
        <w:jc w:val="both"/>
        <w:rPr>
          <w:rFonts w:ascii="Arial" w:hAnsi="Arial" w:cs="Arial"/>
          <w:b/>
          <w:lang w:val="en-GB"/>
        </w:rPr>
      </w:pPr>
      <w:bookmarkStart w:id="21" w:name="_Ref387831611"/>
      <w:r w:rsidRPr="00373C32">
        <w:rPr>
          <w:rFonts w:ascii="Arial" w:hAnsi="Arial" w:cs="Arial"/>
          <w:lang w:val="en-GB"/>
        </w:rPr>
        <w:t xml:space="preserve">Following the return of Catapult’s property, the </w:t>
      </w:r>
      <w:r w:rsidR="00A41233">
        <w:rPr>
          <w:rFonts w:ascii="Arial" w:hAnsi="Arial" w:cs="Arial"/>
          <w:lang w:val="en-GB"/>
        </w:rPr>
        <w:t>Supplier</w:t>
      </w:r>
      <w:r w:rsidRPr="00373C32">
        <w:rPr>
          <w:rFonts w:ascii="Arial" w:hAnsi="Arial" w:cs="Arial"/>
          <w:lang w:val="en-GB"/>
        </w:rPr>
        <w:t xml:space="preserve"> shall and shall procure that the Personnel </w:t>
      </w:r>
      <w:r w:rsidRPr="00331252">
        <w:rPr>
          <w:rFonts w:ascii="Arial" w:hAnsi="Arial" w:cs="Arial"/>
          <w:lang w:val="en-GB"/>
        </w:rPr>
        <w:t xml:space="preserve">irretrievably delete any Confidential Information and any other information relating to the business of Catapult stored on any magnetic or optical disk or memory and all matters derived from such sources which is in its possession or under its control. Any Fees owing to the </w:t>
      </w:r>
      <w:r w:rsidR="00A41233">
        <w:rPr>
          <w:rFonts w:ascii="Arial" w:hAnsi="Arial" w:cs="Arial"/>
          <w:lang w:val="en-GB"/>
        </w:rPr>
        <w:t>Supplier</w:t>
      </w:r>
      <w:r w:rsidRPr="00331252">
        <w:rPr>
          <w:rFonts w:ascii="Arial" w:hAnsi="Arial" w:cs="Arial"/>
          <w:lang w:val="en-GB"/>
        </w:rPr>
        <w:t xml:space="preserve"> on the Termination Date may be withheld until it has complied with this </w:t>
      </w:r>
      <w:bookmarkEnd w:id="21"/>
      <w:r w:rsidR="007C3B2C">
        <w:rPr>
          <w:rFonts w:ascii="Arial" w:hAnsi="Arial" w:cs="Arial"/>
          <w:lang w:val="en-GB"/>
        </w:rPr>
        <w:t>condition</w:t>
      </w:r>
      <w:r w:rsidR="00BC0469">
        <w:rPr>
          <w:rFonts w:ascii="Arial" w:hAnsi="Arial" w:cs="Arial"/>
          <w:lang w:val="en-GB"/>
        </w:rPr>
        <w:t>.</w:t>
      </w:r>
    </w:p>
    <w:p w14:paraId="2BE886A8" w14:textId="77777777" w:rsidR="00846D89" w:rsidRPr="00331252" w:rsidRDefault="00846D89" w:rsidP="00846D89">
      <w:pPr>
        <w:pStyle w:val="ListParagraph"/>
        <w:tabs>
          <w:tab w:val="left" w:pos="567"/>
        </w:tabs>
        <w:spacing w:line="276" w:lineRule="auto"/>
        <w:ind w:left="567"/>
        <w:jc w:val="both"/>
        <w:rPr>
          <w:rFonts w:ascii="Arial" w:hAnsi="Arial" w:cs="Arial"/>
          <w:b/>
          <w:lang w:val="en-GB"/>
        </w:rPr>
      </w:pPr>
    </w:p>
    <w:p w14:paraId="1282B0AD" w14:textId="77777777" w:rsidR="00B6177D" w:rsidRDefault="00B6177D" w:rsidP="00231F7D">
      <w:pPr>
        <w:pStyle w:val="ListParagraph"/>
        <w:numPr>
          <w:ilvl w:val="0"/>
          <w:numId w:val="4"/>
        </w:numPr>
        <w:tabs>
          <w:tab w:val="left" w:pos="709"/>
        </w:tabs>
        <w:spacing w:line="276" w:lineRule="auto"/>
        <w:ind w:left="567" w:hanging="567"/>
        <w:jc w:val="both"/>
        <w:rPr>
          <w:rFonts w:ascii="Arial" w:hAnsi="Arial" w:cs="Arial"/>
          <w:b/>
          <w:lang w:val="en-GB"/>
        </w:rPr>
      </w:pPr>
      <w:bookmarkStart w:id="22" w:name="_Ref510688986"/>
      <w:bookmarkStart w:id="23" w:name="_Ref509937102"/>
      <w:r>
        <w:rPr>
          <w:rFonts w:ascii="Arial" w:hAnsi="Arial" w:cs="Arial"/>
          <w:b/>
          <w:lang w:val="en-GB"/>
        </w:rPr>
        <w:lastRenderedPageBreak/>
        <w:t>INSURANCE</w:t>
      </w:r>
    </w:p>
    <w:p w14:paraId="3AC0A7ED" w14:textId="77777777" w:rsidR="00B6177D" w:rsidRPr="00331252" w:rsidRDefault="00B6177D" w:rsidP="00B6177D">
      <w:pPr>
        <w:pStyle w:val="ListParagraph"/>
        <w:numPr>
          <w:ilvl w:val="1"/>
          <w:numId w:val="4"/>
        </w:numPr>
        <w:spacing w:line="276" w:lineRule="auto"/>
        <w:ind w:left="567" w:hanging="567"/>
        <w:jc w:val="both"/>
        <w:rPr>
          <w:rFonts w:ascii="Arial" w:hAnsi="Arial" w:cs="Arial"/>
          <w:b/>
          <w:lang w:val="en-GB"/>
        </w:rPr>
      </w:pPr>
      <w:r w:rsidRPr="00331252">
        <w:rPr>
          <w:rFonts w:ascii="Arial" w:hAnsi="Arial" w:cs="Arial"/>
          <w:bCs/>
          <w:lang w:val="en-GB"/>
        </w:rPr>
        <w:t xml:space="preserve">The </w:t>
      </w:r>
      <w:r w:rsidR="00A41233">
        <w:rPr>
          <w:rFonts w:ascii="Arial" w:hAnsi="Arial" w:cs="Arial"/>
          <w:bCs/>
          <w:lang w:val="en-GB"/>
        </w:rPr>
        <w:t>Supplier</w:t>
      </w:r>
      <w:r w:rsidRPr="00331252">
        <w:rPr>
          <w:rFonts w:ascii="Arial" w:hAnsi="Arial" w:cs="Arial"/>
          <w:bCs/>
          <w:lang w:val="en-GB"/>
        </w:rPr>
        <w:t xml:space="preserve"> shall maintain adequate and suitable insurance cover in respect of the Services to be provided pursuant to this Agreement to the reasonable satisfaction of Catapult and, in any event, </w:t>
      </w:r>
      <w:r>
        <w:rPr>
          <w:rFonts w:ascii="Arial" w:hAnsi="Arial" w:cs="Arial"/>
          <w:bCs/>
          <w:lang w:val="en-GB"/>
        </w:rPr>
        <w:t>of no less than the Minimum Insurance set out in the Contract Data</w:t>
      </w:r>
      <w:r w:rsidRPr="00331252">
        <w:rPr>
          <w:rFonts w:ascii="Arial" w:hAnsi="Arial" w:cs="Arial"/>
          <w:bCs/>
          <w:lang w:val="en-GB"/>
        </w:rPr>
        <w:t xml:space="preserve"> and shall provide, promptly upon request, such evidence as Catapult may reasonably request in this regard.</w:t>
      </w:r>
    </w:p>
    <w:p w14:paraId="0BF70917" w14:textId="77777777" w:rsidR="00B6177D" w:rsidRDefault="00B6177D" w:rsidP="00B6177D">
      <w:pPr>
        <w:pStyle w:val="ListParagraph"/>
        <w:tabs>
          <w:tab w:val="left" w:pos="709"/>
        </w:tabs>
        <w:spacing w:line="276" w:lineRule="auto"/>
        <w:ind w:left="792"/>
        <w:jc w:val="both"/>
        <w:rPr>
          <w:rFonts w:ascii="Arial" w:hAnsi="Arial" w:cs="Arial"/>
          <w:b/>
          <w:lang w:val="en-GB"/>
        </w:rPr>
      </w:pPr>
    </w:p>
    <w:p w14:paraId="1F24709A" w14:textId="54A09B08" w:rsidR="00C863E1" w:rsidRPr="00331252" w:rsidRDefault="003F59AC" w:rsidP="00231F7D">
      <w:pPr>
        <w:pStyle w:val="ListParagraph"/>
        <w:numPr>
          <w:ilvl w:val="0"/>
          <w:numId w:val="4"/>
        </w:numPr>
        <w:tabs>
          <w:tab w:val="left" w:pos="709"/>
        </w:tabs>
        <w:spacing w:line="276" w:lineRule="auto"/>
        <w:ind w:left="567" w:hanging="567"/>
        <w:jc w:val="both"/>
        <w:rPr>
          <w:rFonts w:ascii="Arial" w:hAnsi="Arial" w:cs="Arial"/>
          <w:b/>
          <w:lang w:val="en-GB"/>
        </w:rPr>
      </w:pPr>
      <w:r>
        <w:rPr>
          <w:rFonts w:ascii="Arial" w:hAnsi="Arial" w:cs="Arial"/>
          <w:b/>
          <w:lang w:val="en-GB"/>
        </w:rPr>
        <w:t>LIABILITY</w:t>
      </w:r>
      <w:bookmarkEnd w:id="22"/>
      <w:bookmarkEnd w:id="23"/>
    </w:p>
    <w:p w14:paraId="54009517" w14:textId="77777777" w:rsidR="003F59AC" w:rsidRPr="003F59AC" w:rsidRDefault="003F59AC" w:rsidP="00CF6C8D">
      <w:pPr>
        <w:pStyle w:val="ListParagraph"/>
        <w:numPr>
          <w:ilvl w:val="1"/>
          <w:numId w:val="4"/>
        </w:numPr>
        <w:spacing w:line="276" w:lineRule="auto"/>
        <w:ind w:left="567" w:hanging="567"/>
        <w:jc w:val="both"/>
        <w:rPr>
          <w:rFonts w:ascii="Arial" w:hAnsi="Arial" w:cs="Arial"/>
          <w:b/>
          <w:lang w:val="en-GB"/>
        </w:rPr>
      </w:pPr>
      <w:bookmarkStart w:id="24" w:name="_Ref509936925"/>
      <w:bookmarkStart w:id="25" w:name="_Ref387840219"/>
      <w:r>
        <w:rPr>
          <w:rFonts w:ascii="Arial" w:hAnsi="Arial" w:cs="Arial"/>
          <w:lang w:val="en-GB"/>
        </w:rPr>
        <w:t xml:space="preserve">Nothing in this Agreement shall limit or exclude </w:t>
      </w:r>
      <w:r w:rsidR="00C863E1" w:rsidRPr="00331252">
        <w:rPr>
          <w:rFonts w:ascii="Arial" w:hAnsi="Arial" w:cs="Arial"/>
          <w:lang w:val="en-GB"/>
        </w:rPr>
        <w:t>either Party</w:t>
      </w:r>
      <w:r>
        <w:rPr>
          <w:rFonts w:ascii="Arial" w:hAnsi="Arial" w:cs="Arial"/>
          <w:lang w:val="en-GB"/>
        </w:rPr>
        <w:t>'s</w:t>
      </w:r>
      <w:r w:rsidR="00C863E1" w:rsidRPr="00331252">
        <w:rPr>
          <w:rFonts w:ascii="Arial" w:hAnsi="Arial" w:cs="Arial"/>
          <w:lang w:val="en-GB"/>
        </w:rPr>
        <w:t xml:space="preserve"> liability for</w:t>
      </w:r>
      <w:r>
        <w:rPr>
          <w:rFonts w:ascii="Arial" w:hAnsi="Arial" w:cs="Arial"/>
          <w:lang w:val="en-GB"/>
        </w:rPr>
        <w:t>:</w:t>
      </w:r>
      <w:bookmarkEnd w:id="24"/>
    </w:p>
    <w:p w14:paraId="356488B2" w14:textId="77777777" w:rsidR="003F59AC" w:rsidRPr="00373C32" w:rsidRDefault="00C863E1" w:rsidP="00231F7D">
      <w:pPr>
        <w:pStyle w:val="ListParagraph"/>
        <w:numPr>
          <w:ilvl w:val="2"/>
          <w:numId w:val="4"/>
        </w:numPr>
        <w:tabs>
          <w:tab w:val="left" w:pos="567"/>
        </w:tabs>
        <w:spacing w:line="276" w:lineRule="auto"/>
        <w:ind w:left="1276" w:hanging="709"/>
        <w:jc w:val="both"/>
        <w:rPr>
          <w:rFonts w:ascii="Arial" w:hAnsi="Arial" w:cs="Arial"/>
          <w:bCs/>
          <w:lang w:val="en-GB"/>
        </w:rPr>
      </w:pPr>
      <w:r w:rsidRPr="00373C32">
        <w:rPr>
          <w:rFonts w:ascii="Arial" w:hAnsi="Arial" w:cs="Arial"/>
          <w:bCs/>
          <w:lang w:val="en-GB"/>
        </w:rPr>
        <w:t>death or personal injury resulting from negligence,</w:t>
      </w:r>
      <w:r w:rsidR="003F59AC" w:rsidRPr="00373C32">
        <w:rPr>
          <w:rFonts w:ascii="Arial" w:hAnsi="Arial" w:cs="Arial"/>
          <w:bCs/>
          <w:lang w:val="en-GB"/>
        </w:rPr>
        <w:t xml:space="preserve"> or the negligence of its employees, agents or </w:t>
      </w:r>
      <w:proofErr w:type="gramStart"/>
      <w:r w:rsidR="003F59AC" w:rsidRPr="00373C32">
        <w:rPr>
          <w:rFonts w:ascii="Arial" w:hAnsi="Arial" w:cs="Arial"/>
          <w:bCs/>
          <w:lang w:val="en-GB"/>
        </w:rPr>
        <w:t>subcontractors;</w:t>
      </w:r>
      <w:proofErr w:type="gramEnd"/>
    </w:p>
    <w:p w14:paraId="6CDCD95F" w14:textId="77777777" w:rsidR="003F59AC" w:rsidRPr="00373C32" w:rsidRDefault="00C863E1" w:rsidP="00231F7D">
      <w:pPr>
        <w:pStyle w:val="ListParagraph"/>
        <w:numPr>
          <w:ilvl w:val="2"/>
          <w:numId w:val="4"/>
        </w:numPr>
        <w:tabs>
          <w:tab w:val="left" w:pos="567"/>
        </w:tabs>
        <w:spacing w:line="276" w:lineRule="auto"/>
        <w:ind w:left="1276" w:hanging="709"/>
        <w:jc w:val="both"/>
        <w:rPr>
          <w:rFonts w:ascii="Arial" w:hAnsi="Arial" w:cs="Arial"/>
          <w:bCs/>
          <w:lang w:val="en-GB"/>
        </w:rPr>
      </w:pPr>
      <w:r w:rsidRPr="00373C32">
        <w:rPr>
          <w:rFonts w:ascii="Arial" w:hAnsi="Arial" w:cs="Arial"/>
          <w:bCs/>
          <w:lang w:val="en-GB"/>
        </w:rPr>
        <w:t>fraud or fraudulent misrepresentation</w:t>
      </w:r>
      <w:r w:rsidR="003F59AC" w:rsidRPr="00373C32">
        <w:rPr>
          <w:rFonts w:ascii="Arial" w:hAnsi="Arial" w:cs="Arial"/>
          <w:bCs/>
          <w:lang w:val="en-GB"/>
        </w:rPr>
        <w:t>; or</w:t>
      </w:r>
    </w:p>
    <w:p w14:paraId="6F8C0101" w14:textId="77777777" w:rsidR="00C863E1" w:rsidRPr="006A78E0" w:rsidRDefault="00C863E1" w:rsidP="00231F7D">
      <w:pPr>
        <w:pStyle w:val="ListParagraph"/>
        <w:numPr>
          <w:ilvl w:val="2"/>
          <w:numId w:val="4"/>
        </w:numPr>
        <w:tabs>
          <w:tab w:val="left" w:pos="567"/>
        </w:tabs>
        <w:spacing w:line="276" w:lineRule="auto"/>
        <w:ind w:left="1276" w:hanging="709"/>
        <w:jc w:val="both"/>
        <w:rPr>
          <w:rFonts w:ascii="Arial" w:hAnsi="Arial" w:cs="Arial"/>
          <w:b/>
          <w:lang w:val="en-GB"/>
        </w:rPr>
      </w:pPr>
      <w:r w:rsidRPr="00373C32">
        <w:rPr>
          <w:rFonts w:ascii="Arial" w:hAnsi="Arial" w:cs="Arial"/>
          <w:bCs/>
          <w:lang w:val="en-GB"/>
        </w:rPr>
        <w:t xml:space="preserve">any </w:t>
      </w:r>
      <w:r w:rsidR="003F59AC" w:rsidRPr="00373C32">
        <w:rPr>
          <w:rFonts w:ascii="Arial" w:hAnsi="Arial" w:cs="Arial"/>
          <w:bCs/>
          <w:lang w:val="en-GB"/>
        </w:rPr>
        <w:t xml:space="preserve">liability </w:t>
      </w:r>
      <w:r w:rsidRPr="00373C32">
        <w:rPr>
          <w:rFonts w:ascii="Arial" w:hAnsi="Arial" w:cs="Arial"/>
          <w:bCs/>
          <w:lang w:val="en-GB"/>
        </w:rPr>
        <w:t>which cannot legally</w:t>
      </w:r>
      <w:r w:rsidR="003F59AC" w:rsidRPr="00373C32">
        <w:rPr>
          <w:rFonts w:ascii="Arial" w:hAnsi="Arial" w:cs="Arial"/>
          <w:bCs/>
          <w:lang w:val="en-GB"/>
        </w:rPr>
        <w:t xml:space="preserve"> be</w:t>
      </w:r>
      <w:r w:rsidRPr="00373C32">
        <w:rPr>
          <w:rFonts w:ascii="Arial" w:hAnsi="Arial" w:cs="Arial"/>
          <w:bCs/>
          <w:lang w:val="en-GB"/>
        </w:rPr>
        <w:t xml:space="preserve"> limit</w:t>
      </w:r>
      <w:r w:rsidR="003F59AC" w:rsidRPr="00373C32">
        <w:rPr>
          <w:rFonts w:ascii="Arial" w:hAnsi="Arial" w:cs="Arial"/>
          <w:bCs/>
          <w:lang w:val="en-GB"/>
        </w:rPr>
        <w:t>ed</w:t>
      </w:r>
      <w:r w:rsidRPr="00373C32">
        <w:rPr>
          <w:rFonts w:ascii="Arial" w:hAnsi="Arial" w:cs="Arial"/>
          <w:bCs/>
          <w:lang w:val="en-GB"/>
        </w:rPr>
        <w:t xml:space="preserve"> or exclude</w:t>
      </w:r>
      <w:r w:rsidR="003F59AC" w:rsidRPr="00373C32">
        <w:rPr>
          <w:rFonts w:ascii="Arial" w:hAnsi="Arial" w:cs="Arial"/>
          <w:bCs/>
          <w:lang w:val="en-GB"/>
        </w:rPr>
        <w:t>d.</w:t>
      </w:r>
      <w:r w:rsidRPr="00331252">
        <w:rPr>
          <w:rFonts w:ascii="Arial" w:hAnsi="Arial" w:cs="Arial"/>
          <w:lang w:val="en-GB"/>
        </w:rPr>
        <w:t xml:space="preserve"> </w:t>
      </w:r>
    </w:p>
    <w:p w14:paraId="690F67FD" w14:textId="77777777" w:rsidR="00B6177D" w:rsidRPr="004372E9" w:rsidRDefault="006A78E0" w:rsidP="00CF6C8D">
      <w:pPr>
        <w:pStyle w:val="ListParagraph"/>
        <w:numPr>
          <w:ilvl w:val="1"/>
          <w:numId w:val="4"/>
        </w:numPr>
        <w:spacing w:line="276" w:lineRule="auto"/>
        <w:ind w:left="567" w:hanging="567"/>
        <w:jc w:val="both"/>
        <w:rPr>
          <w:rFonts w:ascii="Arial" w:hAnsi="Arial" w:cs="Arial"/>
          <w:lang w:val="en-GB"/>
        </w:rPr>
      </w:pPr>
      <w:bookmarkStart w:id="26" w:name="_Ref509936934"/>
      <w:r w:rsidRPr="004372E9">
        <w:rPr>
          <w:rFonts w:ascii="Arial" w:hAnsi="Arial" w:cs="Arial"/>
          <w:lang w:val="en-GB"/>
        </w:rPr>
        <w:t xml:space="preserve">The </w:t>
      </w:r>
      <w:r w:rsidR="00A41233">
        <w:rPr>
          <w:rFonts w:ascii="Arial" w:hAnsi="Arial" w:cs="Arial"/>
          <w:lang w:val="en-GB"/>
        </w:rPr>
        <w:t>Supplier</w:t>
      </w:r>
      <w:r w:rsidRPr="004372E9">
        <w:rPr>
          <w:rFonts w:ascii="Arial" w:hAnsi="Arial" w:cs="Arial"/>
          <w:lang w:val="en-GB"/>
        </w:rPr>
        <w:t xml:space="preserve"> shall indemnify and keep indemnified Catapult against all liabilities, costs, expenses, damages and losses (including but not limited to any direct, indirect or consequential losses, loss of profit, loss of reputation and all interest, penalties and legal costs (calculated on a full indemnity basis) and all other reasonable professional costs and expenses) suffered incurred by C</w:t>
      </w:r>
      <w:r w:rsidR="00113A0F" w:rsidRPr="004372E9">
        <w:rPr>
          <w:rFonts w:ascii="Arial" w:hAnsi="Arial" w:cs="Arial"/>
          <w:lang w:val="en-GB"/>
        </w:rPr>
        <w:t>atapult</w:t>
      </w:r>
      <w:r w:rsidRPr="004372E9">
        <w:rPr>
          <w:rFonts w:ascii="Arial" w:hAnsi="Arial" w:cs="Arial"/>
          <w:lang w:val="en-GB"/>
        </w:rPr>
        <w:t xml:space="preserve"> as a result of or in connection with </w:t>
      </w:r>
      <w:bookmarkEnd w:id="26"/>
      <w:r w:rsidR="00B6177D" w:rsidRPr="004372E9">
        <w:rPr>
          <w:rFonts w:ascii="Arial" w:hAnsi="Arial" w:cs="Arial"/>
          <w:lang w:val="en-GB"/>
        </w:rPr>
        <w:t xml:space="preserve">all Employment Liabilities in relation to the Personnel including all Employment Liabilities arising from the transfer of employment of any Personnel to Catapult or to any successor supplier pursuant to the Transfer Regulation.  </w:t>
      </w:r>
    </w:p>
    <w:p w14:paraId="0F155305" w14:textId="06EC0B86" w:rsidR="00B6177D" w:rsidRPr="00B6177D" w:rsidRDefault="006A78E0" w:rsidP="00CF6C8D">
      <w:pPr>
        <w:pStyle w:val="ListParagraph"/>
        <w:numPr>
          <w:ilvl w:val="1"/>
          <w:numId w:val="4"/>
        </w:numPr>
        <w:spacing w:line="276" w:lineRule="auto"/>
        <w:ind w:left="567" w:hanging="567"/>
        <w:jc w:val="both"/>
        <w:rPr>
          <w:rFonts w:ascii="Arial" w:hAnsi="Arial" w:cs="Arial"/>
          <w:lang w:val="en-GB"/>
        </w:rPr>
      </w:pPr>
      <w:bookmarkStart w:id="27" w:name="_Ref400357278"/>
      <w:r>
        <w:rPr>
          <w:rFonts w:ascii="Arial" w:hAnsi="Arial" w:cs="Arial"/>
          <w:lang w:val="en-GB"/>
        </w:rPr>
        <w:t xml:space="preserve">Save as set out in </w:t>
      </w:r>
      <w:r w:rsidR="0039740E">
        <w:rPr>
          <w:rFonts w:ascii="Arial" w:hAnsi="Arial" w:cs="Arial"/>
          <w:lang w:val="en-GB"/>
        </w:rPr>
        <w:t>C</w:t>
      </w:r>
      <w:r>
        <w:rPr>
          <w:rFonts w:ascii="Arial" w:hAnsi="Arial" w:cs="Arial"/>
          <w:lang w:val="en-GB"/>
        </w:rPr>
        <w:t xml:space="preserve">onditions </w:t>
      </w:r>
      <w:r w:rsidR="003F59AC">
        <w:rPr>
          <w:rFonts w:ascii="Arial" w:hAnsi="Arial" w:cs="Arial"/>
          <w:lang w:val="en-GB"/>
        </w:rPr>
        <w:fldChar w:fldCharType="begin"/>
      </w:r>
      <w:r w:rsidR="003F59AC">
        <w:rPr>
          <w:rFonts w:ascii="Arial" w:hAnsi="Arial" w:cs="Arial"/>
          <w:lang w:val="en-GB"/>
        </w:rPr>
        <w:instrText xml:space="preserve"> REF _Ref509936925 \r \h </w:instrText>
      </w:r>
      <w:r w:rsidR="00373C32">
        <w:rPr>
          <w:rFonts w:ascii="Arial" w:hAnsi="Arial" w:cs="Arial"/>
          <w:lang w:val="en-GB"/>
        </w:rPr>
        <w:instrText xml:space="preserve"> \* MERGEFORMAT </w:instrText>
      </w:r>
      <w:r w:rsidR="003F59AC">
        <w:rPr>
          <w:rFonts w:ascii="Arial" w:hAnsi="Arial" w:cs="Arial"/>
          <w:lang w:val="en-GB"/>
        </w:rPr>
      </w:r>
      <w:r w:rsidR="003F59AC">
        <w:rPr>
          <w:rFonts w:ascii="Arial" w:hAnsi="Arial" w:cs="Arial"/>
          <w:lang w:val="en-GB"/>
        </w:rPr>
        <w:fldChar w:fldCharType="separate"/>
      </w:r>
      <w:r w:rsidR="00E97F9F">
        <w:rPr>
          <w:rFonts w:ascii="Arial" w:hAnsi="Arial" w:cs="Arial"/>
          <w:lang w:val="en-GB"/>
        </w:rPr>
        <w:t>16.1</w:t>
      </w:r>
      <w:r w:rsidR="003F59AC">
        <w:rPr>
          <w:rFonts w:ascii="Arial" w:hAnsi="Arial" w:cs="Arial"/>
          <w:lang w:val="en-GB"/>
        </w:rPr>
        <w:fldChar w:fldCharType="end"/>
      </w:r>
      <w:r w:rsidR="00D31532">
        <w:rPr>
          <w:rFonts w:ascii="Arial" w:hAnsi="Arial" w:cs="Arial"/>
          <w:lang w:val="en-GB"/>
        </w:rPr>
        <w:t xml:space="preserve"> </w:t>
      </w:r>
      <w:r w:rsidR="004D5940">
        <w:rPr>
          <w:rFonts w:ascii="Arial" w:hAnsi="Arial" w:cs="Arial"/>
          <w:lang w:val="en-GB"/>
        </w:rPr>
        <w:t xml:space="preserve"> </w:t>
      </w:r>
      <w:r>
        <w:rPr>
          <w:rFonts w:ascii="Arial" w:hAnsi="Arial" w:cs="Arial"/>
          <w:lang w:val="en-GB"/>
        </w:rPr>
        <w:t xml:space="preserve">and </w:t>
      </w:r>
      <w:r w:rsidR="003F59AC">
        <w:rPr>
          <w:rFonts w:ascii="Arial" w:hAnsi="Arial" w:cs="Arial"/>
          <w:lang w:val="en-GB"/>
        </w:rPr>
        <w:fldChar w:fldCharType="begin"/>
      </w:r>
      <w:r w:rsidR="003F59AC">
        <w:rPr>
          <w:rFonts w:ascii="Arial" w:hAnsi="Arial" w:cs="Arial"/>
          <w:lang w:val="en-GB"/>
        </w:rPr>
        <w:instrText xml:space="preserve"> REF _Ref509936934 \r \h </w:instrText>
      </w:r>
      <w:r w:rsidR="00373C32">
        <w:rPr>
          <w:rFonts w:ascii="Arial" w:hAnsi="Arial" w:cs="Arial"/>
          <w:lang w:val="en-GB"/>
        </w:rPr>
        <w:instrText xml:space="preserve"> \* MERGEFORMAT </w:instrText>
      </w:r>
      <w:r w:rsidR="003F59AC">
        <w:rPr>
          <w:rFonts w:ascii="Arial" w:hAnsi="Arial" w:cs="Arial"/>
          <w:lang w:val="en-GB"/>
        </w:rPr>
      </w:r>
      <w:r w:rsidR="003F59AC">
        <w:rPr>
          <w:rFonts w:ascii="Arial" w:hAnsi="Arial" w:cs="Arial"/>
          <w:lang w:val="en-GB"/>
        </w:rPr>
        <w:fldChar w:fldCharType="separate"/>
      </w:r>
      <w:r w:rsidR="00E97F9F">
        <w:rPr>
          <w:rFonts w:ascii="Arial" w:hAnsi="Arial" w:cs="Arial"/>
          <w:lang w:val="en-GB"/>
        </w:rPr>
        <w:t>16.2</w:t>
      </w:r>
      <w:r w:rsidR="003F59AC">
        <w:rPr>
          <w:rFonts w:ascii="Arial" w:hAnsi="Arial" w:cs="Arial"/>
          <w:lang w:val="en-GB"/>
        </w:rPr>
        <w:fldChar w:fldCharType="end"/>
      </w:r>
      <w:r>
        <w:rPr>
          <w:rFonts w:ascii="Arial" w:hAnsi="Arial" w:cs="Arial"/>
          <w:lang w:val="en-GB"/>
        </w:rPr>
        <w:t xml:space="preserve"> n</w:t>
      </w:r>
      <w:r w:rsidR="00C863E1" w:rsidRPr="00331252">
        <w:rPr>
          <w:rFonts w:ascii="Arial" w:hAnsi="Arial" w:cs="Arial"/>
          <w:lang w:val="en-GB"/>
        </w:rPr>
        <w:t>either Party shall be liable to the other for</w:t>
      </w:r>
      <w:r w:rsidR="00C863E1" w:rsidRPr="004D5940">
        <w:rPr>
          <w:rFonts w:ascii="Arial" w:hAnsi="Arial" w:cs="Arial"/>
          <w:lang w:val="en-GB"/>
        </w:rPr>
        <w:t xml:space="preserve"> any indirect, special or consequential loss, damage, profit, costs, expenses </w:t>
      </w:r>
      <w:r w:rsidR="00BC4601" w:rsidRPr="004D5940">
        <w:rPr>
          <w:rFonts w:ascii="Arial" w:hAnsi="Arial" w:cs="Arial"/>
          <w:lang w:val="en-GB"/>
        </w:rPr>
        <w:t>(</w:t>
      </w:r>
      <w:r w:rsidR="00C863E1" w:rsidRPr="004D5940">
        <w:rPr>
          <w:rFonts w:ascii="Arial" w:hAnsi="Arial" w:cs="Arial"/>
          <w:lang w:val="en-GB"/>
        </w:rPr>
        <w:t>including reasonable legal expenses) or claim (whether caused by the negligence of a Party, its employees or agents or otherwise) which arise out of or in connection with the provision of the Services or its use or implication.</w:t>
      </w:r>
      <w:bookmarkEnd w:id="25"/>
      <w:bookmarkEnd w:id="27"/>
    </w:p>
    <w:p w14:paraId="401E8ED4" w14:textId="39C23314" w:rsidR="00C863E1" w:rsidRPr="00373C32" w:rsidRDefault="00C863E1" w:rsidP="00CF6C8D">
      <w:pPr>
        <w:pStyle w:val="ListParagraph"/>
        <w:numPr>
          <w:ilvl w:val="1"/>
          <w:numId w:val="4"/>
        </w:numPr>
        <w:spacing w:line="276" w:lineRule="auto"/>
        <w:ind w:left="567" w:hanging="567"/>
        <w:jc w:val="both"/>
        <w:rPr>
          <w:rFonts w:ascii="Arial" w:hAnsi="Arial" w:cs="Arial"/>
          <w:lang w:val="en-GB"/>
        </w:rPr>
      </w:pPr>
      <w:r w:rsidRPr="00331252">
        <w:rPr>
          <w:rFonts w:ascii="Arial" w:hAnsi="Arial" w:cs="Arial"/>
          <w:lang w:val="en-GB"/>
        </w:rPr>
        <w:t xml:space="preserve">Subject to </w:t>
      </w:r>
      <w:r w:rsidR="0039740E">
        <w:rPr>
          <w:rFonts w:ascii="Arial" w:hAnsi="Arial" w:cs="Arial"/>
          <w:lang w:val="en-GB"/>
        </w:rPr>
        <w:t>C</w:t>
      </w:r>
      <w:r w:rsidR="007C3B2C">
        <w:rPr>
          <w:rFonts w:ascii="Arial" w:hAnsi="Arial" w:cs="Arial"/>
          <w:lang w:val="en-GB"/>
        </w:rPr>
        <w:t>onditions</w:t>
      </w:r>
      <w:r w:rsidRPr="00331252">
        <w:rPr>
          <w:rFonts w:ascii="Arial" w:hAnsi="Arial" w:cs="Arial"/>
          <w:lang w:val="en-GB"/>
        </w:rPr>
        <w:t xml:space="preserve"> </w:t>
      </w:r>
      <w:r w:rsidRPr="00331252">
        <w:rPr>
          <w:rFonts w:ascii="Arial" w:hAnsi="Arial" w:cs="Arial"/>
          <w:lang w:val="en-GB"/>
        </w:rPr>
        <w:fldChar w:fldCharType="begin"/>
      </w:r>
      <w:r w:rsidRPr="00331252">
        <w:rPr>
          <w:rFonts w:ascii="Arial" w:hAnsi="Arial" w:cs="Arial"/>
          <w:lang w:val="en-GB"/>
        </w:rPr>
        <w:instrText xml:space="preserve"> REF _Ref387840219 \r \h  \* MERGEFORMAT </w:instrText>
      </w:r>
      <w:r w:rsidRPr="00331252">
        <w:rPr>
          <w:rFonts w:ascii="Arial" w:hAnsi="Arial" w:cs="Arial"/>
          <w:lang w:val="en-GB"/>
        </w:rPr>
      </w:r>
      <w:r w:rsidRPr="00331252">
        <w:rPr>
          <w:rFonts w:ascii="Arial" w:hAnsi="Arial" w:cs="Arial"/>
          <w:lang w:val="en-GB"/>
        </w:rPr>
        <w:fldChar w:fldCharType="separate"/>
      </w:r>
      <w:r w:rsidR="00E97F9F">
        <w:rPr>
          <w:rFonts w:ascii="Arial" w:hAnsi="Arial" w:cs="Arial"/>
          <w:lang w:val="en-GB"/>
        </w:rPr>
        <w:t>16.1</w:t>
      </w:r>
      <w:r w:rsidRPr="00331252">
        <w:rPr>
          <w:rFonts w:ascii="Arial" w:hAnsi="Arial" w:cs="Arial"/>
          <w:lang w:val="en-GB"/>
        </w:rPr>
        <w:fldChar w:fldCharType="end"/>
      </w:r>
      <w:r w:rsidRPr="00331252">
        <w:rPr>
          <w:rFonts w:ascii="Arial" w:hAnsi="Arial" w:cs="Arial"/>
          <w:lang w:val="en-GB"/>
        </w:rPr>
        <w:t xml:space="preserve"> and </w:t>
      </w:r>
      <w:r w:rsidR="003F59AC">
        <w:rPr>
          <w:rFonts w:ascii="Arial" w:hAnsi="Arial" w:cs="Arial"/>
          <w:lang w:val="en-GB"/>
        </w:rPr>
        <w:fldChar w:fldCharType="begin"/>
      </w:r>
      <w:r w:rsidR="003F59AC">
        <w:rPr>
          <w:rFonts w:ascii="Arial" w:hAnsi="Arial" w:cs="Arial"/>
          <w:lang w:val="en-GB"/>
        </w:rPr>
        <w:instrText xml:space="preserve"> REF _Ref400357278 \r \h </w:instrText>
      </w:r>
      <w:r w:rsidR="00373C32">
        <w:rPr>
          <w:rFonts w:ascii="Arial" w:hAnsi="Arial" w:cs="Arial"/>
          <w:lang w:val="en-GB"/>
        </w:rPr>
        <w:instrText xml:space="preserve"> \* MERGEFORMAT </w:instrText>
      </w:r>
      <w:r w:rsidR="003F59AC">
        <w:rPr>
          <w:rFonts w:ascii="Arial" w:hAnsi="Arial" w:cs="Arial"/>
          <w:lang w:val="en-GB"/>
        </w:rPr>
      </w:r>
      <w:r w:rsidR="003F59AC">
        <w:rPr>
          <w:rFonts w:ascii="Arial" w:hAnsi="Arial" w:cs="Arial"/>
          <w:lang w:val="en-GB"/>
        </w:rPr>
        <w:fldChar w:fldCharType="separate"/>
      </w:r>
      <w:r w:rsidR="00E97F9F">
        <w:rPr>
          <w:rFonts w:ascii="Arial" w:hAnsi="Arial" w:cs="Arial"/>
          <w:lang w:val="en-GB"/>
        </w:rPr>
        <w:t>16.3</w:t>
      </w:r>
      <w:r w:rsidR="003F59AC">
        <w:rPr>
          <w:rFonts w:ascii="Arial" w:hAnsi="Arial" w:cs="Arial"/>
          <w:lang w:val="en-GB"/>
        </w:rPr>
        <w:fldChar w:fldCharType="end"/>
      </w:r>
      <w:r w:rsidRPr="00331252">
        <w:rPr>
          <w:rFonts w:ascii="Arial" w:hAnsi="Arial" w:cs="Arial"/>
          <w:lang w:val="en-GB"/>
        </w:rPr>
        <w:t xml:space="preserve">, Catapult limits its </w:t>
      </w:r>
      <w:r w:rsidR="003F59AC">
        <w:rPr>
          <w:rFonts w:ascii="Arial" w:hAnsi="Arial" w:cs="Arial"/>
          <w:lang w:val="en-GB"/>
        </w:rPr>
        <w:t xml:space="preserve">total aggregate </w:t>
      </w:r>
      <w:r w:rsidRPr="00331252">
        <w:rPr>
          <w:rFonts w:ascii="Arial" w:hAnsi="Arial" w:cs="Arial"/>
          <w:lang w:val="en-GB"/>
        </w:rPr>
        <w:t xml:space="preserve">liability </w:t>
      </w:r>
      <w:r w:rsidR="000C4685" w:rsidRPr="009D2A8D">
        <w:rPr>
          <w:rFonts w:ascii="Arial" w:hAnsi="Arial" w:cs="Arial"/>
          <w:lang w:val="en-GB"/>
        </w:rPr>
        <w:t>in contract, tort (including negligence or breach of statutory duty), misrepresentation or otherwise in connection with</w:t>
      </w:r>
      <w:r w:rsidRPr="00331252">
        <w:rPr>
          <w:rFonts w:ascii="Arial" w:hAnsi="Arial" w:cs="Arial"/>
          <w:lang w:val="en-GB"/>
        </w:rPr>
        <w:t xml:space="preserve"> this Agreement to payment of the properly due Fees.</w:t>
      </w:r>
      <w:r w:rsidR="00FB1581">
        <w:rPr>
          <w:rFonts w:ascii="Arial" w:hAnsi="Arial" w:cs="Arial"/>
          <w:lang w:val="en-GB"/>
        </w:rPr>
        <w:t xml:space="preserve"> </w:t>
      </w:r>
    </w:p>
    <w:p w14:paraId="6F5A34B4" w14:textId="38F8EE6A" w:rsidR="00C863E1" w:rsidRPr="00373C32" w:rsidRDefault="00C863E1" w:rsidP="00CF6C8D">
      <w:pPr>
        <w:pStyle w:val="ListParagraph"/>
        <w:numPr>
          <w:ilvl w:val="1"/>
          <w:numId w:val="4"/>
        </w:numPr>
        <w:spacing w:line="276" w:lineRule="auto"/>
        <w:ind w:left="567" w:hanging="567"/>
        <w:jc w:val="both"/>
        <w:rPr>
          <w:rFonts w:ascii="Arial" w:hAnsi="Arial" w:cs="Arial"/>
          <w:lang w:val="en-GB"/>
        </w:rPr>
      </w:pPr>
      <w:r w:rsidRPr="00331252">
        <w:rPr>
          <w:rFonts w:ascii="Arial" w:hAnsi="Arial" w:cs="Arial"/>
          <w:lang w:val="en-GB"/>
        </w:rPr>
        <w:t xml:space="preserve">Subject to </w:t>
      </w:r>
      <w:r w:rsidR="0039740E">
        <w:rPr>
          <w:rFonts w:ascii="Arial" w:hAnsi="Arial" w:cs="Arial"/>
          <w:lang w:val="en-GB"/>
        </w:rPr>
        <w:t>C</w:t>
      </w:r>
      <w:r w:rsidR="007C3B2C">
        <w:rPr>
          <w:rFonts w:ascii="Arial" w:hAnsi="Arial" w:cs="Arial"/>
          <w:lang w:val="en-GB"/>
        </w:rPr>
        <w:t>onditi</w:t>
      </w:r>
      <w:r w:rsidR="007C3B2C" w:rsidRPr="00BB649B">
        <w:rPr>
          <w:rFonts w:ascii="Arial" w:hAnsi="Arial" w:cs="Arial"/>
          <w:lang w:val="en-GB"/>
        </w:rPr>
        <w:t>ons</w:t>
      </w:r>
      <w:r w:rsidRPr="00BB649B">
        <w:rPr>
          <w:rFonts w:ascii="Arial" w:hAnsi="Arial" w:cs="Arial"/>
          <w:lang w:val="en-GB"/>
        </w:rPr>
        <w:t xml:space="preserve"> </w:t>
      </w:r>
      <w:r w:rsidRPr="00BB649B">
        <w:rPr>
          <w:rFonts w:ascii="Arial" w:hAnsi="Arial" w:cs="Arial"/>
          <w:lang w:val="en-GB"/>
        </w:rPr>
        <w:fldChar w:fldCharType="begin"/>
      </w:r>
      <w:r w:rsidRPr="00BB649B">
        <w:rPr>
          <w:rFonts w:ascii="Arial" w:hAnsi="Arial" w:cs="Arial"/>
          <w:lang w:val="en-GB"/>
        </w:rPr>
        <w:instrText xml:space="preserve"> REF _Ref387840219 \r \h  \* MERGEFORMAT </w:instrText>
      </w:r>
      <w:r w:rsidRPr="00BB649B">
        <w:rPr>
          <w:rFonts w:ascii="Arial" w:hAnsi="Arial" w:cs="Arial"/>
          <w:lang w:val="en-GB"/>
        </w:rPr>
      </w:r>
      <w:r w:rsidRPr="00BB649B">
        <w:rPr>
          <w:rFonts w:ascii="Arial" w:hAnsi="Arial" w:cs="Arial"/>
          <w:lang w:val="en-GB"/>
        </w:rPr>
        <w:fldChar w:fldCharType="separate"/>
      </w:r>
      <w:r w:rsidR="00E97F9F">
        <w:rPr>
          <w:rFonts w:ascii="Arial" w:hAnsi="Arial" w:cs="Arial"/>
          <w:lang w:val="en-GB"/>
        </w:rPr>
        <w:t>16.1</w:t>
      </w:r>
      <w:r w:rsidRPr="00BB649B">
        <w:rPr>
          <w:rFonts w:ascii="Arial" w:hAnsi="Arial" w:cs="Arial"/>
          <w:lang w:val="en-GB"/>
        </w:rPr>
        <w:fldChar w:fldCharType="end"/>
      </w:r>
      <w:r w:rsidR="006A78E0" w:rsidRPr="00BB649B">
        <w:rPr>
          <w:rFonts w:ascii="Arial" w:hAnsi="Arial" w:cs="Arial"/>
          <w:lang w:val="en-GB"/>
        </w:rPr>
        <w:t xml:space="preserve">, </w:t>
      </w:r>
      <w:r w:rsidRPr="00BB649B">
        <w:rPr>
          <w:rFonts w:ascii="Arial" w:hAnsi="Arial" w:cs="Arial"/>
          <w:lang w:val="en-GB"/>
        </w:rPr>
        <w:t xml:space="preserve">and </w:t>
      </w:r>
      <w:r w:rsidR="003F59AC">
        <w:rPr>
          <w:rFonts w:ascii="Arial" w:hAnsi="Arial" w:cs="Arial"/>
          <w:lang w:val="en-GB"/>
        </w:rPr>
        <w:fldChar w:fldCharType="begin"/>
      </w:r>
      <w:r w:rsidR="003F59AC">
        <w:rPr>
          <w:rFonts w:ascii="Arial" w:hAnsi="Arial" w:cs="Arial"/>
          <w:lang w:val="en-GB"/>
        </w:rPr>
        <w:instrText xml:space="preserve"> REF _Ref400357278 \r \h </w:instrText>
      </w:r>
      <w:r w:rsidR="00373C32">
        <w:rPr>
          <w:rFonts w:ascii="Arial" w:hAnsi="Arial" w:cs="Arial"/>
          <w:lang w:val="en-GB"/>
        </w:rPr>
        <w:instrText xml:space="preserve"> \* MERGEFORMAT </w:instrText>
      </w:r>
      <w:r w:rsidR="003F59AC">
        <w:rPr>
          <w:rFonts w:ascii="Arial" w:hAnsi="Arial" w:cs="Arial"/>
          <w:lang w:val="en-GB"/>
        </w:rPr>
      </w:r>
      <w:r w:rsidR="003F59AC">
        <w:rPr>
          <w:rFonts w:ascii="Arial" w:hAnsi="Arial" w:cs="Arial"/>
          <w:lang w:val="en-GB"/>
        </w:rPr>
        <w:fldChar w:fldCharType="separate"/>
      </w:r>
      <w:r w:rsidR="00E97F9F">
        <w:rPr>
          <w:rFonts w:ascii="Arial" w:hAnsi="Arial" w:cs="Arial"/>
          <w:lang w:val="en-GB"/>
        </w:rPr>
        <w:t>16.3</w:t>
      </w:r>
      <w:r w:rsidR="003F59AC">
        <w:rPr>
          <w:rFonts w:ascii="Arial" w:hAnsi="Arial" w:cs="Arial"/>
          <w:lang w:val="en-GB"/>
        </w:rPr>
        <w:fldChar w:fldCharType="end"/>
      </w:r>
      <w:r w:rsidRPr="00BB649B">
        <w:rPr>
          <w:rFonts w:ascii="Arial" w:hAnsi="Arial" w:cs="Arial"/>
          <w:lang w:val="en-GB"/>
        </w:rPr>
        <w:t xml:space="preserve">, the </w:t>
      </w:r>
      <w:r w:rsidR="0039740E">
        <w:rPr>
          <w:rFonts w:ascii="Arial" w:hAnsi="Arial" w:cs="Arial"/>
          <w:lang w:val="en-GB"/>
        </w:rPr>
        <w:t xml:space="preserve">Supplier’s </w:t>
      </w:r>
      <w:r w:rsidRPr="00BB649B">
        <w:rPr>
          <w:rFonts w:ascii="Arial" w:hAnsi="Arial" w:cs="Arial"/>
          <w:lang w:val="en-GB"/>
        </w:rPr>
        <w:t xml:space="preserve">liability </w:t>
      </w:r>
      <w:r w:rsidR="000C4685" w:rsidRPr="009D2A8D">
        <w:rPr>
          <w:rFonts w:ascii="Arial" w:hAnsi="Arial" w:cs="Arial"/>
          <w:lang w:val="en-GB"/>
        </w:rPr>
        <w:t>in contract, tort (including negligence or breach of statutory duty), misrepresentation or otherwise in connection with</w:t>
      </w:r>
      <w:r w:rsidR="000C4685" w:rsidRPr="00BB649B">
        <w:rPr>
          <w:rFonts w:ascii="Arial" w:hAnsi="Arial" w:cs="Arial"/>
          <w:lang w:val="en-GB"/>
        </w:rPr>
        <w:t xml:space="preserve"> </w:t>
      </w:r>
      <w:r w:rsidRPr="00BB649B">
        <w:rPr>
          <w:rFonts w:ascii="Arial" w:hAnsi="Arial" w:cs="Arial"/>
          <w:lang w:val="en-GB"/>
        </w:rPr>
        <w:t xml:space="preserve">this Agreement </w:t>
      </w:r>
      <w:r w:rsidR="00BB649B" w:rsidRPr="00BB649B">
        <w:rPr>
          <w:rFonts w:ascii="Arial" w:hAnsi="Arial" w:cs="Arial"/>
          <w:lang w:val="en-GB"/>
        </w:rPr>
        <w:t>other than th</w:t>
      </w:r>
      <w:r w:rsidR="00B6177D">
        <w:rPr>
          <w:rFonts w:ascii="Arial" w:hAnsi="Arial" w:cs="Arial"/>
          <w:lang w:val="en-GB"/>
        </w:rPr>
        <w:t>ose</w:t>
      </w:r>
      <w:r w:rsidR="00BB649B" w:rsidRPr="00BB649B">
        <w:rPr>
          <w:rFonts w:ascii="Arial" w:hAnsi="Arial" w:cs="Arial"/>
          <w:lang w:val="en-GB"/>
        </w:rPr>
        <w:t xml:space="preserve"> arising under </w:t>
      </w:r>
      <w:r w:rsidR="0039740E">
        <w:rPr>
          <w:rFonts w:ascii="Arial" w:hAnsi="Arial" w:cs="Arial"/>
          <w:lang w:val="en-GB"/>
        </w:rPr>
        <w:t>C</w:t>
      </w:r>
      <w:r w:rsidR="00BB649B" w:rsidRPr="00BB649B">
        <w:rPr>
          <w:rFonts w:ascii="Arial" w:hAnsi="Arial" w:cs="Arial"/>
          <w:lang w:val="en-GB"/>
        </w:rPr>
        <w:t>ondition</w:t>
      </w:r>
      <w:r w:rsidR="00B6177D">
        <w:rPr>
          <w:rFonts w:ascii="Arial" w:hAnsi="Arial" w:cs="Arial"/>
          <w:lang w:val="en-GB"/>
        </w:rPr>
        <w:t xml:space="preserve">s </w:t>
      </w:r>
      <w:r w:rsidR="0039740E">
        <w:rPr>
          <w:rFonts w:ascii="Arial" w:hAnsi="Arial" w:cs="Arial"/>
          <w:lang w:val="en-GB"/>
        </w:rPr>
        <w:t xml:space="preserve">for </w:t>
      </w:r>
      <w:r w:rsidR="00B6177D">
        <w:rPr>
          <w:rFonts w:ascii="Arial" w:hAnsi="Arial" w:cs="Arial"/>
          <w:lang w:val="en-GB"/>
        </w:rPr>
        <w:t>IP indemnity</w:t>
      </w:r>
      <w:r w:rsidR="0039740E">
        <w:rPr>
          <w:rFonts w:ascii="Arial" w:hAnsi="Arial" w:cs="Arial"/>
          <w:lang w:val="en-GB"/>
        </w:rPr>
        <w:t xml:space="preserve"> </w:t>
      </w:r>
      <w:r w:rsidR="00B6177D">
        <w:rPr>
          <w:rFonts w:ascii="Arial" w:hAnsi="Arial" w:cs="Arial"/>
          <w:lang w:val="en-GB"/>
        </w:rPr>
        <w:t xml:space="preserve">and Confidential Information </w:t>
      </w:r>
      <w:r w:rsidRPr="00331252">
        <w:rPr>
          <w:rFonts w:ascii="Arial" w:hAnsi="Arial" w:cs="Arial"/>
          <w:lang w:val="en-GB"/>
        </w:rPr>
        <w:t xml:space="preserve">shall be limited to </w:t>
      </w:r>
      <w:r w:rsidR="00846D89">
        <w:rPr>
          <w:rFonts w:ascii="Arial" w:hAnsi="Arial" w:cs="Arial"/>
          <w:lang w:val="en-GB"/>
        </w:rPr>
        <w:t xml:space="preserve">the </w:t>
      </w:r>
      <w:r w:rsidR="000C4685">
        <w:rPr>
          <w:rFonts w:ascii="Arial" w:hAnsi="Arial" w:cs="Arial"/>
          <w:lang w:val="en-GB"/>
        </w:rPr>
        <w:t>Liability C</w:t>
      </w:r>
      <w:r w:rsidR="00846D89">
        <w:rPr>
          <w:rFonts w:ascii="Arial" w:hAnsi="Arial" w:cs="Arial"/>
          <w:lang w:val="en-GB"/>
        </w:rPr>
        <w:t xml:space="preserve">ap </w:t>
      </w:r>
      <w:r w:rsidR="000C4685">
        <w:rPr>
          <w:rFonts w:ascii="Arial" w:hAnsi="Arial" w:cs="Arial"/>
          <w:lang w:val="en-GB"/>
        </w:rPr>
        <w:t>A</w:t>
      </w:r>
      <w:r w:rsidR="00846D89">
        <w:rPr>
          <w:rFonts w:ascii="Arial" w:hAnsi="Arial" w:cs="Arial"/>
          <w:lang w:val="en-GB"/>
        </w:rPr>
        <w:t>mount set out in the Contract Data</w:t>
      </w:r>
      <w:r w:rsidRPr="00331252">
        <w:rPr>
          <w:rFonts w:ascii="Arial" w:hAnsi="Arial" w:cs="Arial"/>
          <w:lang w:val="en-GB"/>
        </w:rPr>
        <w:t>.</w:t>
      </w:r>
    </w:p>
    <w:p w14:paraId="72A4C77C" w14:textId="6BCF69FB" w:rsidR="003F59AC" w:rsidRPr="00846D89" w:rsidRDefault="003F59AC" w:rsidP="00CF6C8D">
      <w:pPr>
        <w:pStyle w:val="ListParagraph"/>
        <w:numPr>
          <w:ilvl w:val="1"/>
          <w:numId w:val="4"/>
        </w:numPr>
        <w:spacing w:line="276" w:lineRule="auto"/>
        <w:ind w:left="567" w:hanging="567"/>
        <w:jc w:val="both"/>
        <w:rPr>
          <w:rFonts w:ascii="Arial" w:hAnsi="Arial" w:cs="Arial"/>
          <w:b/>
          <w:lang w:val="en-GB"/>
        </w:rPr>
      </w:pPr>
      <w:r>
        <w:rPr>
          <w:rFonts w:ascii="Arial" w:hAnsi="Arial" w:cs="Arial"/>
          <w:lang w:val="en-GB"/>
        </w:rPr>
        <w:t xml:space="preserve">This </w:t>
      </w:r>
      <w:r w:rsidR="00BC0469">
        <w:rPr>
          <w:rFonts w:ascii="Arial" w:hAnsi="Arial" w:cs="Arial"/>
          <w:lang w:val="en-GB"/>
        </w:rPr>
        <w:t>C</w:t>
      </w:r>
      <w:r>
        <w:rPr>
          <w:rFonts w:ascii="Arial" w:hAnsi="Arial" w:cs="Arial"/>
          <w:lang w:val="en-GB"/>
        </w:rPr>
        <w:t>ondition shall survive termination of the Agreement.</w:t>
      </w:r>
    </w:p>
    <w:p w14:paraId="3685E80B" w14:textId="77777777" w:rsidR="00846D89" w:rsidRPr="00331252" w:rsidRDefault="00846D89" w:rsidP="00846D89">
      <w:pPr>
        <w:pStyle w:val="ListParagraph"/>
        <w:tabs>
          <w:tab w:val="left" w:pos="567"/>
        </w:tabs>
        <w:spacing w:line="276" w:lineRule="auto"/>
        <w:ind w:left="567"/>
        <w:jc w:val="both"/>
        <w:rPr>
          <w:rFonts w:ascii="Arial" w:hAnsi="Arial" w:cs="Arial"/>
          <w:b/>
          <w:lang w:val="en-GB"/>
        </w:rPr>
      </w:pPr>
    </w:p>
    <w:p w14:paraId="57DEC39F" w14:textId="77777777" w:rsidR="00C863E1" w:rsidRPr="00331252" w:rsidRDefault="00C863E1" w:rsidP="00231F7D">
      <w:pPr>
        <w:pStyle w:val="ListParagraph"/>
        <w:numPr>
          <w:ilvl w:val="0"/>
          <w:numId w:val="4"/>
        </w:numPr>
        <w:tabs>
          <w:tab w:val="left" w:pos="709"/>
        </w:tabs>
        <w:spacing w:line="276" w:lineRule="auto"/>
        <w:ind w:left="567" w:hanging="567"/>
        <w:jc w:val="both"/>
        <w:rPr>
          <w:rFonts w:ascii="Arial" w:hAnsi="Arial" w:cs="Arial"/>
          <w:b/>
          <w:lang w:val="en-GB"/>
        </w:rPr>
      </w:pPr>
      <w:r w:rsidRPr="00331252">
        <w:rPr>
          <w:rFonts w:ascii="Arial" w:hAnsi="Arial" w:cs="Arial"/>
          <w:b/>
          <w:lang w:val="en-GB"/>
        </w:rPr>
        <w:t>NOTICES</w:t>
      </w:r>
    </w:p>
    <w:p w14:paraId="18039BD5" w14:textId="77777777" w:rsidR="000C4685" w:rsidRPr="00CF6C8D" w:rsidRDefault="000C4685" w:rsidP="00CF6C8D">
      <w:pPr>
        <w:pStyle w:val="ListParagraph"/>
        <w:numPr>
          <w:ilvl w:val="1"/>
          <w:numId w:val="4"/>
        </w:numPr>
        <w:spacing w:line="276" w:lineRule="auto"/>
        <w:ind w:left="567" w:hanging="567"/>
        <w:jc w:val="both"/>
        <w:rPr>
          <w:rFonts w:ascii="Arial" w:hAnsi="Arial" w:cs="Arial"/>
          <w:lang w:val="en-GB"/>
        </w:rPr>
      </w:pPr>
      <w:r w:rsidRPr="00CF6C8D">
        <w:rPr>
          <w:rFonts w:ascii="Arial" w:hAnsi="Arial" w:cs="Arial"/>
          <w:lang w:val="en-GB"/>
        </w:rPr>
        <w:t>Any notices sent under this Agreement must be in writing.  Notice by email is deemed to be in writing.</w:t>
      </w:r>
    </w:p>
    <w:p w14:paraId="5D7DF186" w14:textId="77777777" w:rsidR="000C4685" w:rsidRDefault="000C4685" w:rsidP="00CF6C8D">
      <w:pPr>
        <w:pStyle w:val="ListParagraph"/>
        <w:numPr>
          <w:ilvl w:val="1"/>
          <w:numId w:val="4"/>
        </w:numPr>
        <w:spacing w:line="276" w:lineRule="auto"/>
        <w:ind w:left="567" w:hanging="567"/>
        <w:jc w:val="both"/>
        <w:rPr>
          <w:rFonts w:ascii="Arial" w:hAnsi="Arial" w:cs="Arial"/>
          <w:bCs/>
          <w:lang w:val="en-GB"/>
        </w:rPr>
      </w:pPr>
      <w:r w:rsidRPr="00CF6C8D">
        <w:rPr>
          <w:rFonts w:ascii="Arial" w:hAnsi="Arial" w:cs="Arial"/>
          <w:lang w:val="en-GB"/>
        </w:rPr>
        <w:t>Notices</w:t>
      </w:r>
      <w:r w:rsidRPr="000C4685">
        <w:rPr>
          <w:rFonts w:ascii="Arial" w:hAnsi="Arial" w:cs="Arial"/>
          <w:bCs/>
          <w:lang w:val="en-GB"/>
        </w:rPr>
        <w:t xml:space="preserve"> may be served in the ways set out below at the addresses set out at the top of this Agreement or at such</w:t>
      </w:r>
      <w:r w:rsidR="00860C00">
        <w:rPr>
          <w:rFonts w:ascii="Arial" w:hAnsi="Arial" w:cs="Arial"/>
          <w:bCs/>
          <w:lang w:val="en-GB"/>
        </w:rPr>
        <w:t xml:space="preserve"> other address as the relevant P</w:t>
      </w:r>
      <w:r w:rsidRPr="000C4685">
        <w:rPr>
          <w:rFonts w:ascii="Arial" w:hAnsi="Arial" w:cs="Arial"/>
          <w:bCs/>
          <w:lang w:val="en-GB"/>
        </w:rPr>
        <w:t>art</w:t>
      </w:r>
      <w:r w:rsidR="00860C00">
        <w:rPr>
          <w:rFonts w:ascii="Arial" w:hAnsi="Arial" w:cs="Arial"/>
          <w:bCs/>
          <w:lang w:val="en-GB"/>
        </w:rPr>
        <w:t>y may give notice to the other P</w:t>
      </w:r>
      <w:r w:rsidRPr="000C4685">
        <w:rPr>
          <w:rFonts w:ascii="Arial" w:hAnsi="Arial" w:cs="Arial"/>
          <w:bCs/>
          <w:lang w:val="en-GB"/>
        </w:rPr>
        <w:t>arty for the purpose of service of notices under this Agreement and, the following table sets out the respective deemed time and proof of service:</w:t>
      </w:r>
    </w:p>
    <w:p w14:paraId="43A795E5" w14:textId="77777777" w:rsidR="000C4685" w:rsidRDefault="000C4685" w:rsidP="000C4685">
      <w:pPr>
        <w:pStyle w:val="ListParagraph"/>
        <w:tabs>
          <w:tab w:val="left" w:pos="567"/>
        </w:tabs>
        <w:ind w:left="792"/>
        <w:jc w:val="both"/>
        <w:rPr>
          <w:rFonts w:ascii="Arial" w:hAnsi="Arial" w:cs="Arial"/>
          <w:bCs/>
          <w:lang w:val="en-GB"/>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2693"/>
        <w:gridCol w:w="3180"/>
      </w:tblGrid>
      <w:tr w:rsidR="000C4685" w:rsidRPr="000C4685" w14:paraId="070ACB2C" w14:textId="77777777" w:rsidTr="007F2CF5">
        <w:tc>
          <w:tcPr>
            <w:tcW w:w="2552" w:type="dxa"/>
            <w:shd w:val="clear" w:color="auto" w:fill="auto"/>
          </w:tcPr>
          <w:p w14:paraId="0F2E4178" w14:textId="77777777" w:rsidR="000C4685" w:rsidRPr="000C4685" w:rsidRDefault="000C4685" w:rsidP="00BC0469">
            <w:pPr>
              <w:spacing w:line="360" w:lineRule="atLeast"/>
              <w:ind w:left="83"/>
              <w:jc w:val="both"/>
              <w:rPr>
                <w:rFonts w:ascii="Arial" w:eastAsiaTheme="minorHAnsi" w:hAnsi="Arial" w:cstheme="minorBidi"/>
                <w:b/>
                <w:lang w:val="en-GB"/>
              </w:rPr>
            </w:pPr>
            <w:r w:rsidRPr="000C4685">
              <w:rPr>
                <w:rFonts w:ascii="Arial" w:eastAsiaTheme="minorHAnsi" w:hAnsi="Arial" w:cstheme="minorBidi"/>
                <w:b/>
                <w:lang w:val="en-GB"/>
              </w:rPr>
              <w:t>Manner of Delivery</w:t>
            </w:r>
          </w:p>
        </w:tc>
        <w:tc>
          <w:tcPr>
            <w:tcW w:w="2693" w:type="dxa"/>
            <w:shd w:val="clear" w:color="auto" w:fill="auto"/>
          </w:tcPr>
          <w:p w14:paraId="7C9252CF" w14:textId="77777777" w:rsidR="000C4685" w:rsidRPr="000C4685" w:rsidRDefault="000C4685" w:rsidP="00BC0469">
            <w:pPr>
              <w:spacing w:line="360" w:lineRule="atLeast"/>
              <w:ind w:left="51"/>
              <w:jc w:val="both"/>
              <w:rPr>
                <w:rFonts w:ascii="Arial" w:eastAsiaTheme="minorHAnsi" w:hAnsi="Arial" w:cstheme="minorBidi"/>
                <w:b/>
                <w:lang w:val="en-GB"/>
              </w:rPr>
            </w:pPr>
            <w:r w:rsidRPr="000C4685">
              <w:rPr>
                <w:rFonts w:ascii="Arial" w:eastAsiaTheme="minorHAnsi" w:hAnsi="Arial" w:cstheme="minorBidi"/>
                <w:b/>
                <w:lang w:val="en-GB"/>
              </w:rPr>
              <w:t>Deemed time of delivery</w:t>
            </w:r>
          </w:p>
        </w:tc>
        <w:tc>
          <w:tcPr>
            <w:tcW w:w="3180" w:type="dxa"/>
            <w:shd w:val="clear" w:color="auto" w:fill="auto"/>
          </w:tcPr>
          <w:p w14:paraId="147FD493" w14:textId="77777777" w:rsidR="000C4685" w:rsidRPr="000C4685" w:rsidRDefault="000C4685" w:rsidP="00BC0469">
            <w:pPr>
              <w:spacing w:line="360" w:lineRule="atLeast"/>
              <w:ind w:left="58"/>
              <w:jc w:val="both"/>
              <w:rPr>
                <w:rFonts w:ascii="Arial" w:eastAsiaTheme="minorHAnsi" w:hAnsi="Arial" w:cstheme="minorBidi"/>
                <w:b/>
                <w:lang w:val="en-GB"/>
              </w:rPr>
            </w:pPr>
            <w:r w:rsidRPr="000C4685">
              <w:rPr>
                <w:rFonts w:ascii="Arial" w:eastAsiaTheme="minorHAnsi" w:hAnsi="Arial" w:cstheme="minorBidi"/>
                <w:b/>
                <w:lang w:val="en-GB"/>
              </w:rPr>
              <w:t>Proof of Service</w:t>
            </w:r>
          </w:p>
        </w:tc>
      </w:tr>
      <w:tr w:rsidR="000C4685" w:rsidRPr="000C4685" w14:paraId="5690A3E7" w14:textId="77777777" w:rsidTr="007F2CF5">
        <w:tc>
          <w:tcPr>
            <w:tcW w:w="2552" w:type="dxa"/>
            <w:shd w:val="clear" w:color="auto" w:fill="auto"/>
          </w:tcPr>
          <w:p w14:paraId="4420FA33" w14:textId="77777777" w:rsidR="000C4685" w:rsidRPr="000C4685" w:rsidRDefault="000C4685" w:rsidP="00BC0469">
            <w:pPr>
              <w:ind w:left="83"/>
              <w:jc w:val="both"/>
              <w:rPr>
                <w:rFonts w:ascii="Arial" w:eastAsiaTheme="minorHAnsi" w:hAnsi="Arial" w:cstheme="minorBidi"/>
                <w:lang w:val="en-GB"/>
              </w:rPr>
            </w:pPr>
            <w:r w:rsidRPr="000C4685">
              <w:rPr>
                <w:rFonts w:ascii="Arial" w:eastAsiaTheme="minorHAnsi" w:hAnsi="Arial" w:cstheme="minorBidi"/>
                <w:lang w:val="en-GB"/>
              </w:rPr>
              <w:t>Personal delivery</w:t>
            </w:r>
          </w:p>
        </w:tc>
        <w:tc>
          <w:tcPr>
            <w:tcW w:w="2693" w:type="dxa"/>
            <w:shd w:val="clear" w:color="auto" w:fill="auto"/>
          </w:tcPr>
          <w:p w14:paraId="402B5E9A" w14:textId="77777777" w:rsidR="000C4685" w:rsidRPr="000C4685" w:rsidRDefault="000C4685" w:rsidP="00BC0469">
            <w:pPr>
              <w:ind w:left="51"/>
              <w:jc w:val="both"/>
              <w:rPr>
                <w:rFonts w:ascii="Arial" w:eastAsiaTheme="minorHAnsi" w:hAnsi="Arial" w:cstheme="minorBidi"/>
                <w:lang w:val="en-GB"/>
              </w:rPr>
            </w:pPr>
            <w:r w:rsidRPr="000C4685">
              <w:rPr>
                <w:rFonts w:ascii="Arial" w:eastAsiaTheme="minorHAnsi" w:hAnsi="Arial" w:cstheme="minorBidi"/>
                <w:lang w:val="en-GB"/>
              </w:rPr>
              <w:t>On delivery, provided delivery is between 9.00am and 5.00pm on a Business Day</w:t>
            </w:r>
            <w:r w:rsidR="004D5940">
              <w:rPr>
                <w:rFonts w:ascii="Arial" w:eastAsiaTheme="minorHAnsi" w:hAnsi="Arial" w:cstheme="minorBidi"/>
                <w:lang w:val="en-GB"/>
              </w:rPr>
              <w:t>.</w:t>
            </w:r>
          </w:p>
        </w:tc>
        <w:tc>
          <w:tcPr>
            <w:tcW w:w="3180" w:type="dxa"/>
            <w:shd w:val="clear" w:color="auto" w:fill="auto"/>
          </w:tcPr>
          <w:p w14:paraId="5AD91F3F" w14:textId="77777777" w:rsidR="000C4685" w:rsidRPr="000C4685" w:rsidRDefault="004D5940" w:rsidP="00BC0469">
            <w:pPr>
              <w:ind w:left="58"/>
              <w:jc w:val="both"/>
              <w:rPr>
                <w:rFonts w:ascii="Arial" w:eastAsiaTheme="minorHAnsi" w:hAnsi="Arial" w:cstheme="minorBidi"/>
                <w:lang w:val="en-GB"/>
              </w:rPr>
            </w:pPr>
            <w:r w:rsidRPr="000C4685">
              <w:rPr>
                <w:rFonts w:ascii="Arial" w:eastAsiaTheme="minorHAnsi" w:hAnsi="Arial" w:cstheme="minorBidi"/>
                <w:lang w:val="en-GB"/>
              </w:rPr>
              <w:t>Properly</w:t>
            </w:r>
            <w:r w:rsidR="000C4685" w:rsidRPr="000C4685">
              <w:rPr>
                <w:rFonts w:ascii="Arial" w:eastAsiaTheme="minorHAnsi" w:hAnsi="Arial" w:cstheme="minorBidi"/>
                <w:lang w:val="en-GB"/>
              </w:rPr>
              <w:t xml:space="preserve"> addressed and delivered</w:t>
            </w:r>
            <w:r>
              <w:rPr>
                <w:rFonts w:ascii="Arial" w:eastAsiaTheme="minorHAnsi" w:hAnsi="Arial" w:cstheme="minorBidi"/>
                <w:lang w:val="en-GB"/>
              </w:rPr>
              <w:t>.</w:t>
            </w:r>
          </w:p>
        </w:tc>
      </w:tr>
      <w:tr w:rsidR="000C4685" w:rsidRPr="000C4685" w14:paraId="2396DEC6" w14:textId="77777777" w:rsidTr="007F2CF5">
        <w:tc>
          <w:tcPr>
            <w:tcW w:w="2552" w:type="dxa"/>
            <w:shd w:val="clear" w:color="auto" w:fill="auto"/>
          </w:tcPr>
          <w:p w14:paraId="05ECC3F7" w14:textId="77777777" w:rsidR="000C4685" w:rsidRPr="000C4685" w:rsidRDefault="000C4685" w:rsidP="00BC0469">
            <w:pPr>
              <w:ind w:left="83"/>
              <w:jc w:val="both"/>
              <w:rPr>
                <w:rFonts w:ascii="Arial" w:eastAsiaTheme="minorHAnsi" w:hAnsi="Arial" w:cstheme="minorBidi"/>
                <w:lang w:val="en-GB"/>
              </w:rPr>
            </w:pPr>
            <w:r w:rsidRPr="000C4685">
              <w:rPr>
                <w:rFonts w:ascii="Arial" w:eastAsiaTheme="minorHAnsi" w:hAnsi="Arial" w:cstheme="minorBidi"/>
                <w:lang w:val="en-GB"/>
              </w:rPr>
              <w:t>Prepaid first class recorded delivery domestic postal service</w:t>
            </w:r>
          </w:p>
        </w:tc>
        <w:tc>
          <w:tcPr>
            <w:tcW w:w="2693" w:type="dxa"/>
            <w:shd w:val="clear" w:color="auto" w:fill="auto"/>
          </w:tcPr>
          <w:p w14:paraId="6726958C" w14:textId="77777777" w:rsidR="000C4685" w:rsidRPr="000C4685" w:rsidRDefault="000C4685" w:rsidP="00BC0469">
            <w:pPr>
              <w:ind w:left="83"/>
              <w:jc w:val="both"/>
              <w:rPr>
                <w:rFonts w:ascii="Arial" w:eastAsiaTheme="minorHAnsi" w:hAnsi="Arial" w:cstheme="minorBidi"/>
                <w:lang w:val="en-GB"/>
              </w:rPr>
            </w:pPr>
            <w:r w:rsidRPr="000C4685">
              <w:rPr>
                <w:rFonts w:ascii="Arial" w:eastAsiaTheme="minorHAnsi" w:hAnsi="Arial" w:cstheme="minorBidi"/>
                <w:lang w:val="en-GB"/>
              </w:rPr>
              <w:t>9.00am on the second Business Day after posting or at the time and date r</w:t>
            </w:r>
            <w:r w:rsidR="004D5940">
              <w:rPr>
                <w:rFonts w:ascii="Arial" w:eastAsiaTheme="minorHAnsi" w:hAnsi="Arial" w:cstheme="minorBidi"/>
                <w:lang w:val="en-GB"/>
              </w:rPr>
              <w:t>ecorded by the delivery service.</w:t>
            </w:r>
          </w:p>
        </w:tc>
        <w:tc>
          <w:tcPr>
            <w:tcW w:w="3180" w:type="dxa"/>
            <w:shd w:val="clear" w:color="auto" w:fill="auto"/>
          </w:tcPr>
          <w:p w14:paraId="4E440C40" w14:textId="77777777" w:rsidR="000C4685" w:rsidRPr="000C4685" w:rsidRDefault="004D5940" w:rsidP="00BC0469">
            <w:pPr>
              <w:ind w:left="83"/>
              <w:jc w:val="both"/>
              <w:rPr>
                <w:rFonts w:ascii="Arial" w:eastAsiaTheme="minorHAnsi" w:hAnsi="Arial" w:cstheme="minorBidi"/>
                <w:lang w:val="en-GB"/>
              </w:rPr>
            </w:pPr>
            <w:r>
              <w:rPr>
                <w:rFonts w:ascii="Arial" w:eastAsiaTheme="minorHAnsi" w:hAnsi="Arial" w:cstheme="minorBidi"/>
                <w:lang w:val="en-GB"/>
              </w:rPr>
              <w:t>P</w:t>
            </w:r>
            <w:r w:rsidR="000C4685" w:rsidRPr="000C4685">
              <w:rPr>
                <w:rFonts w:ascii="Arial" w:eastAsiaTheme="minorHAnsi" w:hAnsi="Arial" w:cstheme="minorBidi"/>
                <w:lang w:val="en-GB"/>
              </w:rPr>
              <w:t>roperly addressed prepaid and posted</w:t>
            </w:r>
            <w:r>
              <w:rPr>
                <w:rFonts w:ascii="Arial" w:eastAsiaTheme="minorHAnsi" w:hAnsi="Arial" w:cstheme="minorBidi"/>
                <w:lang w:val="en-GB"/>
              </w:rPr>
              <w:t>.</w:t>
            </w:r>
          </w:p>
        </w:tc>
      </w:tr>
      <w:tr w:rsidR="000C4685" w:rsidRPr="000C4685" w14:paraId="4D9F6A6E" w14:textId="77777777" w:rsidTr="007F2CF5">
        <w:tc>
          <w:tcPr>
            <w:tcW w:w="2552" w:type="dxa"/>
            <w:shd w:val="clear" w:color="auto" w:fill="auto"/>
          </w:tcPr>
          <w:p w14:paraId="6DED1E81" w14:textId="77777777" w:rsidR="000C4685" w:rsidRPr="000C4685" w:rsidRDefault="000C4685" w:rsidP="00BC0469">
            <w:pPr>
              <w:ind w:left="83"/>
              <w:jc w:val="both"/>
              <w:rPr>
                <w:rFonts w:ascii="Arial" w:eastAsiaTheme="minorHAnsi" w:hAnsi="Arial" w:cstheme="minorBidi"/>
                <w:lang w:val="en-GB"/>
              </w:rPr>
            </w:pPr>
            <w:r w:rsidRPr="000C4685">
              <w:rPr>
                <w:rFonts w:ascii="Arial" w:eastAsiaTheme="minorHAnsi" w:hAnsi="Arial" w:cstheme="minorBidi"/>
                <w:lang w:val="en-GB"/>
              </w:rPr>
              <w:t>e-mail</w:t>
            </w:r>
          </w:p>
        </w:tc>
        <w:tc>
          <w:tcPr>
            <w:tcW w:w="2693" w:type="dxa"/>
            <w:shd w:val="clear" w:color="auto" w:fill="auto"/>
          </w:tcPr>
          <w:p w14:paraId="3CB82D21" w14:textId="77777777" w:rsidR="000C4685" w:rsidRPr="000C4685" w:rsidRDefault="000C4685" w:rsidP="00BC0469">
            <w:pPr>
              <w:ind w:left="83"/>
              <w:jc w:val="both"/>
              <w:rPr>
                <w:rFonts w:ascii="Arial" w:eastAsiaTheme="minorHAnsi" w:hAnsi="Arial" w:cstheme="minorBidi"/>
                <w:lang w:val="en-GB"/>
              </w:rPr>
            </w:pPr>
            <w:r w:rsidRPr="000C4685">
              <w:rPr>
                <w:rFonts w:ascii="Arial" w:eastAsiaTheme="minorHAnsi" w:hAnsi="Arial" w:cstheme="minorBidi"/>
                <w:lang w:val="en-GB"/>
              </w:rPr>
              <w:t>9.00am on the first Business Day after sending</w:t>
            </w:r>
            <w:r w:rsidR="004D5940">
              <w:rPr>
                <w:rFonts w:ascii="Arial" w:eastAsiaTheme="minorHAnsi" w:hAnsi="Arial" w:cstheme="minorBidi"/>
                <w:lang w:val="en-GB"/>
              </w:rPr>
              <w:t>.</w:t>
            </w:r>
          </w:p>
        </w:tc>
        <w:tc>
          <w:tcPr>
            <w:tcW w:w="3180" w:type="dxa"/>
            <w:shd w:val="clear" w:color="auto" w:fill="auto"/>
          </w:tcPr>
          <w:p w14:paraId="00A824FB" w14:textId="77777777" w:rsidR="000C4685" w:rsidRPr="000C4685" w:rsidRDefault="004D5940" w:rsidP="00BC0469">
            <w:pPr>
              <w:ind w:left="83"/>
              <w:jc w:val="both"/>
              <w:rPr>
                <w:rFonts w:ascii="Arial" w:eastAsiaTheme="minorHAnsi" w:hAnsi="Arial" w:cstheme="minorBidi"/>
                <w:lang w:val="en-GB"/>
              </w:rPr>
            </w:pPr>
            <w:r>
              <w:rPr>
                <w:rFonts w:ascii="Arial" w:eastAsiaTheme="minorHAnsi" w:hAnsi="Arial" w:cstheme="minorBidi"/>
                <w:lang w:val="en-GB"/>
              </w:rPr>
              <w:t>D</w:t>
            </w:r>
            <w:r w:rsidR="000C4685" w:rsidRPr="000C4685">
              <w:rPr>
                <w:rFonts w:ascii="Arial" w:eastAsiaTheme="minorHAnsi" w:hAnsi="Arial" w:cstheme="minorBidi"/>
                <w:lang w:val="en-GB"/>
              </w:rPr>
              <w:t>espatched in a legible and complete form to the correct e-mail address without any error message</w:t>
            </w:r>
            <w:r>
              <w:rPr>
                <w:rFonts w:ascii="Arial" w:eastAsiaTheme="minorHAnsi" w:hAnsi="Arial" w:cstheme="minorBidi"/>
                <w:lang w:val="en-GB"/>
              </w:rPr>
              <w:t>.</w:t>
            </w:r>
          </w:p>
        </w:tc>
      </w:tr>
    </w:tbl>
    <w:p w14:paraId="77C2CF1B" w14:textId="77777777" w:rsidR="000C4685" w:rsidRPr="000C4685" w:rsidRDefault="000C4685" w:rsidP="000C4685">
      <w:pPr>
        <w:pStyle w:val="ListParagraph"/>
        <w:tabs>
          <w:tab w:val="left" w:pos="567"/>
        </w:tabs>
        <w:ind w:left="792"/>
        <w:jc w:val="both"/>
        <w:rPr>
          <w:rFonts w:ascii="Arial" w:hAnsi="Arial" w:cs="Arial"/>
          <w:bCs/>
          <w:lang w:val="en-GB"/>
        </w:rPr>
      </w:pPr>
    </w:p>
    <w:p w14:paraId="07903F9D" w14:textId="77777777" w:rsidR="00D35065" w:rsidRPr="00331252" w:rsidRDefault="00D35065" w:rsidP="00D35065">
      <w:pPr>
        <w:pStyle w:val="ListParagraph"/>
        <w:tabs>
          <w:tab w:val="left" w:pos="567"/>
        </w:tabs>
        <w:spacing w:line="276" w:lineRule="auto"/>
        <w:ind w:left="1276"/>
        <w:jc w:val="both"/>
        <w:rPr>
          <w:rFonts w:ascii="Arial" w:hAnsi="Arial" w:cs="Arial"/>
          <w:b/>
          <w:lang w:val="en-GB"/>
        </w:rPr>
      </w:pPr>
    </w:p>
    <w:p w14:paraId="43E526CD" w14:textId="77777777" w:rsidR="00C863E1" w:rsidRPr="00331252" w:rsidRDefault="00C863E1" w:rsidP="00BC0469">
      <w:pPr>
        <w:pStyle w:val="ListParagraph"/>
        <w:keepNext/>
        <w:numPr>
          <w:ilvl w:val="0"/>
          <w:numId w:val="4"/>
        </w:numPr>
        <w:tabs>
          <w:tab w:val="left" w:pos="709"/>
        </w:tabs>
        <w:spacing w:line="276" w:lineRule="auto"/>
        <w:ind w:left="567" w:hanging="567"/>
        <w:jc w:val="both"/>
        <w:rPr>
          <w:rFonts w:ascii="Arial" w:hAnsi="Arial" w:cs="Arial"/>
          <w:b/>
          <w:lang w:val="en-GB"/>
        </w:rPr>
      </w:pPr>
      <w:bookmarkStart w:id="28" w:name="_Ref397008566"/>
      <w:r w:rsidRPr="00331252">
        <w:rPr>
          <w:rFonts w:ascii="Arial" w:hAnsi="Arial" w:cs="Arial"/>
          <w:b/>
          <w:lang w:val="en-GB"/>
        </w:rPr>
        <w:lastRenderedPageBreak/>
        <w:t>DISPUTE RESOLUTION PROCEDURE</w:t>
      </w:r>
      <w:bookmarkEnd w:id="28"/>
    </w:p>
    <w:p w14:paraId="490E6C3A" w14:textId="77777777" w:rsidR="00C863E1" w:rsidRPr="00331252" w:rsidRDefault="003F59AC" w:rsidP="00BC0469">
      <w:pPr>
        <w:pStyle w:val="ListParagraph"/>
        <w:keepNext/>
        <w:numPr>
          <w:ilvl w:val="1"/>
          <w:numId w:val="4"/>
        </w:numPr>
        <w:spacing w:line="276" w:lineRule="auto"/>
        <w:ind w:left="567" w:hanging="567"/>
        <w:jc w:val="both"/>
        <w:rPr>
          <w:rFonts w:ascii="Arial" w:hAnsi="Arial" w:cs="Arial"/>
          <w:b/>
          <w:lang w:val="en-GB"/>
        </w:rPr>
      </w:pPr>
      <w:r>
        <w:rPr>
          <w:rFonts w:ascii="Arial" w:hAnsi="Arial" w:cs="Arial"/>
          <w:lang w:val="en-GB"/>
        </w:rPr>
        <w:t>If a dispute arises out of or in connection with this Ag</w:t>
      </w:r>
      <w:r w:rsidR="00C96816">
        <w:rPr>
          <w:rFonts w:ascii="Arial" w:hAnsi="Arial" w:cs="Arial"/>
          <w:lang w:val="en-GB"/>
        </w:rPr>
        <w:t>r</w:t>
      </w:r>
      <w:r>
        <w:rPr>
          <w:rFonts w:ascii="Arial" w:hAnsi="Arial" w:cs="Arial"/>
          <w:lang w:val="en-GB"/>
        </w:rPr>
        <w:t>eement</w:t>
      </w:r>
      <w:r w:rsidR="00C96816">
        <w:rPr>
          <w:rFonts w:ascii="Arial" w:hAnsi="Arial" w:cs="Arial"/>
          <w:lang w:val="en-GB"/>
        </w:rPr>
        <w:t>, or the performance, validity or enforceability of it, then:</w:t>
      </w:r>
    </w:p>
    <w:p w14:paraId="495ABA2C" w14:textId="5104690E" w:rsidR="00C863E1" w:rsidRPr="00331252" w:rsidRDefault="00C863E1" w:rsidP="00BC0469">
      <w:pPr>
        <w:pStyle w:val="ListParagraph"/>
        <w:keepNext/>
        <w:numPr>
          <w:ilvl w:val="2"/>
          <w:numId w:val="4"/>
        </w:numPr>
        <w:tabs>
          <w:tab w:val="left" w:pos="567"/>
        </w:tabs>
        <w:spacing w:line="276" w:lineRule="auto"/>
        <w:ind w:left="1276" w:hanging="709"/>
        <w:jc w:val="both"/>
        <w:rPr>
          <w:rFonts w:ascii="Arial" w:hAnsi="Arial" w:cs="Arial"/>
          <w:b/>
          <w:lang w:val="en-GB"/>
        </w:rPr>
      </w:pPr>
      <w:r w:rsidRPr="00373C32">
        <w:rPr>
          <w:rFonts w:ascii="Arial" w:hAnsi="Arial" w:cs="Arial"/>
          <w:bCs/>
          <w:lang w:val="en-GB"/>
        </w:rPr>
        <w:t>either</w:t>
      </w:r>
      <w:r w:rsidRPr="00331252">
        <w:rPr>
          <w:rFonts w:ascii="Arial" w:hAnsi="Arial" w:cs="Arial"/>
          <w:lang w:val="en-GB"/>
        </w:rPr>
        <w:t xml:space="preserve"> Party shall give to the other written notice of the dispute, setting out its nature and full particulars (</w:t>
      </w:r>
      <w:r w:rsidR="00BC0469">
        <w:rPr>
          <w:rFonts w:ascii="Arial" w:hAnsi="Arial" w:cs="Arial"/>
          <w:lang w:val="en-GB"/>
        </w:rPr>
        <w:t>‘</w:t>
      </w:r>
      <w:r w:rsidRPr="00BC0469">
        <w:rPr>
          <w:rFonts w:ascii="Arial" w:hAnsi="Arial" w:cs="Arial"/>
          <w:bCs/>
          <w:lang w:val="en-GB"/>
        </w:rPr>
        <w:t>Dispute Notice</w:t>
      </w:r>
      <w:r w:rsidR="00BC0469">
        <w:rPr>
          <w:rFonts w:ascii="Arial" w:hAnsi="Arial" w:cs="Arial"/>
          <w:lang w:val="en-GB"/>
        </w:rPr>
        <w:t>’</w:t>
      </w:r>
      <w:r w:rsidRPr="00331252">
        <w:rPr>
          <w:rFonts w:ascii="Arial" w:hAnsi="Arial" w:cs="Arial"/>
          <w:lang w:val="en-GB"/>
        </w:rPr>
        <w:t xml:space="preserve">), together with relevant supporting </w:t>
      </w:r>
      <w:proofErr w:type="gramStart"/>
      <w:r w:rsidRPr="00331252">
        <w:rPr>
          <w:rFonts w:ascii="Arial" w:hAnsi="Arial" w:cs="Arial"/>
          <w:lang w:val="en-GB"/>
        </w:rPr>
        <w:t>documents;</w:t>
      </w:r>
      <w:proofErr w:type="gramEnd"/>
    </w:p>
    <w:p w14:paraId="38A5004D" w14:textId="77777777" w:rsidR="00C863E1" w:rsidRPr="00373C32" w:rsidRDefault="00C863E1" w:rsidP="00BC0469">
      <w:pPr>
        <w:pStyle w:val="ListParagraph"/>
        <w:keepNext/>
        <w:numPr>
          <w:ilvl w:val="2"/>
          <w:numId w:val="4"/>
        </w:numPr>
        <w:tabs>
          <w:tab w:val="left" w:pos="567"/>
        </w:tabs>
        <w:spacing w:line="276" w:lineRule="auto"/>
        <w:ind w:left="1276" w:hanging="709"/>
        <w:jc w:val="both"/>
        <w:rPr>
          <w:rFonts w:ascii="Arial" w:hAnsi="Arial" w:cs="Arial"/>
          <w:bCs/>
          <w:lang w:val="en-GB"/>
        </w:rPr>
      </w:pPr>
      <w:r w:rsidRPr="00373C32">
        <w:rPr>
          <w:rFonts w:ascii="Arial" w:hAnsi="Arial" w:cs="Arial"/>
          <w:bCs/>
          <w:lang w:val="en-GB"/>
        </w:rPr>
        <w:t xml:space="preserve">the Party’s respective </w:t>
      </w:r>
      <w:r w:rsidR="00F86277" w:rsidRPr="00373C32">
        <w:rPr>
          <w:rFonts w:ascii="Arial" w:hAnsi="Arial" w:cs="Arial"/>
          <w:bCs/>
          <w:lang w:val="en-GB"/>
        </w:rPr>
        <w:t>senior m</w:t>
      </w:r>
      <w:r w:rsidRPr="00373C32">
        <w:rPr>
          <w:rFonts w:ascii="Arial" w:hAnsi="Arial" w:cs="Arial"/>
          <w:bCs/>
          <w:lang w:val="en-GB"/>
        </w:rPr>
        <w:t xml:space="preserve">anagers </w:t>
      </w:r>
      <w:r w:rsidR="00F86277" w:rsidRPr="00373C32">
        <w:rPr>
          <w:rFonts w:ascii="Arial" w:hAnsi="Arial" w:cs="Arial"/>
          <w:bCs/>
          <w:lang w:val="en-GB"/>
        </w:rPr>
        <w:t xml:space="preserve">responsible for the Services </w:t>
      </w:r>
      <w:r w:rsidRPr="00373C32">
        <w:rPr>
          <w:rFonts w:ascii="Arial" w:hAnsi="Arial" w:cs="Arial"/>
          <w:bCs/>
          <w:lang w:val="en-GB"/>
        </w:rPr>
        <w:t xml:space="preserve">shall attempt to resolve the </w:t>
      </w:r>
      <w:proofErr w:type="gramStart"/>
      <w:r w:rsidRPr="00373C32">
        <w:rPr>
          <w:rFonts w:ascii="Arial" w:hAnsi="Arial" w:cs="Arial"/>
          <w:bCs/>
          <w:lang w:val="en-GB"/>
        </w:rPr>
        <w:t>dispute;</w:t>
      </w:r>
      <w:proofErr w:type="gramEnd"/>
    </w:p>
    <w:p w14:paraId="2D096D67" w14:textId="77777777" w:rsidR="00C863E1" w:rsidRPr="00373C32" w:rsidRDefault="00C863E1" w:rsidP="00BC0469">
      <w:pPr>
        <w:pStyle w:val="ListParagraph"/>
        <w:keepNext/>
        <w:numPr>
          <w:ilvl w:val="2"/>
          <w:numId w:val="4"/>
        </w:numPr>
        <w:tabs>
          <w:tab w:val="left" w:pos="567"/>
        </w:tabs>
        <w:spacing w:line="276" w:lineRule="auto"/>
        <w:ind w:left="1276" w:hanging="709"/>
        <w:jc w:val="both"/>
        <w:rPr>
          <w:rFonts w:ascii="Arial" w:hAnsi="Arial" w:cs="Arial"/>
          <w:bCs/>
          <w:lang w:val="en-GB"/>
        </w:rPr>
      </w:pPr>
      <w:r w:rsidRPr="00373C32">
        <w:rPr>
          <w:rFonts w:ascii="Arial" w:hAnsi="Arial" w:cs="Arial"/>
          <w:bCs/>
          <w:lang w:val="en-GB"/>
        </w:rPr>
        <w:t xml:space="preserve">if the Party’s respective </w:t>
      </w:r>
      <w:r w:rsidR="00F86277" w:rsidRPr="00373C32">
        <w:rPr>
          <w:rFonts w:ascii="Arial" w:hAnsi="Arial" w:cs="Arial"/>
          <w:bCs/>
          <w:lang w:val="en-GB"/>
        </w:rPr>
        <w:t>s</w:t>
      </w:r>
      <w:r w:rsidRPr="00373C32">
        <w:rPr>
          <w:rFonts w:ascii="Arial" w:hAnsi="Arial" w:cs="Arial"/>
          <w:bCs/>
          <w:lang w:val="en-GB"/>
        </w:rPr>
        <w:t xml:space="preserve">enior </w:t>
      </w:r>
      <w:r w:rsidR="00F86277" w:rsidRPr="00373C32">
        <w:rPr>
          <w:rFonts w:ascii="Arial" w:hAnsi="Arial" w:cs="Arial"/>
          <w:bCs/>
          <w:lang w:val="en-GB"/>
        </w:rPr>
        <w:t>m</w:t>
      </w:r>
      <w:r w:rsidRPr="00373C32">
        <w:rPr>
          <w:rFonts w:ascii="Arial" w:hAnsi="Arial" w:cs="Arial"/>
          <w:bCs/>
          <w:lang w:val="en-GB"/>
        </w:rPr>
        <w:t xml:space="preserve">anagers are unable to resolve the dispute within 30 days of receipt of the Dispute Notice, the dispute may be referred to the Party’s respective </w:t>
      </w:r>
      <w:r w:rsidR="00F86277" w:rsidRPr="00373C32">
        <w:rPr>
          <w:rFonts w:ascii="Arial" w:hAnsi="Arial" w:cs="Arial"/>
          <w:bCs/>
          <w:lang w:val="en-GB"/>
        </w:rPr>
        <w:t>senior partner or finance director</w:t>
      </w:r>
      <w:r w:rsidRPr="00373C32">
        <w:rPr>
          <w:rFonts w:ascii="Arial" w:hAnsi="Arial" w:cs="Arial"/>
          <w:bCs/>
          <w:lang w:val="en-GB"/>
        </w:rPr>
        <w:t xml:space="preserve"> who shall attempt in good faith to resolve the </w:t>
      </w:r>
      <w:proofErr w:type="gramStart"/>
      <w:r w:rsidRPr="00373C32">
        <w:rPr>
          <w:rFonts w:ascii="Arial" w:hAnsi="Arial" w:cs="Arial"/>
          <w:bCs/>
          <w:lang w:val="en-GB"/>
        </w:rPr>
        <w:t>dispute;</w:t>
      </w:r>
      <w:proofErr w:type="gramEnd"/>
    </w:p>
    <w:p w14:paraId="5DB6E3AE" w14:textId="77777777" w:rsidR="00C863E1" w:rsidRPr="00331252" w:rsidRDefault="00C863E1" w:rsidP="00BC0469">
      <w:pPr>
        <w:pStyle w:val="ListParagraph"/>
        <w:keepNext/>
        <w:numPr>
          <w:ilvl w:val="2"/>
          <w:numId w:val="4"/>
        </w:numPr>
        <w:tabs>
          <w:tab w:val="left" w:pos="567"/>
        </w:tabs>
        <w:spacing w:line="276" w:lineRule="auto"/>
        <w:ind w:left="1276" w:hanging="709"/>
        <w:jc w:val="both"/>
        <w:rPr>
          <w:rFonts w:ascii="Arial" w:hAnsi="Arial" w:cs="Arial"/>
          <w:b/>
          <w:lang w:val="en-GB"/>
        </w:rPr>
      </w:pPr>
      <w:r w:rsidRPr="00373C32">
        <w:rPr>
          <w:rFonts w:ascii="Arial" w:hAnsi="Arial" w:cs="Arial"/>
          <w:bCs/>
          <w:lang w:val="en-GB"/>
        </w:rPr>
        <w:t xml:space="preserve">if the Party’s respective </w:t>
      </w:r>
      <w:r w:rsidR="00F86277" w:rsidRPr="00373C32">
        <w:rPr>
          <w:rFonts w:ascii="Arial" w:hAnsi="Arial" w:cs="Arial"/>
          <w:bCs/>
          <w:lang w:val="en-GB"/>
        </w:rPr>
        <w:t>senior partner/finance director</w:t>
      </w:r>
      <w:r w:rsidRPr="00373C32">
        <w:rPr>
          <w:rFonts w:ascii="Arial" w:hAnsi="Arial" w:cs="Arial"/>
          <w:bCs/>
          <w:lang w:val="en-GB"/>
        </w:rPr>
        <w:t xml:space="preserve"> are unable to resolve the dispute within 30 days of it being referred to them, the Parties may initiate court proceedings in respect of the</w:t>
      </w:r>
      <w:r w:rsidRPr="00331252">
        <w:rPr>
          <w:rFonts w:ascii="Arial" w:hAnsi="Arial" w:cs="Arial"/>
          <w:lang w:val="en-GB"/>
        </w:rPr>
        <w:t xml:space="preserve"> dispute unless both Parties agree to an alternative dispute resolution process.</w:t>
      </w:r>
    </w:p>
    <w:p w14:paraId="4C496D31" w14:textId="6FF7B0A6" w:rsidR="00C863E1" w:rsidRPr="005D2F37" w:rsidRDefault="00C96816" w:rsidP="00231F7D">
      <w:pPr>
        <w:pStyle w:val="ListParagraph"/>
        <w:numPr>
          <w:ilvl w:val="1"/>
          <w:numId w:val="4"/>
        </w:numPr>
        <w:tabs>
          <w:tab w:val="left" w:pos="567"/>
        </w:tabs>
        <w:ind w:left="567" w:hanging="567"/>
        <w:jc w:val="both"/>
        <w:rPr>
          <w:rFonts w:ascii="Arial" w:hAnsi="Arial" w:cs="Arial"/>
          <w:b/>
          <w:lang w:val="en-GB"/>
        </w:rPr>
      </w:pPr>
      <w:r>
        <w:rPr>
          <w:rFonts w:ascii="Arial" w:hAnsi="Arial" w:cs="Arial"/>
          <w:lang w:val="en-GB"/>
        </w:rPr>
        <w:t>This c</w:t>
      </w:r>
      <w:r w:rsidR="007C3B2C">
        <w:rPr>
          <w:rFonts w:ascii="Arial" w:hAnsi="Arial" w:cs="Arial"/>
          <w:lang w:val="en-GB"/>
        </w:rPr>
        <w:t>ondition</w:t>
      </w:r>
      <w:r w:rsidR="00C863E1" w:rsidRPr="00331252">
        <w:rPr>
          <w:rFonts w:ascii="Arial" w:hAnsi="Arial" w:cs="Arial"/>
          <w:lang w:val="en-GB"/>
        </w:rPr>
        <w:t xml:space="preserve"> shall be without prejudice to the Part</w:t>
      </w:r>
      <w:r>
        <w:rPr>
          <w:rFonts w:ascii="Arial" w:hAnsi="Arial" w:cs="Arial"/>
          <w:lang w:val="en-GB"/>
        </w:rPr>
        <w:t>ies'</w:t>
      </w:r>
      <w:r w:rsidR="00C863E1" w:rsidRPr="00331252">
        <w:rPr>
          <w:rFonts w:ascii="Arial" w:hAnsi="Arial" w:cs="Arial"/>
          <w:lang w:val="en-GB"/>
        </w:rPr>
        <w:t xml:space="preserve"> other rights and remedies.  </w:t>
      </w:r>
    </w:p>
    <w:p w14:paraId="37EEC89E" w14:textId="77777777" w:rsidR="005D2F37" w:rsidRDefault="005D2F37" w:rsidP="005D2F37">
      <w:pPr>
        <w:tabs>
          <w:tab w:val="left" w:pos="567"/>
        </w:tabs>
        <w:jc w:val="both"/>
        <w:rPr>
          <w:rFonts w:ascii="Arial" w:hAnsi="Arial" w:cs="Arial"/>
          <w:b/>
          <w:lang w:val="en-GB"/>
        </w:rPr>
      </w:pPr>
    </w:p>
    <w:p w14:paraId="5E932ABD" w14:textId="77777777" w:rsidR="005D2F37" w:rsidRPr="00331252" w:rsidRDefault="005D2F37" w:rsidP="005D2F37">
      <w:pPr>
        <w:pStyle w:val="ListParagraph"/>
        <w:numPr>
          <w:ilvl w:val="0"/>
          <w:numId w:val="4"/>
        </w:numPr>
        <w:tabs>
          <w:tab w:val="left" w:pos="567"/>
        </w:tabs>
        <w:spacing w:line="276" w:lineRule="auto"/>
        <w:ind w:left="567" w:hanging="567"/>
        <w:jc w:val="both"/>
        <w:rPr>
          <w:rFonts w:ascii="Arial" w:hAnsi="Arial" w:cs="Arial"/>
          <w:b/>
          <w:lang w:val="en-GB"/>
        </w:rPr>
      </w:pPr>
      <w:bookmarkStart w:id="29" w:name="_Hlk2953500"/>
      <w:r w:rsidRPr="00331252">
        <w:rPr>
          <w:rFonts w:ascii="Arial" w:hAnsi="Arial" w:cs="Arial"/>
          <w:b/>
          <w:lang w:val="en-GB"/>
        </w:rPr>
        <w:t>ANTI-BRIBERY</w:t>
      </w:r>
    </w:p>
    <w:p w14:paraId="4EDB9097" w14:textId="6EAEB8A8" w:rsidR="005D2F37" w:rsidRPr="005D2F37" w:rsidRDefault="005D2F37" w:rsidP="005D2F37">
      <w:pPr>
        <w:pStyle w:val="ListParagraph"/>
        <w:numPr>
          <w:ilvl w:val="1"/>
          <w:numId w:val="4"/>
        </w:numPr>
        <w:tabs>
          <w:tab w:val="left" w:pos="567"/>
        </w:tabs>
        <w:spacing w:line="276" w:lineRule="auto"/>
        <w:ind w:left="567" w:hanging="567"/>
        <w:jc w:val="both"/>
        <w:rPr>
          <w:rFonts w:ascii="Arial" w:hAnsi="Arial" w:cs="Arial"/>
          <w:lang w:val="en-GB"/>
        </w:rPr>
      </w:pPr>
      <w:r w:rsidRPr="00331252">
        <w:rPr>
          <w:rFonts w:ascii="Arial" w:hAnsi="Arial" w:cs="Arial"/>
          <w:lang w:val="en-GB"/>
        </w:rPr>
        <w:t xml:space="preserve">The </w:t>
      </w:r>
      <w:r w:rsidR="00A41233">
        <w:rPr>
          <w:rFonts w:ascii="Arial" w:hAnsi="Arial" w:cs="Arial"/>
          <w:lang w:val="en-GB"/>
        </w:rPr>
        <w:t>Supplier</w:t>
      </w:r>
      <w:r w:rsidRPr="00331252">
        <w:rPr>
          <w:rFonts w:ascii="Arial" w:hAnsi="Arial" w:cs="Arial"/>
          <w:lang w:val="en-GB"/>
        </w:rPr>
        <w:t xml:space="preserve"> shall comply with all applicable laws, statutes, regulations, and codes relating to anti-bribery and anti-corruption including but not limited to the Bribery Act 2010. Breach of this condition shall be deemed a material breach of this Agreement that cannot be remedied and shall entitle Catapult to terminate this Agreement with immediate effect.</w:t>
      </w:r>
    </w:p>
    <w:bookmarkEnd w:id="29"/>
    <w:p w14:paraId="5846DB54" w14:textId="77777777" w:rsidR="00F86277" w:rsidRPr="00331252" w:rsidRDefault="00F86277" w:rsidP="00F86277">
      <w:pPr>
        <w:pStyle w:val="ListParagraph"/>
        <w:tabs>
          <w:tab w:val="left" w:pos="567"/>
        </w:tabs>
        <w:spacing w:line="276" w:lineRule="auto"/>
        <w:ind w:left="567"/>
        <w:jc w:val="both"/>
        <w:rPr>
          <w:rFonts w:ascii="Arial" w:hAnsi="Arial" w:cs="Arial"/>
          <w:b/>
          <w:lang w:val="en-GB"/>
        </w:rPr>
      </w:pPr>
    </w:p>
    <w:p w14:paraId="315903A0" w14:textId="77777777" w:rsidR="00C863E1" w:rsidRPr="00331252" w:rsidRDefault="00C863E1" w:rsidP="00231F7D">
      <w:pPr>
        <w:pStyle w:val="ListParagraph"/>
        <w:numPr>
          <w:ilvl w:val="0"/>
          <w:numId w:val="4"/>
        </w:numPr>
        <w:tabs>
          <w:tab w:val="left" w:pos="709"/>
        </w:tabs>
        <w:spacing w:line="276" w:lineRule="auto"/>
        <w:ind w:left="567" w:hanging="567"/>
        <w:jc w:val="both"/>
        <w:rPr>
          <w:rFonts w:ascii="Arial" w:hAnsi="Arial" w:cs="Arial"/>
          <w:b/>
          <w:lang w:val="en-GB"/>
        </w:rPr>
      </w:pPr>
      <w:r w:rsidRPr="00331252">
        <w:rPr>
          <w:rFonts w:ascii="Arial" w:hAnsi="Arial" w:cs="Arial"/>
          <w:b/>
          <w:lang w:val="en-GB"/>
        </w:rPr>
        <w:t>GENERAL</w:t>
      </w:r>
    </w:p>
    <w:p w14:paraId="3EECF05C" w14:textId="77777777" w:rsidR="00C863E1" w:rsidRPr="00331252" w:rsidRDefault="00C863E1" w:rsidP="00CF6C8D">
      <w:pPr>
        <w:pStyle w:val="ListParagraph"/>
        <w:numPr>
          <w:ilvl w:val="1"/>
          <w:numId w:val="4"/>
        </w:numPr>
        <w:spacing w:line="276" w:lineRule="auto"/>
        <w:ind w:left="567" w:hanging="567"/>
        <w:jc w:val="both"/>
        <w:rPr>
          <w:rFonts w:ascii="Arial" w:hAnsi="Arial" w:cs="Arial"/>
          <w:b/>
          <w:lang w:val="en-GB"/>
        </w:rPr>
      </w:pPr>
      <w:r w:rsidRPr="00331252">
        <w:rPr>
          <w:rFonts w:ascii="Arial" w:hAnsi="Arial" w:cs="Arial"/>
          <w:bCs/>
          <w:lang w:val="en-GB"/>
        </w:rPr>
        <w:t xml:space="preserve">Neither Party shall publish notice of the appointment of the </w:t>
      </w:r>
      <w:r w:rsidR="00A41233">
        <w:rPr>
          <w:rFonts w:ascii="Arial" w:hAnsi="Arial" w:cs="Arial"/>
          <w:bCs/>
          <w:lang w:val="en-GB"/>
        </w:rPr>
        <w:t>Supplier</w:t>
      </w:r>
      <w:r w:rsidRPr="00331252">
        <w:rPr>
          <w:rFonts w:ascii="Arial" w:hAnsi="Arial" w:cs="Arial"/>
          <w:bCs/>
          <w:lang w:val="en-GB"/>
        </w:rPr>
        <w:t xml:space="preserve"> without the other Party’s prior consent, such consent not to be unreasonably withheld or delayed.</w:t>
      </w:r>
    </w:p>
    <w:p w14:paraId="22CDCE18" w14:textId="77777777" w:rsidR="00C96816" w:rsidRPr="003867B4" w:rsidRDefault="00C96816" w:rsidP="00231F7D">
      <w:pPr>
        <w:pStyle w:val="ListParagraph"/>
        <w:numPr>
          <w:ilvl w:val="1"/>
          <w:numId w:val="4"/>
        </w:numPr>
        <w:tabs>
          <w:tab w:val="left" w:pos="567"/>
        </w:tabs>
        <w:ind w:left="567" w:hanging="567"/>
        <w:jc w:val="both"/>
        <w:rPr>
          <w:rFonts w:ascii="Arial" w:hAnsi="Arial" w:cs="Arial"/>
          <w:b/>
          <w:lang w:val="en-GB"/>
        </w:rPr>
      </w:pPr>
      <w:bookmarkStart w:id="30" w:name="_Ref510704076"/>
      <w:r w:rsidRPr="003867B4">
        <w:rPr>
          <w:rFonts w:ascii="Arial" w:hAnsi="Arial" w:cs="Arial"/>
          <w:b/>
          <w:bCs/>
          <w:lang w:val="en-GB"/>
        </w:rPr>
        <w:t>Entire Agreement</w:t>
      </w:r>
      <w:bookmarkEnd w:id="30"/>
    </w:p>
    <w:p w14:paraId="4C682BEF" w14:textId="77777777" w:rsidR="00C96816" w:rsidRPr="00373C32" w:rsidRDefault="00C96816" w:rsidP="00231F7D">
      <w:pPr>
        <w:pStyle w:val="ListParagraph"/>
        <w:numPr>
          <w:ilvl w:val="2"/>
          <w:numId w:val="4"/>
        </w:numPr>
        <w:tabs>
          <w:tab w:val="left" w:pos="567"/>
        </w:tabs>
        <w:spacing w:line="276" w:lineRule="auto"/>
        <w:ind w:left="1276" w:hanging="709"/>
        <w:jc w:val="both"/>
        <w:rPr>
          <w:rFonts w:ascii="Arial" w:hAnsi="Arial" w:cs="Arial"/>
          <w:bCs/>
          <w:lang w:val="en-GB"/>
        </w:rPr>
      </w:pPr>
      <w:bookmarkStart w:id="31" w:name="_Ref509840384"/>
      <w:r w:rsidRPr="00331252">
        <w:rPr>
          <w:rFonts w:ascii="Arial" w:hAnsi="Arial" w:cs="Arial"/>
          <w:bCs/>
          <w:lang w:val="en-GB"/>
        </w:rPr>
        <w:t xml:space="preserve">This Agreement </w:t>
      </w:r>
      <w:r>
        <w:rPr>
          <w:rFonts w:ascii="Arial" w:hAnsi="Arial" w:cs="Arial"/>
          <w:bCs/>
          <w:lang w:val="en-GB"/>
        </w:rPr>
        <w:t>contains</w:t>
      </w:r>
      <w:r w:rsidRPr="00331252">
        <w:rPr>
          <w:rFonts w:ascii="Arial" w:hAnsi="Arial" w:cs="Arial"/>
          <w:bCs/>
          <w:lang w:val="en-GB"/>
        </w:rPr>
        <w:t xml:space="preserve"> the entire </w:t>
      </w:r>
      <w:r>
        <w:rPr>
          <w:rFonts w:ascii="Arial" w:hAnsi="Arial" w:cs="Arial"/>
          <w:bCs/>
          <w:lang w:val="en-GB"/>
        </w:rPr>
        <w:t>agreement between</w:t>
      </w:r>
      <w:r w:rsidRPr="00331252">
        <w:rPr>
          <w:rFonts w:ascii="Arial" w:hAnsi="Arial" w:cs="Arial"/>
          <w:bCs/>
          <w:lang w:val="en-GB"/>
        </w:rPr>
        <w:t xml:space="preserve"> the Parties in </w:t>
      </w:r>
      <w:r>
        <w:rPr>
          <w:rFonts w:ascii="Arial" w:hAnsi="Arial" w:cs="Arial"/>
          <w:bCs/>
          <w:lang w:val="en-GB"/>
        </w:rPr>
        <w:t>relation to its</w:t>
      </w:r>
      <w:r w:rsidRPr="00331252">
        <w:rPr>
          <w:rFonts w:ascii="Arial" w:hAnsi="Arial" w:cs="Arial"/>
          <w:bCs/>
          <w:lang w:val="en-GB"/>
        </w:rPr>
        <w:t xml:space="preserve"> subject matter </w:t>
      </w:r>
      <w:r>
        <w:rPr>
          <w:rFonts w:ascii="Arial" w:hAnsi="Arial" w:cs="Arial"/>
          <w:bCs/>
          <w:lang w:val="en-GB"/>
        </w:rPr>
        <w:t>and supersedes any</w:t>
      </w:r>
      <w:r w:rsidRPr="003867B4">
        <w:rPr>
          <w:rFonts w:ascii="Arial" w:hAnsi="Arial" w:cs="Arial"/>
          <w:bCs/>
          <w:lang w:val="en-GB"/>
        </w:rPr>
        <w:t xml:space="preserve"> prior arrangement, understanding written </w:t>
      </w:r>
      <w:r>
        <w:rPr>
          <w:rFonts w:ascii="Arial" w:hAnsi="Arial" w:cs="Arial"/>
          <w:bCs/>
          <w:lang w:val="en-GB"/>
        </w:rPr>
        <w:t>or oral agreements between the P</w:t>
      </w:r>
      <w:r w:rsidRPr="003867B4">
        <w:rPr>
          <w:rFonts w:ascii="Arial" w:hAnsi="Arial" w:cs="Arial"/>
          <w:bCs/>
          <w:lang w:val="en-GB"/>
        </w:rPr>
        <w:t>arties in relation to such subject matter</w:t>
      </w:r>
      <w:r>
        <w:rPr>
          <w:rFonts w:ascii="Arial" w:hAnsi="Arial" w:cs="Arial"/>
          <w:bCs/>
          <w:lang w:val="en-GB"/>
        </w:rPr>
        <w:t>.</w:t>
      </w:r>
      <w:bookmarkEnd w:id="31"/>
    </w:p>
    <w:p w14:paraId="536A5906" w14:textId="77777777" w:rsidR="00C96816" w:rsidRPr="003867B4" w:rsidRDefault="00C96816" w:rsidP="00231F7D">
      <w:pPr>
        <w:pStyle w:val="ListParagraph"/>
        <w:numPr>
          <w:ilvl w:val="2"/>
          <w:numId w:val="4"/>
        </w:numPr>
        <w:tabs>
          <w:tab w:val="left" w:pos="567"/>
        </w:tabs>
        <w:spacing w:line="276" w:lineRule="auto"/>
        <w:ind w:left="1276" w:hanging="709"/>
        <w:jc w:val="both"/>
        <w:rPr>
          <w:rFonts w:ascii="Arial" w:hAnsi="Arial" w:cs="Arial"/>
          <w:bCs/>
          <w:lang w:val="en-GB"/>
        </w:rPr>
      </w:pPr>
      <w:r w:rsidRPr="003867B4">
        <w:rPr>
          <w:rFonts w:ascii="Arial" w:hAnsi="Arial" w:cs="Arial"/>
          <w:bCs/>
          <w:lang w:val="en-GB"/>
        </w:rPr>
        <w:t xml:space="preserve">The </w:t>
      </w:r>
      <w:r>
        <w:rPr>
          <w:rFonts w:ascii="Arial" w:hAnsi="Arial" w:cs="Arial"/>
          <w:bCs/>
          <w:lang w:val="en-GB"/>
        </w:rPr>
        <w:t>P</w:t>
      </w:r>
      <w:r w:rsidRPr="003867B4">
        <w:rPr>
          <w:rFonts w:ascii="Arial" w:hAnsi="Arial" w:cs="Arial"/>
          <w:bCs/>
          <w:lang w:val="en-GB"/>
        </w:rPr>
        <w:t xml:space="preserve">arties acknowledge that this Agreement has not been entered into wholly or partly in reliance on, nor has either </w:t>
      </w:r>
      <w:r>
        <w:rPr>
          <w:rFonts w:ascii="Arial" w:hAnsi="Arial" w:cs="Arial"/>
          <w:bCs/>
          <w:lang w:val="en-GB"/>
        </w:rPr>
        <w:t>Party</w:t>
      </w:r>
      <w:r w:rsidRPr="003867B4">
        <w:rPr>
          <w:rFonts w:ascii="Arial" w:hAnsi="Arial" w:cs="Arial"/>
          <w:bCs/>
          <w:lang w:val="en-GB"/>
        </w:rPr>
        <w:t xml:space="preserve"> been given, any warranty, statement, promise or representation by the other or on its behalf other than as expressly set out in this Agreement. </w:t>
      </w:r>
    </w:p>
    <w:p w14:paraId="31E615EB" w14:textId="77777777" w:rsidR="00C96816" w:rsidRPr="003867B4" w:rsidRDefault="00C96816" w:rsidP="00231F7D">
      <w:pPr>
        <w:pStyle w:val="ListParagraph"/>
        <w:numPr>
          <w:ilvl w:val="2"/>
          <w:numId w:val="4"/>
        </w:numPr>
        <w:tabs>
          <w:tab w:val="left" w:pos="567"/>
        </w:tabs>
        <w:spacing w:line="276" w:lineRule="auto"/>
        <w:ind w:left="1276" w:hanging="709"/>
        <w:jc w:val="both"/>
        <w:rPr>
          <w:rFonts w:ascii="Arial" w:hAnsi="Arial" w:cs="Arial"/>
          <w:bCs/>
          <w:lang w:val="en-GB"/>
        </w:rPr>
      </w:pPr>
      <w:r w:rsidRPr="003867B4">
        <w:rPr>
          <w:rFonts w:ascii="Arial" w:hAnsi="Arial" w:cs="Arial"/>
          <w:bCs/>
          <w:lang w:val="en-GB"/>
        </w:rPr>
        <w:t xml:space="preserve">Each </w:t>
      </w:r>
      <w:r>
        <w:rPr>
          <w:rFonts w:ascii="Arial" w:hAnsi="Arial" w:cs="Arial"/>
          <w:bCs/>
          <w:lang w:val="en-GB"/>
        </w:rPr>
        <w:t>Party</w:t>
      </w:r>
      <w:r w:rsidRPr="003867B4">
        <w:rPr>
          <w:rFonts w:ascii="Arial" w:hAnsi="Arial" w:cs="Arial"/>
          <w:bCs/>
          <w:lang w:val="en-GB"/>
        </w:rPr>
        <w:t xml:space="preserve"> agrees that the only rights and remedies available to it arising out of or in connection with any warranties, statements, promises or representations will be for breach of contract and irrevocably and unconditionally waives any right it may have to any claim, rights or remedies including any right to rescind this Agreement which it might otherwise have had in relation to them. </w:t>
      </w:r>
    </w:p>
    <w:p w14:paraId="62E3B0EF" w14:textId="77777777" w:rsidR="00C96816" w:rsidRPr="003867B4" w:rsidRDefault="00C96816" w:rsidP="00231F7D">
      <w:pPr>
        <w:pStyle w:val="ListParagraph"/>
        <w:numPr>
          <w:ilvl w:val="2"/>
          <w:numId w:val="4"/>
        </w:numPr>
        <w:tabs>
          <w:tab w:val="left" w:pos="567"/>
        </w:tabs>
        <w:spacing w:line="276" w:lineRule="auto"/>
        <w:ind w:left="1276" w:hanging="709"/>
        <w:jc w:val="both"/>
        <w:rPr>
          <w:rFonts w:ascii="Arial" w:hAnsi="Arial" w:cs="Arial"/>
          <w:bCs/>
          <w:lang w:val="en-GB"/>
        </w:rPr>
      </w:pPr>
      <w:r w:rsidRPr="003867B4">
        <w:rPr>
          <w:rFonts w:ascii="Arial" w:hAnsi="Arial" w:cs="Arial"/>
          <w:bCs/>
          <w:lang w:val="en-GB"/>
        </w:rPr>
        <w:t xml:space="preserve">All warranties, conditions, </w:t>
      </w:r>
      <w:proofErr w:type="gramStart"/>
      <w:r w:rsidRPr="003867B4">
        <w:rPr>
          <w:rFonts w:ascii="Arial" w:hAnsi="Arial" w:cs="Arial"/>
          <w:bCs/>
          <w:lang w:val="en-GB"/>
        </w:rPr>
        <w:t>terms</w:t>
      </w:r>
      <w:proofErr w:type="gramEnd"/>
      <w:r w:rsidRPr="003867B4">
        <w:rPr>
          <w:rFonts w:ascii="Arial" w:hAnsi="Arial" w:cs="Arial"/>
          <w:bCs/>
          <w:lang w:val="en-GB"/>
        </w:rPr>
        <w:t xml:space="preserve"> and representations not set out in this Agreement whether implied by statute or otherwise are excluded to the extent permitted by law.</w:t>
      </w:r>
    </w:p>
    <w:p w14:paraId="5407B57D" w14:textId="3A86709C" w:rsidR="00C96816" w:rsidRPr="003867B4" w:rsidRDefault="00C96816" w:rsidP="00231F7D">
      <w:pPr>
        <w:pStyle w:val="ListParagraph"/>
        <w:numPr>
          <w:ilvl w:val="2"/>
          <w:numId w:val="4"/>
        </w:numPr>
        <w:tabs>
          <w:tab w:val="left" w:pos="567"/>
        </w:tabs>
        <w:spacing w:line="276" w:lineRule="auto"/>
        <w:ind w:left="1276" w:hanging="709"/>
        <w:jc w:val="both"/>
        <w:rPr>
          <w:rFonts w:ascii="Arial" w:hAnsi="Arial" w:cs="Arial"/>
          <w:bCs/>
          <w:lang w:val="en-GB"/>
        </w:rPr>
      </w:pPr>
      <w:r w:rsidRPr="003867B4">
        <w:rPr>
          <w:rFonts w:ascii="Arial" w:hAnsi="Arial" w:cs="Arial"/>
          <w:bCs/>
          <w:lang w:val="en-GB"/>
        </w:rPr>
        <w:t xml:space="preserve">Nothing in this </w:t>
      </w:r>
      <w:r>
        <w:rPr>
          <w:rFonts w:ascii="Arial" w:hAnsi="Arial" w:cs="Arial"/>
          <w:bCs/>
          <w:lang w:val="en-GB"/>
        </w:rPr>
        <w:t xml:space="preserve">condition </w:t>
      </w:r>
      <w:r w:rsidRPr="003867B4">
        <w:rPr>
          <w:rFonts w:ascii="Arial" w:hAnsi="Arial" w:cs="Arial"/>
          <w:bCs/>
          <w:lang w:val="en-GB"/>
        </w:rPr>
        <w:t>will exclude any liability in respect of misrepresentations made fraudulently.</w:t>
      </w:r>
    </w:p>
    <w:p w14:paraId="46CA4F22" w14:textId="77777777" w:rsidR="00C863E1" w:rsidRPr="00373C32" w:rsidRDefault="00C863E1" w:rsidP="00CF6C8D">
      <w:pPr>
        <w:pStyle w:val="ListParagraph"/>
        <w:numPr>
          <w:ilvl w:val="1"/>
          <w:numId w:val="4"/>
        </w:numPr>
        <w:spacing w:line="276" w:lineRule="auto"/>
        <w:ind w:left="567" w:hanging="567"/>
        <w:jc w:val="both"/>
        <w:rPr>
          <w:rFonts w:ascii="Arial" w:hAnsi="Arial" w:cs="Arial"/>
          <w:bCs/>
          <w:lang w:val="en-GB"/>
        </w:rPr>
      </w:pPr>
      <w:r w:rsidRPr="00331252">
        <w:rPr>
          <w:rFonts w:ascii="Arial" w:hAnsi="Arial" w:cs="Arial"/>
          <w:bCs/>
          <w:lang w:val="en-GB"/>
        </w:rPr>
        <w:t xml:space="preserve">The </w:t>
      </w:r>
      <w:r w:rsidR="00A41233">
        <w:rPr>
          <w:rFonts w:ascii="Arial" w:hAnsi="Arial" w:cs="Arial"/>
          <w:bCs/>
          <w:lang w:val="en-GB"/>
        </w:rPr>
        <w:t>Supplier</w:t>
      </w:r>
      <w:r w:rsidRPr="00331252">
        <w:rPr>
          <w:rFonts w:ascii="Arial" w:hAnsi="Arial" w:cs="Arial"/>
          <w:bCs/>
          <w:lang w:val="en-GB"/>
        </w:rPr>
        <w:t xml:space="preserve"> may not assign, transfer, sub-contract, or in any other way make over to any third party any of its rights or obligations under this Agreement without the consent of Catapult, not to be unreasonably withheld.</w:t>
      </w:r>
    </w:p>
    <w:p w14:paraId="5A4A9335" w14:textId="77777777" w:rsidR="00C863E1" w:rsidRPr="00231F7D" w:rsidRDefault="00C863E1" w:rsidP="00CF6C8D">
      <w:pPr>
        <w:pStyle w:val="ListParagraph"/>
        <w:numPr>
          <w:ilvl w:val="1"/>
          <w:numId w:val="4"/>
        </w:numPr>
        <w:spacing w:line="276" w:lineRule="auto"/>
        <w:ind w:left="567" w:hanging="567"/>
        <w:jc w:val="both"/>
        <w:rPr>
          <w:rFonts w:ascii="Arial" w:hAnsi="Arial" w:cs="Arial"/>
          <w:b/>
          <w:lang w:val="en-GB"/>
        </w:rPr>
      </w:pPr>
      <w:r w:rsidRPr="00331252">
        <w:rPr>
          <w:rFonts w:ascii="Arial" w:hAnsi="Arial" w:cs="Arial"/>
          <w:bCs/>
          <w:lang w:val="en-GB"/>
        </w:rPr>
        <w:t>No variation or amendment of this Agreement, or oral promise or commitment related to it, shall be valid, unless committed to writing</w:t>
      </w:r>
      <w:r w:rsidR="00C96816">
        <w:rPr>
          <w:rFonts w:ascii="Arial" w:hAnsi="Arial" w:cs="Arial"/>
          <w:bCs/>
          <w:lang w:val="en-GB"/>
        </w:rPr>
        <w:t xml:space="preserve">, refers specifically to this </w:t>
      </w:r>
      <w:proofErr w:type="gramStart"/>
      <w:r w:rsidR="00C96816">
        <w:rPr>
          <w:rFonts w:ascii="Arial" w:hAnsi="Arial" w:cs="Arial"/>
          <w:bCs/>
          <w:lang w:val="en-GB"/>
        </w:rPr>
        <w:t>Agreement</w:t>
      </w:r>
      <w:proofErr w:type="gramEnd"/>
      <w:r w:rsidRPr="00331252">
        <w:rPr>
          <w:rFonts w:ascii="Arial" w:hAnsi="Arial" w:cs="Arial"/>
          <w:bCs/>
          <w:lang w:val="en-GB"/>
        </w:rPr>
        <w:t xml:space="preserve"> and </w:t>
      </w:r>
      <w:r w:rsidR="00C96816">
        <w:rPr>
          <w:rFonts w:ascii="Arial" w:hAnsi="Arial" w:cs="Arial"/>
          <w:bCs/>
          <w:lang w:val="en-GB"/>
        </w:rPr>
        <w:t xml:space="preserve">is </w:t>
      </w:r>
      <w:r w:rsidRPr="00331252">
        <w:rPr>
          <w:rFonts w:ascii="Arial" w:hAnsi="Arial" w:cs="Arial"/>
          <w:bCs/>
          <w:lang w:val="en-GB"/>
        </w:rPr>
        <w:t>signed by or on behalf of both Parties.</w:t>
      </w:r>
    </w:p>
    <w:p w14:paraId="79FE3982" w14:textId="77777777" w:rsidR="00C863E1" w:rsidRPr="00CF6C8D" w:rsidRDefault="00C863E1" w:rsidP="00CF6C8D">
      <w:pPr>
        <w:pStyle w:val="ListParagraph"/>
        <w:numPr>
          <w:ilvl w:val="1"/>
          <w:numId w:val="4"/>
        </w:numPr>
        <w:spacing w:line="276" w:lineRule="auto"/>
        <w:ind w:left="567" w:hanging="567"/>
        <w:jc w:val="both"/>
        <w:rPr>
          <w:rFonts w:ascii="Arial" w:hAnsi="Arial" w:cs="Arial"/>
          <w:bCs/>
          <w:lang w:val="en-GB"/>
        </w:rPr>
      </w:pPr>
      <w:r w:rsidRPr="00231F7D">
        <w:rPr>
          <w:rFonts w:ascii="Arial" w:hAnsi="Arial" w:cs="Arial"/>
          <w:bCs/>
          <w:lang w:val="en-GB"/>
        </w:rPr>
        <w:t>This</w:t>
      </w:r>
      <w:r w:rsidRPr="00CF6C8D">
        <w:rPr>
          <w:rFonts w:ascii="Arial" w:hAnsi="Arial" w:cs="Arial"/>
          <w:bCs/>
          <w:lang w:val="en-GB"/>
        </w:rPr>
        <w:t xml:space="preserve"> Agreement and the documents referred to in it are made for the benefit of the Parties and their permitted successors and assigns.</w:t>
      </w:r>
      <w:r w:rsidR="000C4685" w:rsidRPr="00CF6C8D">
        <w:rPr>
          <w:rFonts w:ascii="Arial" w:hAnsi="Arial" w:cs="Arial"/>
          <w:bCs/>
          <w:lang w:val="en-GB"/>
        </w:rPr>
        <w:t xml:space="preserve">  A person who is not a party to this Agreement shall not have any rights under the Contracts (Rights of Third Parties) Act 1999 to enforce, or enjoy the benefit of, any term of this Agreement. </w:t>
      </w:r>
    </w:p>
    <w:p w14:paraId="28F12797" w14:textId="0F21BA4C" w:rsidR="00F86277" w:rsidRPr="00CF6C8D" w:rsidRDefault="00F86277" w:rsidP="00CF6C8D">
      <w:pPr>
        <w:pStyle w:val="ListParagraph"/>
        <w:numPr>
          <w:ilvl w:val="1"/>
          <w:numId w:val="4"/>
        </w:numPr>
        <w:spacing w:line="276" w:lineRule="auto"/>
        <w:ind w:left="567" w:hanging="567"/>
        <w:jc w:val="both"/>
        <w:rPr>
          <w:rFonts w:ascii="Arial" w:hAnsi="Arial" w:cs="Arial"/>
          <w:bCs/>
          <w:lang w:val="en-GB"/>
        </w:rPr>
      </w:pPr>
      <w:bookmarkStart w:id="32" w:name="_Ref509937552"/>
      <w:r w:rsidRPr="00CF6C8D">
        <w:rPr>
          <w:rFonts w:ascii="Arial" w:hAnsi="Arial" w:cs="Arial"/>
          <w:bCs/>
          <w:lang w:val="en-GB"/>
        </w:rPr>
        <w:t xml:space="preserve">If any provision or part-provision of this Agreement is or becomes invalid, </w:t>
      </w:r>
      <w:proofErr w:type="gramStart"/>
      <w:r w:rsidRPr="00CF6C8D">
        <w:rPr>
          <w:rFonts w:ascii="Arial" w:hAnsi="Arial" w:cs="Arial"/>
          <w:bCs/>
          <w:lang w:val="en-GB"/>
        </w:rPr>
        <w:t>illegal</w:t>
      </w:r>
      <w:proofErr w:type="gramEnd"/>
      <w:r w:rsidRPr="00CF6C8D">
        <w:rPr>
          <w:rFonts w:ascii="Arial" w:hAnsi="Arial" w:cs="Arial"/>
          <w:bCs/>
          <w:lang w:val="en-GB"/>
        </w:rPr>
        <w:t xml:space="preserve"> or unenforceable, it shall be deemed modified to the minimum extent necessary to make it valid, legal and enforceable. If such modification is not possible, the relevant provision or part-provision shall be deemed deleted. Any modification to or deletion of a provision or part-provision under this </w:t>
      </w:r>
      <w:r w:rsidR="00CB71C6" w:rsidRPr="00CF6C8D">
        <w:rPr>
          <w:rFonts w:ascii="Arial" w:hAnsi="Arial" w:cs="Arial"/>
          <w:bCs/>
          <w:lang w:val="en-GB"/>
        </w:rPr>
        <w:t>condition</w:t>
      </w:r>
      <w:r w:rsidR="00C96816" w:rsidRPr="00CF6C8D">
        <w:rPr>
          <w:rFonts w:ascii="Arial" w:hAnsi="Arial" w:cs="Arial"/>
          <w:bCs/>
          <w:lang w:val="en-GB"/>
        </w:rPr>
        <w:t xml:space="preserve"> </w:t>
      </w:r>
      <w:r w:rsidRPr="00CF6C8D">
        <w:rPr>
          <w:rFonts w:ascii="Arial" w:hAnsi="Arial" w:cs="Arial"/>
          <w:bCs/>
          <w:lang w:val="en-GB"/>
        </w:rPr>
        <w:t>shall not affect the validity and enforceability of the rest of this Agreement.</w:t>
      </w:r>
      <w:bookmarkEnd w:id="32"/>
    </w:p>
    <w:p w14:paraId="46888CF8" w14:textId="77777777" w:rsidR="00C96816" w:rsidRPr="003867B4" w:rsidRDefault="00C96816" w:rsidP="00CF6C8D">
      <w:pPr>
        <w:pStyle w:val="ListParagraph"/>
        <w:numPr>
          <w:ilvl w:val="1"/>
          <w:numId w:val="4"/>
        </w:numPr>
        <w:spacing w:line="276" w:lineRule="auto"/>
        <w:ind w:left="567" w:hanging="567"/>
        <w:jc w:val="both"/>
        <w:rPr>
          <w:rFonts w:ascii="Arial" w:hAnsi="Arial" w:cs="Arial"/>
          <w:color w:val="212121"/>
          <w:shd w:val="clear" w:color="auto" w:fill="FFFFFF"/>
        </w:rPr>
      </w:pPr>
      <w:r w:rsidRPr="00CF6C8D">
        <w:rPr>
          <w:rFonts w:ascii="Arial" w:hAnsi="Arial" w:cs="Arial"/>
          <w:bCs/>
          <w:lang w:val="en-GB"/>
        </w:rPr>
        <w:t xml:space="preserve">The rights and remedies of either Party in respect of this Agreement shall not be diminished, </w:t>
      </w:r>
      <w:proofErr w:type="gramStart"/>
      <w:r w:rsidRPr="00CF6C8D">
        <w:rPr>
          <w:rFonts w:ascii="Arial" w:hAnsi="Arial" w:cs="Arial"/>
          <w:bCs/>
          <w:lang w:val="en-GB"/>
        </w:rPr>
        <w:t>waived</w:t>
      </w:r>
      <w:proofErr w:type="gramEnd"/>
      <w:r w:rsidRPr="00CF6C8D">
        <w:rPr>
          <w:rFonts w:ascii="Arial" w:hAnsi="Arial" w:cs="Arial"/>
          <w:bCs/>
          <w:lang w:val="en-GB"/>
        </w:rPr>
        <w:t xml:space="preserve"> or extinguished</w:t>
      </w:r>
      <w:r w:rsidRPr="003867B4">
        <w:rPr>
          <w:rFonts w:ascii="Arial" w:hAnsi="Arial" w:cs="Arial"/>
          <w:color w:val="212121"/>
          <w:shd w:val="clear" w:color="auto" w:fill="FFFFFF"/>
        </w:rPr>
        <w:t xml:space="preserve"> by the granting of any indulgence, forbearance or extension of time granted by such </w:t>
      </w:r>
      <w:r>
        <w:rPr>
          <w:rFonts w:ascii="Arial" w:hAnsi="Arial" w:cs="Arial"/>
          <w:color w:val="212121"/>
          <w:shd w:val="clear" w:color="auto" w:fill="FFFFFF"/>
        </w:rPr>
        <w:t>P</w:t>
      </w:r>
      <w:r w:rsidRPr="003867B4">
        <w:rPr>
          <w:rFonts w:ascii="Arial" w:hAnsi="Arial" w:cs="Arial"/>
          <w:color w:val="212121"/>
          <w:shd w:val="clear" w:color="auto" w:fill="FFFFFF"/>
        </w:rPr>
        <w:t xml:space="preserve">arty to the other nor by any failure of, or delay by the said </w:t>
      </w:r>
      <w:r>
        <w:rPr>
          <w:rFonts w:ascii="Arial" w:hAnsi="Arial" w:cs="Arial"/>
          <w:color w:val="212121"/>
          <w:shd w:val="clear" w:color="auto" w:fill="FFFFFF"/>
        </w:rPr>
        <w:t>P</w:t>
      </w:r>
      <w:r w:rsidRPr="003867B4">
        <w:rPr>
          <w:rFonts w:ascii="Arial" w:hAnsi="Arial" w:cs="Arial"/>
          <w:color w:val="212121"/>
          <w:shd w:val="clear" w:color="auto" w:fill="FFFFFF"/>
        </w:rPr>
        <w:t xml:space="preserve">arty in ascertaining or exercising any such rights or remedies.  Any waiver of any breach of this Agreement shall be in writing.  The waiver by either </w:t>
      </w:r>
      <w:r>
        <w:rPr>
          <w:rFonts w:ascii="Arial" w:hAnsi="Arial" w:cs="Arial"/>
          <w:color w:val="212121"/>
          <w:shd w:val="clear" w:color="auto" w:fill="FFFFFF"/>
        </w:rPr>
        <w:t>P</w:t>
      </w:r>
      <w:r w:rsidRPr="003867B4">
        <w:rPr>
          <w:rFonts w:ascii="Arial" w:hAnsi="Arial" w:cs="Arial"/>
          <w:color w:val="212121"/>
          <w:shd w:val="clear" w:color="auto" w:fill="FFFFFF"/>
        </w:rPr>
        <w:t>arty of any breach of this Agreement shall not prevent the subsequent enforcement of that provision and shall not be deemed to be a waiver of any subsequent breach of that or any other provision.</w:t>
      </w:r>
    </w:p>
    <w:p w14:paraId="7F94DA03" w14:textId="77777777" w:rsidR="00C96816" w:rsidRPr="00C96816" w:rsidRDefault="00C96816" w:rsidP="00BC0469">
      <w:pPr>
        <w:pStyle w:val="ListParagraph"/>
        <w:keepNext/>
        <w:numPr>
          <w:ilvl w:val="1"/>
          <w:numId w:val="4"/>
        </w:numPr>
        <w:tabs>
          <w:tab w:val="left" w:pos="567"/>
        </w:tabs>
        <w:ind w:left="567" w:hanging="567"/>
        <w:jc w:val="both"/>
        <w:rPr>
          <w:rFonts w:ascii="Arial" w:hAnsi="Arial" w:cs="Arial"/>
          <w:b/>
          <w:lang w:val="en-GB"/>
        </w:rPr>
      </w:pPr>
      <w:r>
        <w:rPr>
          <w:rFonts w:ascii="Arial" w:hAnsi="Arial" w:cs="Arial"/>
          <w:b/>
          <w:bCs/>
          <w:lang w:val="en-GB"/>
        </w:rPr>
        <w:lastRenderedPageBreak/>
        <w:t>Law and Jurisdiction</w:t>
      </w:r>
    </w:p>
    <w:p w14:paraId="0C7C8FB7" w14:textId="77777777" w:rsidR="00C863E1" w:rsidRPr="00373C32" w:rsidRDefault="00C863E1" w:rsidP="00BC0469">
      <w:pPr>
        <w:pStyle w:val="ListParagraph"/>
        <w:keepNext/>
        <w:numPr>
          <w:ilvl w:val="2"/>
          <w:numId w:val="4"/>
        </w:numPr>
        <w:tabs>
          <w:tab w:val="left" w:pos="567"/>
        </w:tabs>
        <w:spacing w:line="276" w:lineRule="auto"/>
        <w:ind w:left="1276" w:hanging="709"/>
        <w:jc w:val="both"/>
        <w:rPr>
          <w:rFonts w:ascii="Arial" w:hAnsi="Arial" w:cs="Arial"/>
          <w:bCs/>
          <w:lang w:val="en-GB"/>
        </w:rPr>
      </w:pPr>
      <w:r w:rsidRPr="00F86277">
        <w:rPr>
          <w:rFonts w:ascii="Arial" w:hAnsi="Arial" w:cs="Arial"/>
          <w:bCs/>
          <w:lang w:val="en-GB"/>
        </w:rPr>
        <w:t>This Agreement and any</w:t>
      </w:r>
      <w:r w:rsidR="00C96816">
        <w:rPr>
          <w:rFonts w:ascii="Arial" w:hAnsi="Arial" w:cs="Arial"/>
          <w:bCs/>
          <w:lang w:val="en-GB"/>
        </w:rPr>
        <w:t xml:space="preserve"> issues,</w:t>
      </w:r>
      <w:r w:rsidRPr="00F86277">
        <w:rPr>
          <w:rFonts w:ascii="Arial" w:hAnsi="Arial" w:cs="Arial"/>
          <w:bCs/>
          <w:lang w:val="en-GB"/>
        </w:rPr>
        <w:t xml:space="preserve"> dispute</w:t>
      </w:r>
      <w:r w:rsidR="00C96816">
        <w:rPr>
          <w:rFonts w:ascii="Arial" w:hAnsi="Arial" w:cs="Arial"/>
          <w:bCs/>
          <w:lang w:val="en-GB"/>
        </w:rPr>
        <w:t>s</w:t>
      </w:r>
      <w:r w:rsidRPr="00F86277">
        <w:rPr>
          <w:rFonts w:ascii="Arial" w:hAnsi="Arial" w:cs="Arial"/>
          <w:bCs/>
          <w:lang w:val="en-GB"/>
        </w:rPr>
        <w:t xml:space="preserve"> or claim</w:t>
      </w:r>
      <w:r w:rsidR="00C96816">
        <w:rPr>
          <w:rFonts w:ascii="Arial" w:hAnsi="Arial" w:cs="Arial"/>
          <w:bCs/>
          <w:lang w:val="en-GB"/>
        </w:rPr>
        <w:t>s</w:t>
      </w:r>
      <w:r w:rsidRPr="00F86277">
        <w:rPr>
          <w:rFonts w:ascii="Arial" w:hAnsi="Arial" w:cs="Arial"/>
          <w:bCs/>
          <w:lang w:val="en-GB"/>
        </w:rPr>
        <w:t xml:space="preserve"> arising out of or in connection with it or its subject matter or formation (</w:t>
      </w:r>
      <w:r w:rsidR="00C96816">
        <w:rPr>
          <w:rFonts w:ascii="Arial" w:hAnsi="Arial" w:cs="Arial"/>
          <w:bCs/>
          <w:lang w:val="en-GB"/>
        </w:rPr>
        <w:t xml:space="preserve">whether contractual or </w:t>
      </w:r>
      <w:r w:rsidRPr="00F86277">
        <w:rPr>
          <w:rFonts w:ascii="Arial" w:hAnsi="Arial" w:cs="Arial"/>
          <w:bCs/>
          <w:lang w:val="en-GB"/>
        </w:rPr>
        <w:t>non-contractual</w:t>
      </w:r>
      <w:r w:rsidR="00C96816">
        <w:rPr>
          <w:rFonts w:ascii="Arial" w:hAnsi="Arial" w:cs="Arial"/>
          <w:bCs/>
          <w:lang w:val="en-GB"/>
        </w:rPr>
        <w:t xml:space="preserve"> in nature such as claims in tort, from breach of statute or regulation or otherwise</w:t>
      </w:r>
      <w:r w:rsidRPr="00F86277">
        <w:rPr>
          <w:rFonts w:ascii="Arial" w:hAnsi="Arial" w:cs="Arial"/>
          <w:bCs/>
          <w:lang w:val="en-GB"/>
        </w:rPr>
        <w:t>) shall be governed by and construed in accordance wi</w:t>
      </w:r>
      <w:r w:rsidRPr="00331252">
        <w:rPr>
          <w:rFonts w:ascii="Arial" w:hAnsi="Arial" w:cs="Arial"/>
          <w:bCs/>
          <w:lang w:val="en-GB"/>
        </w:rPr>
        <w:t>th the law</w:t>
      </w:r>
      <w:r w:rsidR="00C96816">
        <w:rPr>
          <w:rFonts w:ascii="Arial" w:hAnsi="Arial" w:cs="Arial"/>
          <w:bCs/>
          <w:lang w:val="en-GB"/>
        </w:rPr>
        <w:t>s</w:t>
      </w:r>
      <w:r w:rsidRPr="00331252">
        <w:rPr>
          <w:rFonts w:ascii="Arial" w:hAnsi="Arial" w:cs="Arial"/>
          <w:bCs/>
          <w:lang w:val="en-GB"/>
        </w:rPr>
        <w:t xml:space="preserve"> of England and Wales.</w:t>
      </w:r>
    </w:p>
    <w:p w14:paraId="21A2253E" w14:textId="77777777" w:rsidR="00C863E1" w:rsidRPr="00331252" w:rsidRDefault="00C863E1" w:rsidP="00231F7D">
      <w:pPr>
        <w:pStyle w:val="ListParagraph"/>
        <w:numPr>
          <w:ilvl w:val="2"/>
          <w:numId w:val="4"/>
        </w:numPr>
        <w:tabs>
          <w:tab w:val="left" w:pos="567"/>
        </w:tabs>
        <w:spacing w:line="276" w:lineRule="auto"/>
        <w:ind w:left="1276" w:hanging="709"/>
        <w:jc w:val="both"/>
        <w:rPr>
          <w:rFonts w:ascii="Arial" w:hAnsi="Arial" w:cs="Arial"/>
          <w:b/>
          <w:lang w:val="en-GB"/>
        </w:rPr>
      </w:pPr>
      <w:r w:rsidRPr="00331252">
        <w:rPr>
          <w:rFonts w:ascii="Arial" w:hAnsi="Arial" w:cs="Arial"/>
          <w:bCs/>
          <w:lang w:val="en-GB"/>
        </w:rPr>
        <w:t>The P</w:t>
      </w:r>
      <w:r w:rsidRPr="00373C32">
        <w:rPr>
          <w:rFonts w:ascii="Arial" w:hAnsi="Arial" w:cs="Arial"/>
          <w:bCs/>
          <w:lang w:val="en-GB"/>
        </w:rPr>
        <w:t>arties irrevocably agree that the courts of England and Wales shall have exclusive jurisdiction to sett</w:t>
      </w:r>
      <w:r w:rsidRPr="00331252">
        <w:rPr>
          <w:rFonts w:ascii="Arial" w:hAnsi="Arial" w:cs="Arial"/>
          <w:lang w:val="en-GB"/>
        </w:rPr>
        <w:t>le any dispute or claim that arises out of or in connection with this Agreement or its subject matter or formation (including non-contractual disputes or claims).</w:t>
      </w:r>
    </w:p>
    <w:p w14:paraId="647B731E" w14:textId="77777777" w:rsidR="001B2D59" w:rsidRDefault="001B2D59">
      <w:pPr>
        <w:spacing w:after="200" w:line="276" w:lineRule="auto"/>
        <w:rPr>
          <w:rFonts w:ascii="Arial" w:hAnsi="Arial" w:cs="Arial"/>
          <w:lang w:val="en-GB"/>
        </w:rPr>
      </w:pPr>
      <w:r>
        <w:rPr>
          <w:rFonts w:ascii="Arial" w:hAnsi="Arial" w:cs="Arial"/>
          <w:lang w:val="en-GB"/>
        </w:rPr>
        <w:br w:type="page"/>
      </w:r>
    </w:p>
    <w:p w14:paraId="6FE3F0DD" w14:textId="77777777" w:rsidR="00DD1920" w:rsidRDefault="00C96816" w:rsidP="00C96816">
      <w:pPr>
        <w:pStyle w:val="Schedule1"/>
        <w:rPr>
          <w:rFonts w:cs="Arial"/>
        </w:rPr>
      </w:pPr>
      <w:r w:rsidRPr="00EA4FD4">
        <w:rPr>
          <w:rFonts w:cs="Arial"/>
        </w:rPr>
        <w:lastRenderedPageBreak/>
        <w:t xml:space="preserve">Schedule </w:t>
      </w:r>
      <w:r w:rsidR="00EF239D">
        <w:rPr>
          <w:rFonts w:cs="Arial"/>
        </w:rPr>
        <w:t>3</w:t>
      </w:r>
      <w:r w:rsidR="0064603E">
        <w:rPr>
          <w:rFonts w:cs="Arial"/>
        </w:rPr>
        <w:t xml:space="preserve"> </w:t>
      </w:r>
    </w:p>
    <w:p w14:paraId="6EFC3D8E" w14:textId="20BD0F0E" w:rsidR="00C96816" w:rsidRDefault="0064603E" w:rsidP="00DD1920">
      <w:pPr>
        <w:pStyle w:val="Schedule1"/>
        <w:keepNext w:val="0"/>
        <w:pageBreakBefore w:val="0"/>
        <w:rPr>
          <w:rFonts w:cs="Arial"/>
        </w:rPr>
      </w:pPr>
      <w:r>
        <w:rPr>
          <w:rFonts w:cs="Arial"/>
        </w:rPr>
        <w:t>SERVICES</w:t>
      </w:r>
    </w:p>
    <w:p w14:paraId="1875B7BF" w14:textId="07A28C76" w:rsidR="00DD1920" w:rsidRDefault="00DD1920">
      <w:pPr>
        <w:spacing w:after="200" w:line="276" w:lineRule="auto"/>
        <w:rPr>
          <w:rFonts w:ascii="Arial" w:hAnsi="Arial" w:cs="Arial"/>
          <w:lang w:val="en-GB"/>
        </w:rPr>
      </w:pPr>
      <w:r>
        <w:rPr>
          <w:rFonts w:ascii="Arial" w:hAnsi="Arial" w:cs="Arial"/>
          <w:lang w:val="en-GB"/>
        </w:rPr>
        <w:br w:type="page"/>
      </w:r>
    </w:p>
    <w:p w14:paraId="01F332E2" w14:textId="3CA1387D" w:rsidR="00DD1920" w:rsidRPr="00DD1920" w:rsidRDefault="00DD1920" w:rsidP="00DD1920">
      <w:pPr>
        <w:spacing w:after="200" w:line="276" w:lineRule="auto"/>
        <w:jc w:val="center"/>
        <w:rPr>
          <w:rFonts w:ascii="Arial" w:hAnsi="Arial" w:cs="Arial"/>
          <w:b/>
          <w:bCs/>
          <w:lang w:val="en-GB"/>
        </w:rPr>
      </w:pPr>
      <w:r w:rsidRPr="00DD1920">
        <w:rPr>
          <w:rFonts w:ascii="Arial" w:hAnsi="Arial" w:cs="Arial"/>
          <w:b/>
          <w:bCs/>
          <w:lang w:val="en-GB"/>
        </w:rPr>
        <w:lastRenderedPageBreak/>
        <w:t>SCHEDULE 4</w:t>
      </w:r>
    </w:p>
    <w:p w14:paraId="1000D5E0" w14:textId="448444D2" w:rsidR="00DD1920" w:rsidRPr="00DD1920" w:rsidRDefault="00DD1920" w:rsidP="00DD1920">
      <w:pPr>
        <w:spacing w:after="200" w:line="276" w:lineRule="auto"/>
        <w:jc w:val="center"/>
        <w:rPr>
          <w:rFonts w:ascii="Arial" w:hAnsi="Arial" w:cs="Arial"/>
          <w:b/>
          <w:bCs/>
          <w:lang w:val="en-GB"/>
        </w:rPr>
      </w:pPr>
      <w:r w:rsidRPr="00DD1920">
        <w:rPr>
          <w:rFonts w:ascii="Arial" w:hAnsi="Arial" w:cs="Arial"/>
          <w:b/>
          <w:bCs/>
          <w:lang w:val="en-GB"/>
        </w:rPr>
        <w:t>KPIs</w:t>
      </w:r>
    </w:p>
    <w:p w14:paraId="3E12D1EF" w14:textId="21510E73" w:rsidR="009E619D" w:rsidRDefault="009E619D">
      <w:pPr>
        <w:spacing w:after="200" w:line="276" w:lineRule="auto"/>
        <w:rPr>
          <w:rFonts w:ascii="Arial" w:hAnsi="Arial" w:cs="Arial"/>
          <w:lang w:val="en-GB"/>
        </w:rPr>
      </w:pPr>
      <w:r>
        <w:rPr>
          <w:rFonts w:ascii="Arial" w:hAnsi="Arial" w:cs="Arial"/>
          <w:lang w:val="en-GB"/>
        </w:rPr>
        <w:br w:type="page"/>
      </w:r>
    </w:p>
    <w:p w14:paraId="3DA4034E" w14:textId="3D9C6397" w:rsidR="00DD1920" w:rsidRPr="00DD1920" w:rsidRDefault="00DD1920" w:rsidP="00DD1920">
      <w:pPr>
        <w:spacing w:after="200" w:line="276" w:lineRule="auto"/>
        <w:jc w:val="center"/>
        <w:rPr>
          <w:rFonts w:ascii="Arial" w:hAnsi="Arial" w:cs="Arial"/>
          <w:b/>
          <w:bCs/>
          <w:lang w:val="en-GB"/>
        </w:rPr>
      </w:pPr>
      <w:r w:rsidRPr="00DD1920">
        <w:rPr>
          <w:rFonts w:ascii="Arial" w:hAnsi="Arial" w:cs="Arial"/>
          <w:b/>
          <w:bCs/>
          <w:lang w:val="en-GB"/>
        </w:rPr>
        <w:lastRenderedPageBreak/>
        <w:t>SCHEDULE 5</w:t>
      </w:r>
    </w:p>
    <w:p w14:paraId="1071E659" w14:textId="1E0A6700" w:rsidR="00BC0469" w:rsidRDefault="00DD1920" w:rsidP="00DD1920">
      <w:pPr>
        <w:spacing w:after="200" w:line="276" w:lineRule="auto"/>
        <w:jc w:val="center"/>
        <w:rPr>
          <w:rFonts w:ascii="Arial" w:hAnsi="Arial" w:cs="Arial"/>
          <w:b/>
          <w:bCs/>
          <w:lang w:val="en-GB"/>
        </w:rPr>
      </w:pPr>
      <w:r w:rsidRPr="00DD1920">
        <w:rPr>
          <w:rFonts w:ascii="Arial" w:hAnsi="Arial" w:cs="Arial"/>
          <w:b/>
          <w:bCs/>
          <w:lang w:val="en-GB"/>
        </w:rPr>
        <w:t>PAYMENT</w:t>
      </w:r>
    </w:p>
    <w:p w14:paraId="101E31BC" w14:textId="77777777" w:rsidR="00BC0469" w:rsidRDefault="00BC0469">
      <w:pPr>
        <w:spacing w:after="200" w:line="276" w:lineRule="auto"/>
        <w:rPr>
          <w:rFonts w:ascii="Arial" w:hAnsi="Arial" w:cs="Arial"/>
          <w:b/>
          <w:bCs/>
          <w:lang w:val="en-GB"/>
        </w:rPr>
      </w:pPr>
      <w:r>
        <w:rPr>
          <w:rFonts w:ascii="Arial" w:hAnsi="Arial" w:cs="Arial"/>
          <w:b/>
          <w:bCs/>
          <w:lang w:val="en-GB"/>
        </w:rPr>
        <w:br w:type="page"/>
      </w:r>
    </w:p>
    <w:p w14:paraId="730C90AF" w14:textId="6BFC42D3" w:rsidR="009E619D" w:rsidRPr="00EA4FD4" w:rsidRDefault="009E619D" w:rsidP="009E619D">
      <w:pPr>
        <w:pStyle w:val="Schedule1"/>
        <w:rPr>
          <w:rFonts w:cs="Arial"/>
        </w:rPr>
      </w:pPr>
      <w:r w:rsidRPr="00EA4FD4">
        <w:rPr>
          <w:rFonts w:cs="Arial"/>
        </w:rPr>
        <w:lastRenderedPageBreak/>
        <w:t xml:space="preserve">Schedule </w:t>
      </w:r>
      <w:r w:rsidR="00DD1920">
        <w:rPr>
          <w:rFonts w:cs="Arial"/>
        </w:rPr>
        <w:t>6</w:t>
      </w:r>
    </w:p>
    <w:p w14:paraId="4AFA2CBB" w14:textId="756059BF" w:rsidR="00EC5A56" w:rsidRPr="004D233E" w:rsidRDefault="004D233E" w:rsidP="004D233E">
      <w:pPr>
        <w:pStyle w:val="Schedule2"/>
        <w:rPr>
          <w:rFonts w:cs="Arial"/>
        </w:rPr>
      </w:pPr>
      <w:r>
        <w:rPr>
          <w:rFonts w:cs="Arial"/>
        </w:rPr>
        <w:t xml:space="preserve">SUPPLIER’S </w:t>
      </w:r>
      <w:r w:rsidR="00B6177D">
        <w:rPr>
          <w:rFonts w:cs="Arial"/>
        </w:rPr>
        <w:t>TENDER</w:t>
      </w:r>
    </w:p>
    <w:sectPr w:rsidR="00EC5A56" w:rsidRPr="004D233E" w:rsidSect="00E54FD0">
      <w:headerReference w:type="even" r:id="rId158"/>
      <w:headerReference w:type="default" r:id="rId159"/>
      <w:footerReference w:type="even" r:id="rId160"/>
      <w:footerReference w:type="default" r:id="rId161"/>
      <w:headerReference w:type="first" r:id="rId162"/>
      <w:footerReference w:type="first" r:id="rId163"/>
      <w:pgSz w:w="11910" w:h="16840"/>
      <w:pgMar w:top="640" w:right="760" w:bottom="1360" w:left="840" w:header="0" w:footer="113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6F2C6" w14:textId="77777777" w:rsidR="006C7231" w:rsidRDefault="006C7231" w:rsidP="005A5AF2">
      <w:r>
        <w:separator/>
      </w:r>
    </w:p>
  </w:endnote>
  <w:endnote w:type="continuationSeparator" w:id="0">
    <w:p w14:paraId="6DF12AA4" w14:textId="77777777" w:rsidR="006C7231" w:rsidRDefault="006C7231" w:rsidP="005A5AF2">
      <w:r>
        <w:continuationSeparator/>
      </w:r>
    </w:p>
  </w:endnote>
  <w:endnote w:type="continuationNotice" w:id="1">
    <w:p w14:paraId="3D084D8C" w14:textId="77777777" w:rsidR="006C7231" w:rsidRDefault="006C72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AMLFJ+Arial">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63439" w14:textId="77777777" w:rsidR="00432CCF" w:rsidRPr="00B6205F" w:rsidRDefault="00432CCF">
    <w:pPr>
      <w:pStyle w:val="Footer"/>
      <w:framePr w:wrap="around" w:vAnchor="text" w:hAnchor="margin" w:xAlign="right" w:y="1"/>
      <w:rPr>
        <w:rStyle w:val="PageNumber"/>
        <w:sz w:val="18"/>
      </w:rPr>
    </w:pPr>
    <w:r w:rsidRPr="00B6205F">
      <w:rPr>
        <w:rStyle w:val="PageNumber"/>
        <w:sz w:val="18"/>
      </w:rPr>
      <w:fldChar w:fldCharType="begin"/>
    </w:r>
    <w:r w:rsidRPr="00B6205F">
      <w:rPr>
        <w:rStyle w:val="PageNumber"/>
        <w:sz w:val="18"/>
      </w:rPr>
      <w:instrText xml:space="preserve">PAGE  </w:instrText>
    </w:r>
    <w:r w:rsidRPr="00B6205F">
      <w:rPr>
        <w:rStyle w:val="PageNumber"/>
        <w:sz w:val="18"/>
      </w:rPr>
      <w:fldChar w:fldCharType="end"/>
    </w:r>
  </w:p>
  <w:p w14:paraId="2C6E53B6" w14:textId="77777777" w:rsidR="00432CCF" w:rsidRPr="00B6205F" w:rsidRDefault="00432CCF">
    <w:pPr>
      <w:pStyle w:val="Footer"/>
      <w:ind w:right="360"/>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A8081" w14:textId="77777777" w:rsidR="00432CCF" w:rsidRDefault="00432CCF">
    <w:pPr>
      <w:pStyle w:val="Footer"/>
      <w:rPr>
        <w:rFonts w:ascii="Arial" w:hAnsi="Arial" w:cs="Arial"/>
        <w:b/>
        <w:sz w:val="16"/>
      </w:rPr>
    </w:pPr>
    <w:r w:rsidRPr="00B6205F">
      <w:rPr>
        <w:rFonts w:ascii="Arial" w:hAnsi="Arial" w:cs="Arial"/>
        <w:sz w:val="16"/>
      </w:rPr>
      <w:t xml:space="preserve">Page </w:t>
    </w:r>
    <w:r w:rsidRPr="00B6205F">
      <w:rPr>
        <w:rFonts w:ascii="Arial" w:hAnsi="Arial" w:cs="Arial"/>
        <w:b/>
        <w:sz w:val="16"/>
      </w:rPr>
      <w:fldChar w:fldCharType="begin"/>
    </w:r>
    <w:r w:rsidRPr="00B6205F">
      <w:rPr>
        <w:rFonts w:ascii="Arial" w:hAnsi="Arial" w:cs="Arial"/>
        <w:b/>
        <w:sz w:val="16"/>
      </w:rPr>
      <w:instrText xml:space="preserve"> PAGE </w:instrText>
    </w:r>
    <w:r w:rsidRPr="00B6205F">
      <w:rPr>
        <w:rFonts w:ascii="Arial" w:hAnsi="Arial" w:cs="Arial"/>
        <w:b/>
        <w:sz w:val="16"/>
      </w:rPr>
      <w:fldChar w:fldCharType="separate"/>
    </w:r>
    <w:r>
      <w:rPr>
        <w:rFonts w:ascii="Arial" w:hAnsi="Arial" w:cs="Arial"/>
        <w:b/>
        <w:noProof/>
        <w:sz w:val="16"/>
      </w:rPr>
      <w:t>4</w:t>
    </w:r>
    <w:r w:rsidRPr="00B6205F">
      <w:rPr>
        <w:rFonts w:ascii="Arial" w:hAnsi="Arial" w:cs="Arial"/>
        <w:b/>
        <w:sz w:val="16"/>
      </w:rPr>
      <w:fldChar w:fldCharType="end"/>
    </w:r>
    <w:r w:rsidRPr="00B6205F">
      <w:rPr>
        <w:rFonts w:ascii="Arial" w:hAnsi="Arial" w:cs="Arial"/>
        <w:sz w:val="16"/>
      </w:rPr>
      <w:t xml:space="preserve"> of </w:t>
    </w:r>
    <w:r w:rsidRPr="00B6205F">
      <w:rPr>
        <w:rFonts w:ascii="Arial" w:hAnsi="Arial" w:cs="Arial"/>
        <w:b/>
        <w:sz w:val="16"/>
      </w:rPr>
      <w:fldChar w:fldCharType="begin"/>
    </w:r>
    <w:r w:rsidRPr="00B6205F">
      <w:rPr>
        <w:rFonts w:ascii="Arial" w:hAnsi="Arial" w:cs="Arial"/>
        <w:b/>
        <w:sz w:val="16"/>
      </w:rPr>
      <w:instrText xml:space="preserve"> NUMPAGES  </w:instrText>
    </w:r>
    <w:r w:rsidRPr="00B6205F">
      <w:rPr>
        <w:rFonts w:ascii="Arial" w:hAnsi="Arial" w:cs="Arial"/>
        <w:b/>
        <w:sz w:val="16"/>
      </w:rPr>
      <w:fldChar w:fldCharType="separate"/>
    </w:r>
    <w:r>
      <w:rPr>
        <w:rFonts w:ascii="Arial" w:hAnsi="Arial" w:cs="Arial"/>
        <w:b/>
        <w:noProof/>
        <w:sz w:val="16"/>
      </w:rPr>
      <w:t>26</w:t>
    </w:r>
    <w:r w:rsidRPr="00B6205F">
      <w:rPr>
        <w:rFonts w:ascii="Arial" w:hAnsi="Arial" w:cs="Arial"/>
        <w:b/>
        <w:sz w:val="16"/>
      </w:rPr>
      <w:fldChar w:fldCharType="end"/>
    </w:r>
  </w:p>
  <w:p w14:paraId="23D0B48C" w14:textId="6E830E6C" w:rsidR="00432CCF" w:rsidRPr="00D80404" w:rsidRDefault="00432CCF">
    <w:pPr>
      <w:pStyle w:val="Footer"/>
      <w:rPr>
        <w:rFonts w:ascii="Arial" w:hAnsi="Arial" w:cs="Arial"/>
        <w:sz w:val="18"/>
      </w:rPr>
    </w:pPr>
    <w:r w:rsidRPr="00D80404">
      <w:rPr>
        <w:rFonts w:ascii="Arial" w:hAnsi="Arial" w:cs="Arial"/>
        <w:sz w:val="16"/>
      </w:rPr>
      <w:fldChar w:fldCharType="begin"/>
    </w:r>
    <w:r w:rsidRPr="00D80404">
      <w:rPr>
        <w:rFonts w:ascii="Arial" w:hAnsi="Arial" w:cs="Arial"/>
        <w:sz w:val="16"/>
      </w:rPr>
      <w:instrText xml:space="preserve"> FILENAME \* MERGEFORMAT </w:instrText>
    </w:r>
    <w:r w:rsidRPr="00D80404">
      <w:rPr>
        <w:rFonts w:ascii="Arial" w:hAnsi="Arial" w:cs="Arial"/>
        <w:sz w:val="16"/>
      </w:rPr>
      <w:fldChar w:fldCharType="separate"/>
    </w:r>
    <w:r w:rsidR="00E97F9F">
      <w:rPr>
        <w:rFonts w:ascii="Arial" w:hAnsi="Arial" w:cs="Arial"/>
        <w:noProof/>
        <w:sz w:val="16"/>
      </w:rPr>
      <w:t>Appendix 3 - Terms and Conditions</w:t>
    </w:r>
    <w:r w:rsidRPr="00D80404">
      <w:rPr>
        <w:rFonts w:ascii="Arial" w:hAnsi="Arial" w:cs="Arial"/>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1D0B" w14:textId="3F6CA833" w:rsidR="00432CCF" w:rsidRPr="007846D4" w:rsidRDefault="00432CCF" w:rsidP="007846D4">
    <w:pPr>
      <w:pStyle w:val="Footer"/>
      <w:tabs>
        <w:tab w:val="clear" w:pos="4153"/>
        <w:tab w:val="clear" w:pos="8306"/>
        <w:tab w:val="right" w:pos="5245"/>
      </w:tabs>
      <w:ind w:right="4622"/>
      <w:jc w:val="both"/>
      <w:rPr>
        <w:rFonts w:ascii="Arial" w:hAnsi="Arial" w:cs="Arial"/>
        <w:sz w:val="18"/>
        <w:szCs w:val="18"/>
      </w:rPr>
    </w:pPr>
    <w:r w:rsidRPr="007846D4">
      <w:rPr>
        <w:rFonts w:ascii="Arial" w:hAnsi="Arial" w:cs="Arial"/>
        <w:sz w:val="16"/>
        <w:szCs w:val="16"/>
      </w:rPr>
      <w:fldChar w:fldCharType="begin"/>
    </w:r>
    <w:r w:rsidRPr="007846D4">
      <w:rPr>
        <w:rFonts w:ascii="Arial" w:hAnsi="Arial" w:cs="Arial"/>
        <w:sz w:val="16"/>
        <w:szCs w:val="16"/>
      </w:rPr>
      <w:instrText xml:space="preserve"> FILENAME \* MERGEFORMAT </w:instrText>
    </w:r>
    <w:r w:rsidRPr="007846D4">
      <w:rPr>
        <w:rFonts w:ascii="Arial" w:hAnsi="Arial" w:cs="Arial"/>
        <w:sz w:val="16"/>
        <w:szCs w:val="16"/>
      </w:rPr>
      <w:fldChar w:fldCharType="separate"/>
    </w:r>
    <w:r w:rsidR="00E97F9F">
      <w:rPr>
        <w:rFonts w:ascii="Arial" w:hAnsi="Arial" w:cs="Arial"/>
        <w:noProof/>
        <w:sz w:val="16"/>
        <w:szCs w:val="16"/>
      </w:rPr>
      <w:t>Appendix 3 - Terms and Conditions</w:t>
    </w:r>
    <w:r w:rsidRPr="007846D4">
      <w:rPr>
        <w:rFonts w:ascii="Arial" w:hAnsi="Arial" w:cs="Arial"/>
        <w:sz w:val="16"/>
        <w:szCs w:val="16"/>
      </w:rPr>
      <w:fldChar w:fldCharType="end"/>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sidRPr="00EA264B">
      <w:rPr>
        <w:rFonts w:ascii="Arial" w:hAnsi="Arial" w:cs="Arial"/>
        <w:sz w:val="18"/>
        <w:szCs w:val="18"/>
      </w:rPr>
      <w:t xml:space="preserve">Page </w:t>
    </w:r>
    <w:r w:rsidRPr="00EA264B">
      <w:rPr>
        <w:rFonts w:ascii="Arial" w:hAnsi="Arial" w:cs="Arial"/>
        <w:b/>
        <w:sz w:val="18"/>
        <w:szCs w:val="18"/>
      </w:rPr>
      <w:fldChar w:fldCharType="begin"/>
    </w:r>
    <w:r w:rsidRPr="00EA264B">
      <w:rPr>
        <w:rFonts w:ascii="Arial" w:hAnsi="Arial" w:cs="Arial"/>
        <w:b/>
        <w:sz w:val="18"/>
        <w:szCs w:val="18"/>
      </w:rPr>
      <w:instrText xml:space="preserve"> PAGE </w:instrText>
    </w:r>
    <w:r w:rsidRPr="00EA264B">
      <w:rPr>
        <w:rFonts w:ascii="Arial" w:hAnsi="Arial" w:cs="Arial"/>
        <w:b/>
        <w:sz w:val="18"/>
        <w:szCs w:val="18"/>
      </w:rPr>
      <w:fldChar w:fldCharType="separate"/>
    </w:r>
    <w:r>
      <w:rPr>
        <w:rFonts w:ascii="Arial" w:hAnsi="Arial" w:cs="Arial"/>
        <w:b/>
        <w:noProof/>
        <w:sz w:val="18"/>
        <w:szCs w:val="18"/>
      </w:rPr>
      <w:t>1</w:t>
    </w:r>
    <w:r w:rsidRPr="00EA264B">
      <w:rPr>
        <w:rFonts w:ascii="Arial" w:hAnsi="Arial" w:cs="Arial"/>
        <w:b/>
        <w:sz w:val="18"/>
        <w:szCs w:val="18"/>
      </w:rPr>
      <w:fldChar w:fldCharType="end"/>
    </w:r>
    <w:r w:rsidRPr="00EA264B">
      <w:rPr>
        <w:rFonts w:ascii="Arial" w:hAnsi="Arial" w:cs="Arial"/>
        <w:sz w:val="18"/>
        <w:szCs w:val="18"/>
      </w:rPr>
      <w:t xml:space="preserve"> of </w:t>
    </w:r>
    <w:r w:rsidRPr="00EA264B">
      <w:rPr>
        <w:rFonts w:ascii="Arial" w:hAnsi="Arial" w:cs="Arial"/>
        <w:b/>
        <w:sz w:val="18"/>
        <w:szCs w:val="18"/>
      </w:rPr>
      <w:fldChar w:fldCharType="begin"/>
    </w:r>
    <w:r w:rsidRPr="00EA264B">
      <w:rPr>
        <w:rFonts w:ascii="Arial" w:hAnsi="Arial" w:cs="Arial"/>
        <w:b/>
        <w:sz w:val="18"/>
        <w:szCs w:val="18"/>
      </w:rPr>
      <w:instrText xml:space="preserve"> NUMPAGES  </w:instrText>
    </w:r>
    <w:r w:rsidRPr="00EA264B">
      <w:rPr>
        <w:rFonts w:ascii="Arial" w:hAnsi="Arial" w:cs="Arial"/>
        <w:b/>
        <w:sz w:val="18"/>
        <w:szCs w:val="18"/>
      </w:rPr>
      <w:fldChar w:fldCharType="separate"/>
    </w:r>
    <w:r>
      <w:rPr>
        <w:rFonts w:ascii="Arial" w:hAnsi="Arial" w:cs="Arial"/>
        <w:b/>
        <w:noProof/>
        <w:sz w:val="18"/>
        <w:szCs w:val="18"/>
      </w:rPr>
      <w:t>26</w:t>
    </w:r>
    <w:r w:rsidRPr="00EA264B">
      <w:rPr>
        <w:rFonts w:ascii="Arial" w:hAnsi="Arial" w:cs="Arial"/>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008BB" w14:textId="77777777" w:rsidR="006C7231" w:rsidRDefault="006C7231" w:rsidP="005A5AF2">
      <w:r>
        <w:separator/>
      </w:r>
    </w:p>
  </w:footnote>
  <w:footnote w:type="continuationSeparator" w:id="0">
    <w:p w14:paraId="55C5E380" w14:textId="77777777" w:rsidR="006C7231" w:rsidRDefault="006C7231" w:rsidP="005A5AF2">
      <w:r>
        <w:continuationSeparator/>
      </w:r>
    </w:p>
  </w:footnote>
  <w:footnote w:type="continuationNotice" w:id="1">
    <w:p w14:paraId="06CBA84C" w14:textId="77777777" w:rsidR="006C7231" w:rsidRDefault="006C72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77E9E" w14:textId="77777777" w:rsidR="00432CCF" w:rsidRDefault="00432C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1205340"/>
      <w:docPartObj>
        <w:docPartGallery w:val="Watermarks"/>
        <w:docPartUnique/>
      </w:docPartObj>
    </w:sdtPr>
    <w:sdtEndPr/>
    <w:sdtContent>
      <w:p w14:paraId="2FE02179" w14:textId="1907A2F8" w:rsidR="00432CCF" w:rsidRDefault="00E97F9F">
        <w:pPr>
          <w:pStyle w:val="Header"/>
        </w:pPr>
        <w:r>
          <w:rPr>
            <w:noProof/>
          </w:rPr>
          <w:pict w14:anchorId="2882BDE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91"/>
      <w:gridCol w:w="238"/>
      <w:gridCol w:w="238"/>
    </w:tblGrid>
    <w:tr w:rsidR="00432CCF" w14:paraId="25DB447D" w14:textId="77777777" w:rsidTr="0015252C">
      <w:trPr>
        <w:trHeight w:val="983"/>
      </w:trPr>
      <w:tc>
        <w:tcPr>
          <w:tcW w:w="9391" w:type="dxa"/>
        </w:tcPr>
        <w:p w14:paraId="7B68DFAC" w14:textId="77777777" w:rsidR="00432CCF" w:rsidRDefault="00432CCF" w:rsidP="001B5AE3">
          <w:pPr>
            <w:pStyle w:val="Header"/>
            <w:tabs>
              <w:tab w:val="right" w:pos="9867"/>
            </w:tabs>
            <w:rPr>
              <w:rFonts w:ascii="Arial" w:hAnsi="Arial" w:cs="Arial"/>
              <w:b/>
              <w:sz w:val="24"/>
              <w:szCs w:val="24"/>
            </w:rPr>
          </w:pPr>
        </w:p>
        <w:p w14:paraId="0159B4F0" w14:textId="77777777" w:rsidR="00432CCF" w:rsidRDefault="00432CCF" w:rsidP="002337B9">
          <w:pPr>
            <w:pStyle w:val="Header"/>
            <w:tabs>
              <w:tab w:val="right" w:pos="9867"/>
            </w:tabs>
            <w:ind w:left="-106"/>
            <w:rPr>
              <w:rFonts w:ascii="Arial" w:hAnsi="Arial" w:cs="Arial"/>
              <w:b/>
              <w:sz w:val="24"/>
              <w:szCs w:val="24"/>
            </w:rPr>
          </w:pPr>
          <w:r>
            <w:rPr>
              <w:rFonts w:ascii="Arial" w:hAnsi="Arial" w:cs="Arial"/>
              <w:b/>
              <w:sz w:val="24"/>
              <w:szCs w:val="24"/>
            </w:rPr>
            <w:t>ENERGY SYSTEMS CATAPULT LIMITED</w:t>
          </w:r>
        </w:p>
        <w:p w14:paraId="697EFA95" w14:textId="77777777" w:rsidR="00432CCF" w:rsidRDefault="00432CCF" w:rsidP="00A37BC1">
          <w:pPr>
            <w:pStyle w:val="Header"/>
            <w:tabs>
              <w:tab w:val="clear" w:pos="4153"/>
              <w:tab w:val="clear" w:pos="8306"/>
              <w:tab w:val="left" w:pos="720"/>
              <w:tab w:val="left" w:pos="1440"/>
              <w:tab w:val="left" w:pos="2160"/>
              <w:tab w:val="left" w:pos="2880"/>
              <w:tab w:val="left" w:pos="3600"/>
              <w:tab w:val="left" w:pos="4320"/>
              <w:tab w:val="left" w:pos="5040"/>
              <w:tab w:val="left" w:pos="5760"/>
              <w:tab w:val="left" w:pos="6480"/>
              <w:tab w:val="left" w:pos="7200"/>
            </w:tabs>
            <w:ind w:left="-106"/>
            <w:rPr>
              <w:rFonts w:ascii="Arial" w:hAnsi="Arial" w:cs="Arial"/>
              <w:b/>
              <w:sz w:val="24"/>
              <w:szCs w:val="24"/>
            </w:rPr>
          </w:pPr>
          <w:r>
            <w:rPr>
              <w:rFonts w:ascii="Arial" w:hAnsi="Arial" w:cs="Arial"/>
              <w:b/>
              <w:sz w:val="24"/>
              <w:szCs w:val="24"/>
            </w:rPr>
            <w:t>AGREEMENT FOR SERVICES</w:t>
          </w:r>
          <w:r>
            <w:rPr>
              <w:rFonts w:ascii="Arial" w:hAnsi="Arial" w:cs="Arial"/>
              <w:b/>
              <w:sz w:val="24"/>
              <w:szCs w:val="24"/>
            </w:rPr>
            <w:tab/>
          </w:r>
          <w:r>
            <w:rPr>
              <w:rFonts w:ascii="Arial" w:hAnsi="Arial" w:cs="Arial"/>
              <w:b/>
              <w:sz w:val="24"/>
              <w:szCs w:val="24"/>
            </w:rPr>
            <w:tab/>
          </w:r>
        </w:p>
        <w:p w14:paraId="47600417" w14:textId="77777777" w:rsidR="00432CCF" w:rsidRPr="001B5AE3" w:rsidRDefault="00432CCF" w:rsidP="00A37BC1">
          <w:pPr>
            <w:pStyle w:val="Header"/>
            <w:tabs>
              <w:tab w:val="clear" w:pos="4153"/>
              <w:tab w:val="clear" w:pos="8306"/>
              <w:tab w:val="left" w:pos="720"/>
              <w:tab w:val="left" w:pos="1440"/>
              <w:tab w:val="left" w:pos="2160"/>
              <w:tab w:val="left" w:pos="2880"/>
              <w:tab w:val="left" w:pos="3600"/>
              <w:tab w:val="left" w:pos="4320"/>
              <w:tab w:val="left" w:pos="5040"/>
              <w:tab w:val="left" w:pos="5760"/>
              <w:tab w:val="left" w:pos="6480"/>
              <w:tab w:val="left" w:pos="7200"/>
            </w:tabs>
            <w:ind w:left="-106"/>
            <w:rPr>
              <w:sz w:val="24"/>
              <w:szCs w:val="24"/>
            </w:rPr>
          </w:pP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p>
      </w:tc>
      <w:tc>
        <w:tcPr>
          <w:tcW w:w="238" w:type="dxa"/>
        </w:tcPr>
        <w:p w14:paraId="4989C31E" w14:textId="77777777" w:rsidR="00432CCF" w:rsidRDefault="00432CCF" w:rsidP="001B5AE3">
          <w:pPr>
            <w:pStyle w:val="Header"/>
            <w:tabs>
              <w:tab w:val="right" w:pos="9867"/>
            </w:tabs>
            <w:jc w:val="right"/>
          </w:pPr>
        </w:p>
      </w:tc>
      <w:tc>
        <w:tcPr>
          <w:tcW w:w="238" w:type="dxa"/>
        </w:tcPr>
        <w:p w14:paraId="450F2ACB" w14:textId="77777777" w:rsidR="00432CCF" w:rsidRDefault="00432CCF" w:rsidP="001B5AE3">
          <w:pPr>
            <w:pStyle w:val="Header"/>
            <w:tabs>
              <w:tab w:val="right" w:pos="9867"/>
            </w:tabs>
            <w:jc w:val="right"/>
          </w:pPr>
        </w:p>
        <w:p w14:paraId="71E97FDD" w14:textId="77777777" w:rsidR="00432CCF" w:rsidRDefault="00432CCF" w:rsidP="001B5AE3">
          <w:pPr>
            <w:pStyle w:val="Header"/>
            <w:tabs>
              <w:tab w:val="right" w:pos="9867"/>
            </w:tabs>
            <w:jc w:val="right"/>
          </w:pPr>
        </w:p>
      </w:tc>
    </w:tr>
  </w:tbl>
  <w:p w14:paraId="67DF24FB" w14:textId="77777777" w:rsidR="00432CCF" w:rsidRDefault="00432CCF" w:rsidP="001B5AE3">
    <w:pPr>
      <w:pStyle w:val="Header"/>
      <w:tabs>
        <w:tab w:val="right" w:pos="9867"/>
      </w:tabs>
    </w:pPr>
    <w:r>
      <w:rPr>
        <w:noProof/>
        <w:lang w:val="en-GB" w:eastAsia="en-GB"/>
      </w:rPr>
      <w:drawing>
        <wp:anchor distT="0" distB="0" distL="114300" distR="114300" simplePos="0" relativeHeight="251657216" behindDoc="1" locked="0" layoutInCell="1" allowOverlap="1" wp14:anchorId="174DB06E" wp14:editId="1A7634F2">
          <wp:simplePos x="0" y="0"/>
          <wp:positionH relativeFrom="column">
            <wp:posOffset>4250966</wp:posOffset>
          </wp:positionH>
          <wp:positionV relativeFrom="paragraph">
            <wp:posOffset>-736627</wp:posOffset>
          </wp:positionV>
          <wp:extent cx="2108264" cy="702503"/>
          <wp:effectExtent l="0" t="0" r="6350" b="2540"/>
          <wp:wrapNone/>
          <wp:docPr id="1" name="Picture 1" descr="C:\Users\rutasha.whyte\AppData\Local\Microsoft\Windows\INetCacheContent.Word\Pink CMYK (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utasha.whyte\AppData\Local\Microsoft\Windows\INetCacheContent.Word\Pink CMYK (004).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8264" cy="702503"/>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C6E21"/>
    <w:multiLevelType w:val="multilevel"/>
    <w:tmpl w:val="7388CB40"/>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Arial" w:hAnsi="Arial" w:cs="Arial" w:hint="default"/>
        <w:b w:val="0"/>
        <w:sz w:val="2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D400C7"/>
    <w:multiLevelType w:val="hybridMultilevel"/>
    <w:tmpl w:val="105E6ABA"/>
    <w:lvl w:ilvl="0" w:tplc="8B325DBA">
      <w:start w:val="1"/>
      <w:numFmt w:val="lowerRoman"/>
      <w:lvlText w:val="(%1)"/>
      <w:lvlJc w:val="left"/>
      <w:pPr>
        <w:ind w:left="1440" w:hanging="720"/>
      </w:pPr>
      <w:rPr>
        <w:i/>
        <w:color w:val="1F497D"/>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0D6632BA"/>
    <w:multiLevelType w:val="multilevel"/>
    <w:tmpl w:val="6F8A96E8"/>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none"/>
      <w:lvlRestart w:val="0"/>
      <w:suff w:val="nothing"/>
      <w:lvlText w:val=""/>
      <w:lvlJc w:val="left"/>
      <w:pPr>
        <w:ind w:left="0" w:firstLine="0"/>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 w15:restartNumberingAfterBreak="0">
    <w:nsid w:val="11BE62A8"/>
    <w:multiLevelType w:val="multilevel"/>
    <w:tmpl w:val="157CB15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15:restartNumberingAfterBreak="0">
    <w:nsid w:val="130E36C7"/>
    <w:multiLevelType w:val="hybridMultilevel"/>
    <w:tmpl w:val="8692F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386F07"/>
    <w:multiLevelType w:val="multilevel"/>
    <w:tmpl w:val="4F6AE906"/>
    <w:lvl w:ilvl="0">
      <w:start w:val="1"/>
      <w:numFmt w:val="decimal"/>
      <w:lvlText w:val="(%1)"/>
      <w:lvlJc w:val="left"/>
      <w:pPr>
        <w:tabs>
          <w:tab w:val="num" w:pos="1288"/>
        </w:tabs>
        <w:ind w:left="1288" w:hanging="72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lowerRoman"/>
      <w:lvlText w:val="%7."/>
      <w:lvlJc w:val="righ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7CC1503"/>
    <w:multiLevelType w:val="multilevel"/>
    <w:tmpl w:val="7FF8DFAA"/>
    <w:lvl w:ilvl="0">
      <w:start w:val="1"/>
      <w:numFmt w:val="decimal"/>
      <w:lvlText w:val="%1."/>
      <w:lvlJc w:val="left"/>
      <w:pPr>
        <w:ind w:left="775" w:hanging="563"/>
        <w:jc w:val="left"/>
      </w:pPr>
      <w:rPr>
        <w:rFonts w:ascii="Arial" w:eastAsia="Arial" w:hAnsi="Arial" w:cs="Arial" w:hint="default"/>
        <w:b w:val="0"/>
        <w:bCs w:val="0"/>
        <w:i w:val="0"/>
        <w:iCs w:val="0"/>
        <w:color w:val="151515"/>
        <w:spacing w:val="-1"/>
        <w:w w:val="107"/>
        <w:sz w:val="18"/>
        <w:szCs w:val="18"/>
        <w:lang w:val="en-US" w:eastAsia="en-US" w:bidi="ar-SA"/>
      </w:rPr>
    </w:lvl>
    <w:lvl w:ilvl="1">
      <w:start w:val="1"/>
      <w:numFmt w:val="decimal"/>
      <w:lvlText w:val="%1.%2."/>
      <w:lvlJc w:val="left"/>
      <w:pPr>
        <w:ind w:left="726" w:hanging="562"/>
        <w:jc w:val="right"/>
      </w:pPr>
      <w:rPr>
        <w:rFonts w:hint="default"/>
        <w:spacing w:val="-1"/>
        <w:w w:val="96"/>
        <w:lang w:val="en-US" w:eastAsia="en-US" w:bidi="ar-SA"/>
      </w:rPr>
    </w:lvl>
    <w:lvl w:ilvl="2">
      <w:start w:val="1"/>
      <w:numFmt w:val="decimal"/>
      <w:lvlText w:val="%1.%2.%3."/>
      <w:lvlJc w:val="left"/>
      <w:pPr>
        <w:ind w:left="1529" w:hanging="737"/>
        <w:jc w:val="left"/>
      </w:pPr>
      <w:rPr>
        <w:rFonts w:hint="default"/>
        <w:spacing w:val="-1"/>
        <w:w w:val="97"/>
        <w:lang w:val="en-US" w:eastAsia="en-US" w:bidi="ar-SA"/>
      </w:rPr>
    </w:lvl>
    <w:lvl w:ilvl="3">
      <w:numFmt w:val="bullet"/>
      <w:lvlText w:val="•"/>
      <w:lvlJc w:val="left"/>
      <w:pPr>
        <w:ind w:left="1440" w:hanging="737"/>
      </w:pPr>
      <w:rPr>
        <w:rFonts w:hint="default"/>
        <w:lang w:val="en-US" w:eastAsia="en-US" w:bidi="ar-SA"/>
      </w:rPr>
    </w:lvl>
    <w:lvl w:ilvl="4">
      <w:numFmt w:val="bullet"/>
      <w:lvlText w:val="•"/>
      <w:lvlJc w:val="left"/>
      <w:pPr>
        <w:ind w:left="1520" w:hanging="737"/>
      </w:pPr>
      <w:rPr>
        <w:rFonts w:hint="default"/>
        <w:lang w:val="en-US" w:eastAsia="en-US" w:bidi="ar-SA"/>
      </w:rPr>
    </w:lvl>
    <w:lvl w:ilvl="5">
      <w:numFmt w:val="bullet"/>
      <w:lvlText w:val="•"/>
      <w:lvlJc w:val="left"/>
      <w:pPr>
        <w:ind w:left="2984" w:hanging="737"/>
      </w:pPr>
      <w:rPr>
        <w:rFonts w:hint="default"/>
        <w:lang w:val="en-US" w:eastAsia="en-US" w:bidi="ar-SA"/>
      </w:rPr>
    </w:lvl>
    <w:lvl w:ilvl="6">
      <w:numFmt w:val="bullet"/>
      <w:lvlText w:val="•"/>
      <w:lvlJc w:val="left"/>
      <w:pPr>
        <w:ind w:left="4448" w:hanging="737"/>
      </w:pPr>
      <w:rPr>
        <w:rFonts w:hint="default"/>
        <w:lang w:val="en-US" w:eastAsia="en-US" w:bidi="ar-SA"/>
      </w:rPr>
    </w:lvl>
    <w:lvl w:ilvl="7">
      <w:numFmt w:val="bullet"/>
      <w:lvlText w:val="•"/>
      <w:lvlJc w:val="left"/>
      <w:pPr>
        <w:ind w:left="5912" w:hanging="737"/>
      </w:pPr>
      <w:rPr>
        <w:rFonts w:hint="default"/>
        <w:lang w:val="en-US" w:eastAsia="en-US" w:bidi="ar-SA"/>
      </w:rPr>
    </w:lvl>
    <w:lvl w:ilvl="8">
      <w:numFmt w:val="bullet"/>
      <w:lvlText w:val="•"/>
      <w:lvlJc w:val="left"/>
      <w:pPr>
        <w:ind w:left="7376" w:hanging="737"/>
      </w:pPr>
      <w:rPr>
        <w:rFonts w:hint="default"/>
        <w:lang w:val="en-US" w:eastAsia="en-US" w:bidi="ar-SA"/>
      </w:rPr>
    </w:lvl>
  </w:abstractNum>
  <w:abstractNum w:abstractNumId="7" w15:restartNumberingAfterBreak="0">
    <w:nsid w:val="19E92665"/>
    <w:multiLevelType w:val="multilevel"/>
    <w:tmpl w:val="710C6EBE"/>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8" w15:restartNumberingAfterBreak="0">
    <w:nsid w:val="1A816B17"/>
    <w:multiLevelType w:val="multilevel"/>
    <w:tmpl w:val="4FD64D1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15:restartNumberingAfterBreak="0">
    <w:nsid w:val="1C0A520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F4E2AB7"/>
    <w:multiLevelType w:val="hybridMultilevel"/>
    <w:tmpl w:val="8096854A"/>
    <w:lvl w:ilvl="0" w:tplc="D8D886D6">
      <w:start w:val="1"/>
      <w:numFmt w:val="decimal"/>
      <w:lvlText w:val="%1)"/>
      <w:lvlJc w:val="left"/>
      <w:pPr>
        <w:tabs>
          <w:tab w:val="num" w:pos="720"/>
        </w:tabs>
        <w:ind w:left="720" w:hanging="360"/>
      </w:pPr>
      <w:rPr>
        <w:rFonts w:hint="default"/>
      </w:rPr>
    </w:lvl>
    <w:lvl w:ilvl="1" w:tplc="31223492">
      <w:start w:val="1"/>
      <w:numFmt w:val="lowerLetter"/>
      <w:lvlText w:val="%2."/>
      <w:lvlJc w:val="left"/>
      <w:pPr>
        <w:tabs>
          <w:tab w:val="num" w:pos="1440"/>
        </w:tabs>
        <w:ind w:left="1440" w:hanging="360"/>
      </w:pPr>
    </w:lvl>
    <w:lvl w:ilvl="2" w:tplc="1F2645FA" w:tentative="1">
      <w:start w:val="1"/>
      <w:numFmt w:val="lowerRoman"/>
      <w:lvlText w:val="%3."/>
      <w:lvlJc w:val="right"/>
      <w:pPr>
        <w:tabs>
          <w:tab w:val="num" w:pos="2160"/>
        </w:tabs>
        <w:ind w:left="2160" w:hanging="180"/>
      </w:pPr>
    </w:lvl>
    <w:lvl w:ilvl="3" w:tplc="EF203902" w:tentative="1">
      <w:start w:val="1"/>
      <w:numFmt w:val="decimal"/>
      <w:lvlText w:val="%4."/>
      <w:lvlJc w:val="left"/>
      <w:pPr>
        <w:tabs>
          <w:tab w:val="num" w:pos="2880"/>
        </w:tabs>
        <w:ind w:left="2880" w:hanging="360"/>
      </w:pPr>
    </w:lvl>
    <w:lvl w:ilvl="4" w:tplc="6122D30C" w:tentative="1">
      <w:start w:val="1"/>
      <w:numFmt w:val="lowerLetter"/>
      <w:lvlText w:val="%5."/>
      <w:lvlJc w:val="left"/>
      <w:pPr>
        <w:tabs>
          <w:tab w:val="num" w:pos="3600"/>
        </w:tabs>
        <w:ind w:left="3600" w:hanging="360"/>
      </w:pPr>
    </w:lvl>
    <w:lvl w:ilvl="5" w:tplc="2932B39A" w:tentative="1">
      <w:start w:val="1"/>
      <w:numFmt w:val="lowerRoman"/>
      <w:lvlText w:val="%6."/>
      <w:lvlJc w:val="right"/>
      <w:pPr>
        <w:tabs>
          <w:tab w:val="num" w:pos="4320"/>
        </w:tabs>
        <w:ind w:left="4320" w:hanging="180"/>
      </w:pPr>
    </w:lvl>
    <w:lvl w:ilvl="6" w:tplc="8A58F110" w:tentative="1">
      <w:start w:val="1"/>
      <w:numFmt w:val="decimal"/>
      <w:lvlText w:val="%7."/>
      <w:lvlJc w:val="left"/>
      <w:pPr>
        <w:tabs>
          <w:tab w:val="num" w:pos="5040"/>
        </w:tabs>
        <w:ind w:left="5040" w:hanging="360"/>
      </w:pPr>
    </w:lvl>
    <w:lvl w:ilvl="7" w:tplc="8CBECBA4" w:tentative="1">
      <w:start w:val="1"/>
      <w:numFmt w:val="lowerLetter"/>
      <w:lvlText w:val="%8."/>
      <w:lvlJc w:val="left"/>
      <w:pPr>
        <w:tabs>
          <w:tab w:val="num" w:pos="5760"/>
        </w:tabs>
        <w:ind w:left="5760" w:hanging="360"/>
      </w:pPr>
    </w:lvl>
    <w:lvl w:ilvl="8" w:tplc="06C623BE" w:tentative="1">
      <w:start w:val="1"/>
      <w:numFmt w:val="lowerRoman"/>
      <w:lvlText w:val="%9."/>
      <w:lvlJc w:val="right"/>
      <w:pPr>
        <w:tabs>
          <w:tab w:val="num" w:pos="6480"/>
        </w:tabs>
        <w:ind w:left="6480" w:hanging="180"/>
      </w:pPr>
    </w:lvl>
  </w:abstractNum>
  <w:abstractNum w:abstractNumId="11" w15:restartNumberingAfterBreak="0">
    <w:nsid w:val="20952072"/>
    <w:multiLevelType w:val="multilevel"/>
    <w:tmpl w:val="7388CB40"/>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Arial" w:hAnsi="Arial" w:cs="Arial" w:hint="default"/>
        <w:b w:val="0"/>
        <w:sz w:val="20"/>
      </w:rPr>
    </w:lvl>
    <w:lvl w:ilvl="2">
      <w:start w:val="1"/>
      <w:numFmt w:val="decimal"/>
      <w:lvlText w:val="%1.%2.%3."/>
      <w:lvlJc w:val="left"/>
      <w:pPr>
        <w:ind w:left="1072"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13EA1"/>
    <w:multiLevelType w:val="multilevel"/>
    <w:tmpl w:val="7388CB40"/>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Arial" w:hAnsi="Arial" w:cs="Arial" w:hint="default"/>
        <w:b w:val="0"/>
        <w:sz w:val="2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AE55F7E"/>
    <w:multiLevelType w:val="hybridMultilevel"/>
    <w:tmpl w:val="E71A8950"/>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4" w15:restartNumberingAfterBreak="0">
    <w:nsid w:val="2F6163D6"/>
    <w:multiLevelType w:val="hybridMultilevel"/>
    <w:tmpl w:val="ADCE65D2"/>
    <w:lvl w:ilvl="0" w:tplc="B52C04D8">
      <w:numFmt w:val="bullet"/>
      <w:lvlText w:val="•"/>
      <w:lvlJc w:val="left"/>
      <w:pPr>
        <w:ind w:left="129" w:hanging="111"/>
      </w:pPr>
      <w:rPr>
        <w:rFonts w:ascii="Times New Roman" w:eastAsia="Times New Roman" w:hAnsi="Times New Roman" w:cs="Times New Roman" w:hint="default"/>
        <w:b/>
        <w:bCs/>
        <w:i w:val="0"/>
        <w:iCs w:val="0"/>
        <w:color w:val="505456"/>
        <w:w w:val="195"/>
        <w:sz w:val="14"/>
        <w:szCs w:val="14"/>
        <w:lang w:val="en-US" w:eastAsia="en-US" w:bidi="ar-SA"/>
      </w:rPr>
    </w:lvl>
    <w:lvl w:ilvl="1" w:tplc="280A88B8">
      <w:numFmt w:val="bullet"/>
      <w:lvlText w:val="•"/>
      <w:lvlJc w:val="left"/>
      <w:pPr>
        <w:ind w:left="317" w:hanging="111"/>
      </w:pPr>
      <w:rPr>
        <w:rFonts w:hint="default"/>
        <w:lang w:val="en-US" w:eastAsia="en-US" w:bidi="ar-SA"/>
      </w:rPr>
    </w:lvl>
    <w:lvl w:ilvl="2" w:tplc="9036FA46">
      <w:numFmt w:val="bullet"/>
      <w:lvlText w:val="•"/>
      <w:lvlJc w:val="left"/>
      <w:pPr>
        <w:ind w:left="515" w:hanging="111"/>
      </w:pPr>
      <w:rPr>
        <w:rFonts w:hint="default"/>
        <w:lang w:val="en-US" w:eastAsia="en-US" w:bidi="ar-SA"/>
      </w:rPr>
    </w:lvl>
    <w:lvl w:ilvl="3" w:tplc="0B504DEC">
      <w:numFmt w:val="bullet"/>
      <w:lvlText w:val="•"/>
      <w:lvlJc w:val="left"/>
      <w:pPr>
        <w:ind w:left="713" w:hanging="111"/>
      </w:pPr>
      <w:rPr>
        <w:rFonts w:hint="default"/>
        <w:lang w:val="en-US" w:eastAsia="en-US" w:bidi="ar-SA"/>
      </w:rPr>
    </w:lvl>
    <w:lvl w:ilvl="4" w:tplc="C9D0B5A8">
      <w:numFmt w:val="bullet"/>
      <w:lvlText w:val="•"/>
      <w:lvlJc w:val="left"/>
      <w:pPr>
        <w:ind w:left="911" w:hanging="111"/>
      </w:pPr>
      <w:rPr>
        <w:rFonts w:hint="default"/>
        <w:lang w:val="en-US" w:eastAsia="en-US" w:bidi="ar-SA"/>
      </w:rPr>
    </w:lvl>
    <w:lvl w:ilvl="5" w:tplc="8932B6B0">
      <w:numFmt w:val="bullet"/>
      <w:lvlText w:val="•"/>
      <w:lvlJc w:val="left"/>
      <w:pPr>
        <w:ind w:left="1109" w:hanging="111"/>
      </w:pPr>
      <w:rPr>
        <w:rFonts w:hint="default"/>
        <w:lang w:val="en-US" w:eastAsia="en-US" w:bidi="ar-SA"/>
      </w:rPr>
    </w:lvl>
    <w:lvl w:ilvl="6" w:tplc="1DF6AC2E">
      <w:numFmt w:val="bullet"/>
      <w:lvlText w:val="•"/>
      <w:lvlJc w:val="left"/>
      <w:pPr>
        <w:ind w:left="1307" w:hanging="111"/>
      </w:pPr>
      <w:rPr>
        <w:rFonts w:hint="default"/>
        <w:lang w:val="en-US" w:eastAsia="en-US" w:bidi="ar-SA"/>
      </w:rPr>
    </w:lvl>
    <w:lvl w:ilvl="7" w:tplc="10C81CDE">
      <w:numFmt w:val="bullet"/>
      <w:lvlText w:val="•"/>
      <w:lvlJc w:val="left"/>
      <w:pPr>
        <w:ind w:left="1505" w:hanging="111"/>
      </w:pPr>
      <w:rPr>
        <w:rFonts w:hint="default"/>
        <w:lang w:val="en-US" w:eastAsia="en-US" w:bidi="ar-SA"/>
      </w:rPr>
    </w:lvl>
    <w:lvl w:ilvl="8" w:tplc="E5C682F6">
      <w:numFmt w:val="bullet"/>
      <w:lvlText w:val="•"/>
      <w:lvlJc w:val="left"/>
      <w:pPr>
        <w:ind w:left="1703" w:hanging="111"/>
      </w:pPr>
      <w:rPr>
        <w:rFonts w:hint="default"/>
        <w:lang w:val="en-US" w:eastAsia="en-US" w:bidi="ar-SA"/>
      </w:rPr>
    </w:lvl>
  </w:abstractNum>
  <w:abstractNum w:abstractNumId="15" w15:restartNumberingAfterBreak="0">
    <w:nsid w:val="351822F6"/>
    <w:multiLevelType w:val="multilevel"/>
    <w:tmpl w:val="2418039C"/>
    <w:lvl w:ilvl="0">
      <w:start w:val="1"/>
      <w:numFmt w:val="decimal"/>
      <w:lvlText w:val="%1"/>
      <w:lvlJc w:val="left"/>
      <w:pPr>
        <w:ind w:left="360" w:hanging="360"/>
      </w:pPr>
      <w:rPr>
        <w:rFonts w:ascii="Arial" w:hAnsi="Arial" w:cs="Arial" w:hint="default"/>
        <w:b/>
        <w:sz w:val="20"/>
        <w:szCs w:val="20"/>
      </w:rPr>
    </w:lvl>
    <w:lvl w:ilvl="1">
      <w:start w:val="1"/>
      <w:numFmt w:val="decimal"/>
      <w:lvlText w:val="%1.%2"/>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FE260E"/>
    <w:multiLevelType w:val="hybridMultilevel"/>
    <w:tmpl w:val="F4867F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A976311"/>
    <w:multiLevelType w:val="multilevel"/>
    <w:tmpl w:val="BD747A56"/>
    <w:lvl w:ilvl="0">
      <w:start w:val="1"/>
      <w:numFmt w:val="decimal"/>
      <w:lvlText w:val="%1."/>
      <w:lvlJc w:val="left"/>
      <w:pPr>
        <w:ind w:left="775" w:hanging="563"/>
        <w:jc w:val="right"/>
      </w:pPr>
      <w:rPr>
        <w:rFonts w:hint="default"/>
        <w:spacing w:val="-1"/>
        <w:w w:val="107"/>
        <w:lang w:val="en-US" w:eastAsia="en-US" w:bidi="ar-SA"/>
      </w:rPr>
    </w:lvl>
    <w:lvl w:ilvl="1">
      <w:start w:val="1"/>
      <w:numFmt w:val="decimal"/>
      <w:lvlText w:val="%1.%2."/>
      <w:lvlJc w:val="left"/>
      <w:pPr>
        <w:ind w:left="795" w:hanging="568"/>
        <w:jc w:val="left"/>
      </w:pPr>
      <w:rPr>
        <w:rFonts w:hint="default"/>
        <w:spacing w:val="-1"/>
        <w:w w:val="102"/>
        <w:lang w:val="en-US" w:eastAsia="en-US" w:bidi="ar-SA"/>
      </w:rPr>
    </w:lvl>
    <w:lvl w:ilvl="2">
      <w:start w:val="1"/>
      <w:numFmt w:val="decimal"/>
      <w:lvlText w:val="%1.%2.%3."/>
      <w:lvlJc w:val="left"/>
      <w:pPr>
        <w:ind w:left="1372" w:hanging="568"/>
        <w:jc w:val="left"/>
      </w:pPr>
      <w:rPr>
        <w:rFonts w:ascii="Arial" w:eastAsia="Arial" w:hAnsi="Arial" w:cs="Arial" w:hint="default"/>
        <w:b w:val="0"/>
        <w:bCs w:val="0"/>
        <w:i w:val="0"/>
        <w:iCs w:val="0"/>
        <w:color w:val="161616"/>
        <w:w w:val="102"/>
        <w:sz w:val="20"/>
        <w:szCs w:val="20"/>
        <w:lang w:val="en-US" w:eastAsia="en-US" w:bidi="ar-SA"/>
      </w:rPr>
    </w:lvl>
    <w:lvl w:ilvl="3">
      <w:numFmt w:val="bullet"/>
      <w:lvlText w:val="•"/>
      <w:lvlJc w:val="left"/>
      <w:pPr>
        <w:ind w:left="780" w:hanging="568"/>
      </w:pPr>
      <w:rPr>
        <w:rFonts w:hint="default"/>
        <w:lang w:val="en-US" w:eastAsia="en-US" w:bidi="ar-SA"/>
      </w:rPr>
    </w:lvl>
    <w:lvl w:ilvl="4">
      <w:numFmt w:val="bullet"/>
      <w:lvlText w:val="•"/>
      <w:lvlJc w:val="left"/>
      <w:pPr>
        <w:ind w:left="800" w:hanging="568"/>
      </w:pPr>
      <w:rPr>
        <w:rFonts w:hint="default"/>
        <w:lang w:val="en-US" w:eastAsia="en-US" w:bidi="ar-SA"/>
      </w:rPr>
    </w:lvl>
    <w:lvl w:ilvl="5">
      <w:numFmt w:val="bullet"/>
      <w:lvlText w:val="•"/>
      <w:lvlJc w:val="left"/>
      <w:pPr>
        <w:ind w:left="1280" w:hanging="568"/>
      </w:pPr>
      <w:rPr>
        <w:rFonts w:hint="default"/>
        <w:lang w:val="en-US" w:eastAsia="en-US" w:bidi="ar-SA"/>
      </w:rPr>
    </w:lvl>
    <w:lvl w:ilvl="6">
      <w:numFmt w:val="bullet"/>
      <w:lvlText w:val="•"/>
      <w:lvlJc w:val="left"/>
      <w:pPr>
        <w:ind w:left="1300" w:hanging="568"/>
      </w:pPr>
      <w:rPr>
        <w:rFonts w:hint="default"/>
        <w:lang w:val="en-US" w:eastAsia="en-US" w:bidi="ar-SA"/>
      </w:rPr>
    </w:lvl>
    <w:lvl w:ilvl="7">
      <w:numFmt w:val="bullet"/>
      <w:lvlText w:val="•"/>
      <w:lvlJc w:val="left"/>
      <w:pPr>
        <w:ind w:left="1320" w:hanging="568"/>
      </w:pPr>
      <w:rPr>
        <w:rFonts w:hint="default"/>
        <w:lang w:val="en-US" w:eastAsia="en-US" w:bidi="ar-SA"/>
      </w:rPr>
    </w:lvl>
    <w:lvl w:ilvl="8">
      <w:numFmt w:val="bullet"/>
      <w:lvlText w:val="•"/>
      <w:lvlJc w:val="left"/>
      <w:pPr>
        <w:ind w:left="1340" w:hanging="568"/>
      </w:pPr>
      <w:rPr>
        <w:rFonts w:hint="default"/>
        <w:lang w:val="en-US" w:eastAsia="en-US" w:bidi="ar-SA"/>
      </w:rPr>
    </w:lvl>
  </w:abstractNum>
  <w:abstractNum w:abstractNumId="18" w15:restartNumberingAfterBreak="0">
    <w:nsid w:val="3B2E07AE"/>
    <w:multiLevelType w:val="hybridMultilevel"/>
    <w:tmpl w:val="383E3186"/>
    <w:lvl w:ilvl="0" w:tplc="EE7E1914">
      <w:start w:val="1"/>
      <w:numFmt w:val="bullet"/>
      <w:pStyle w:val="BulletCD"/>
      <w:lvlText w:val=""/>
      <w:lvlJc w:val="left"/>
      <w:pPr>
        <w:tabs>
          <w:tab w:val="num" w:pos="360"/>
        </w:tabs>
        <w:ind w:left="284" w:hanging="284"/>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526878"/>
    <w:multiLevelType w:val="hybridMultilevel"/>
    <w:tmpl w:val="0FC2C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2A7BF1"/>
    <w:multiLevelType w:val="multilevel"/>
    <w:tmpl w:val="A81E0C76"/>
    <w:lvl w:ilvl="0">
      <w:start w:val="1"/>
      <w:numFmt w:val="decimal"/>
      <w:lvlText w:val="%1."/>
      <w:lvlJc w:val="left"/>
      <w:pPr>
        <w:ind w:left="567" w:hanging="567"/>
      </w:pPr>
      <w:rPr>
        <w:rFonts w:hint="default"/>
        <w:b w:val="0"/>
      </w:rPr>
    </w:lvl>
    <w:lvl w:ilvl="1">
      <w:start w:val="1"/>
      <w:numFmt w:val="decimal"/>
      <w:lvlText w:val="%1.%2."/>
      <w:lvlJc w:val="left"/>
      <w:pPr>
        <w:ind w:left="567" w:hanging="567"/>
      </w:pPr>
      <w:rPr>
        <w:rFonts w:hint="default"/>
      </w:rPr>
    </w:lvl>
    <w:lvl w:ilvl="2">
      <w:start w:val="1"/>
      <w:numFmt w:val="decimal"/>
      <w:lvlText w:val="%1.%2.%3."/>
      <w:lvlJc w:val="left"/>
      <w:pPr>
        <w:ind w:left="1418" w:hanging="851"/>
      </w:pPr>
      <w:rPr>
        <w:rFonts w:hint="default"/>
      </w:rPr>
    </w:lvl>
    <w:lvl w:ilvl="3">
      <w:start w:val="1"/>
      <w:numFmt w:val="none"/>
      <w:lvlText w:val="f."/>
      <w:lvlJc w:val="left"/>
      <w:pPr>
        <w:ind w:left="1756" w:hanging="33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0BA2A78"/>
    <w:multiLevelType w:val="multilevel"/>
    <w:tmpl w:val="489CE6BA"/>
    <w:lvl w:ilvl="0">
      <w:start w:val="1"/>
      <w:numFmt w:val="decimal"/>
      <w:lvlText w:val="%1."/>
      <w:lvlJc w:val="left"/>
      <w:pPr>
        <w:ind w:left="567" w:hanging="567"/>
      </w:pPr>
      <w:rPr>
        <w:rFonts w:hint="default"/>
        <w:b/>
      </w:rPr>
    </w:lvl>
    <w:lvl w:ilvl="1">
      <w:start w:val="1"/>
      <w:numFmt w:val="decimal"/>
      <w:lvlText w:val="%1.%2."/>
      <w:lvlJc w:val="left"/>
      <w:pPr>
        <w:ind w:left="567" w:hanging="567"/>
      </w:pPr>
      <w:rPr>
        <w:rFonts w:ascii="Arial" w:hAnsi="Arial" w:cs="Arial" w:hint="default"/>
        <w:b w:val="0"/>
        <w:sz w:val="20"/>
      </w:rPr>
    </w:lvl>
    <w:lvl w:ilvl="2">
      <w:start w:val="1"/>
      <w:numFmt w:val="decimal"/>
      <w:lvlText w:val="%1.%2.%3."/>
      <w:lvlJc w:val="left"/>
      <w:pPr>
        <w:ind w:left="1276" w:hanging="567"/>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C4F5E54"/>
    <w:multiLevelType w:val="multilevel"/>
    <w:tmpl w:val="7388CB40"/>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Arial" w:hAnsi="Arial" w:cs="Arial" w:hint="default"/>
        <w:b w:val="0"/>
        <w:sz w:val="2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3A26F6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68356F1"/>
    <w:multiLevelType w:val="multilevel"/>
    <w:tmpl w:val="F7FAB662"/>
    <w:lvl w:ilvl="0">
      <w:start w:val="1"/>
      <w:numFmt w:val="decimal"/>
      <w:lvlText w:val="%1."/>
      <w:lvlJc w:val="left"/>
      <w:pPr>
        <w:ind w:left="720" w:hanging="360"/>
      </w:pPr>
    </w:lvl>
    <w:lvl w:ilvl="1">
      <w:start w:val="2"/>
      <w:numFmt w:val="decimal"/>
      <w:isLgl/>
      <w:lvlText w:val="%1.%2"/>
      <w:lvlJc w:val="left"/>
      <w:pPr>
        <w:ind w:left="868" w:hanging="405"/>
      </w:pPr>
      <w:rPr>
        <w:rFonts w:ascii="Arial" w:hAnsi="Arial" w:cs="Arial" w:hint="default"/>
        <w:b w:val="0"/>
      </w:rPr>
    </w:lvl>
    <w:lvl w:ilvl="2">
      <w:start w:val="1"/>
      <w:numFmt w:val="decimal"/>
      <w:isLgl/>
      <w:lvlText w:val="%1.%2.%3"/>
      <w:lvlJc w:val="left"/>
      <w:pPr>
        <w:ind w:left="1286" w:hanging="720"/>
      </w:pPr>
      <w:rPr>
        <w:rFonts w:ascii="Arial" w:hAnsi="Arial" w:cs="Arial" w:hint="default"/>
        <w:b w:val="0"/>
      </w:rPr>
    </w:lvl>
    <w:lvl w:ilvl="3">
      <w:start w:val="1"/>
      <w:numFmt w:val="decimal"/>
      <w:isLgl/>
      <w:lvlText w:val="%1.%2.%3.%4"/>
      <w:lvlJc w:val="left"/>
      <w:pPr>
        <w:ind w:left="1389" w:hanging="720"/>
      </w:pPr>
      <w:rPr>
        <w:rFonts w:ascii="CG Times" w:hAnsi="CG Times" w:cs="Times New Roman" w:hint="default"/>
        <w:b w:val="0"/>
      </w:rPr>
    </w:lvl>
    <w:lvl w:ilvl="4">
      <w:start w:val="1"/>
      <w:numFmt w:val="decimal"/>
      <w:isLgl/>
      <w:lvlText w:val="%1.%2.%3.%4.%5"/>
      <w:lvlJc w:val="left"/>
      <w:pPr>
        <w:ind w:left="1852" w:hanging="1080"/>
      </w:pPr>
      <w:rPr>
        <w:rFonts w:ascii="CG Times" w:hAnsi="CG Times" w:cs="Times New Roman" w:hint="default"/>
        <w:b w:val="0"/>
      </w:rPr>
    </w:lvl>
    <w:lvl w:ilvl="5">
      <w:start w:val="1"/>
      <w:numFmt w:val="decimal"/>
      <w:isLgl/>
      <w:lvlText w:val="%1.%2.%3.%4.%5.%6"/>
      <w:lvlJc w:val="left"/>
      <w:pPr>
        <w:ind w:left="1955" w:hanging="1080"/>
      </w:pPr>
      <w:rPr>
        <w:rFonts w:ascii="CG Times" w:hAnsi="CG Times" w:cs="Times New Roman" w:hint="default"/>
        <w:b w:val="0"/>
      </w:rPr>
    </w:lvl>
    <w:lvl w:ilvl="6">
      <w:start w:val="1"/>
      <w:numFmt w:val="decimal"/>
      <w:isLgl/>
      <w:lvlText w:val="%1.%2.%3.%4.%5.%6.%7"/>
      <w:lvlJc w:val="left"/>
      <w:pPr>
        <w:ind w:left="2418" w:hanging="1440"/>
      </w:pPr>
      <w:rPr>
        <w:rFonts w:ascii="CG Times" w:hAnsi="CG Times" w:cs="Times New Roman" w:hint="default"/>
        <w:b w:val="0"/>
      </w:rPr>
    </w:lvl>
    <w:lvl w:ilvl="7">
      <w:start w:val="1"/>
      <w:numFmt w:val="decimal"/>
      <w:isLgl/>
      <w:lvlText w:val="%1.%2.%3.%4.%5.%6.%7.%8"/>
      <w:lvlJc w:val="left"/>
      <w:pPr>
        <w:ind w:left="2521" w:hanging="1440"/>
      </w:pPr>
      <w:rPr>
        <w:rFonts w:ascii="CG Times" w:hAnsi="CG Times" w:cs="Times New Roman" w:hint="default"/>
        <w:b w:val="0"/>
      </w:rPr>
    </w:lvl>
    <w:lvl w:ilvl="8">
      <w:start w:val="1"/>
      <w:numFmt w:val="decimal"/>
      <w:isLgl/>
      <w:lvlText w:val="%1.%2.%3.%4.%5.%6.%7.%8.%9"/>
      <w:lvlJc w:val="left"/>
      <w:pPr>
        <w:ind w:left="2984" w:hanging="1800"/>
      </w:pPr>
      <w:rPr>
        <w:rFonts w:ascii="CG Times" w:hAnsi="CG Times" w:cs="Times New Roman" w:hint="default"/>
        <w:b w:val="0"/>
      </w:rPr>
    </w:lvl>
  </w:abstractNum>
  <w:abstractNum w:abstractNumId="25" w15:restartNumberingAfterBreak="0">
    <w:nsid w:val="771777AD"/>
    <w:multiLevelType w:val="multilevel"/>
    <w:tmpl w:val="019C28B4"/>
    <w:lvl w:ilvl="0">
      <w:start w:val="1"/>
      <w:numFmt w:val="decimal"/>
      <w:pStyle w:val="1Parties"/>
      <w:lvlText w:val="(%1)"/>
      <w:lvlJc w:val="left"/>
      <w:pPr>
        <w:tabs>
          <w:tab w:val="num" w:pos="1288"/>
        </w:tabs>
        <w:ind w:left="1288"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7BD4E0F"/>
    <w:multiLevelType w:val="hybridMultilevel"/>
    <w:tmpl w:val="B0D2F0F4"/>
    <w:lvl w:ilvl="0" w:tplc="5782854A">
      <w:start w:val="1"/>
      <w:numFmt w:val="decimal"/>
      <w:lvlText w:val="(%1)"/>
      <w:lvlJc w:val="left"/>
      <w:pPr>
        <w:ind w:left="771" w:hanging="565"/>
        <w:jc w:val="left"/>
      </w:pPr>
      <w:rPr>
        <w:rFonts w:ascii="Arial" w:eastAsia="Arial" w:hAnsi="Arial" w:cs="Arial" w:hint="default"/>
        <w:b w:val="0"/>
        <w:bCs w:val="0"/>
        <w:i w:val="0"/>
        <w:iCs w:val="0"/>
        <w:color w:val="161616"/>
        <w:spacing w:val="-1"/>
        <w:w w:val="106"/>
        <w:sz w:val="19"/>
        <w:szCs w:val="19"/>
        <w:lang w:val="en-US" w:eastAsia="en-US" w:bidi="ar-SA"/>
      </w:rPr>
    </w:lvl>
    <w:lvl w:ilvl="1" w:tplc="E350FC5A">
      <w:numFmt w:val="bullet"/>
      <w:lvlText w:val="•"/>
      <w:lvlJc w:val="left"/>
      <w:pPr>
        <w:ind w:left="1732" w:hanging="565"/>
      </w:pPr>
      <w:rPr>
        <w:rFonts w:hint="default"/>
        <w:lang w:val="en-US" w:eastAsia="en-US" w:bidi="ar-SA"/>
      </w:rPr>
    </w:lvl>
    <w:lvl w:ilvl="2" w:tplc="97843104">
      <w:numFmt w:val="bullet"/>
      <w:lvlText w:val="•"/>
      <w:lvlJc w:val="left"/>
      <w:pPr>
        <w:ind w:left="2684" w:hanging="565"/>
      </w:pPr>
      <w:rPr>
        <w:rFonts w:hint="default"/>
        <w:lang w:val="en-US" w:eastAsia="en-US" w:bidi="ar-SA"/>
      </w:rPr>
    </w:lvl>
    <w:lvl w:ilvl="3" w:tplc="D4AC699E">
      <w:numFmt w:val="bullet"/>
      <w:lvlText w:val="•"/>
      <w:lvlJc w:val="left"/>
      <w:pPr>
        <w:ind w:left="3637" w:hanging="565"/>
      </w:pPr>
      <w:rPr>
        <w:rFonts w:hint="default"/>
        <w:lang w:val="en-US" w:eastAsia="en-US" w:bidi="ar-SA"/>
      </w:rPr>
    </w:lvl>
    <w:lvl w:ilvl="4" w:tplc="591AD1DC">
      <w:numFmt w:val="bullet"/>
      <w:lvlText w:val="•"/>
      <w:lvlJc w:val="left"/>
      <w:pPr>
        <w:ind w:left="4589" w:hanging="565"/>
      </w:pPr>
      <w:rPr>
        <w:rFonts w:hint="default"/>
        <w:lang w:val="en-US" w:eastAsia="en-US" w:bidi="ar-SA"/>
      </w:rPr>
    </w:lvl>
    <w:lvl w:ilvl="5" w:tplc="9DD2115E">
      <w:numFmt w:val="bullet"/>
      <w:lvlText w:val="•"/>
      <w:lvlJc w:val="left"/>
      <w:pPr>
        <w:ind w:left="5542" w:hanging="565"/>
      </w:pPr>
      <w:rPr>
        <w:rFonts w:hint="default"/>
        <w:lang w:val="en-US" w:eastAsia="en-US" w:bidi="ar-SA"/>
      </w:rPr>
    </w:lvl>
    <w:lvl w:ilvl="6" w:tplc="80EECC1C">
      <w:numFmt w:val="bullet"/>
      <w:lvlText w:val="•"/>
      <w:lvlJc w:val="left"/>
      <w:pPr>
        <w:ind w:left="6494" w:hanging="565"/>
      </w:pPr>
      <w:rPr>
        <w:rFonts w:hint="default"/>
        <w:lang w:val="en-US" w:eastAsia="en-US" w:bidi="ar-SA"/>
      </w:rPr>
    </w:lvl>
    <w:lvl w:ilvl="7" w:tplc="F0D480FC">
      <w:numFmt w:val="bullet"/>
      <w:lvlText w:val="•"/>
      <w:lvlJc w:val="left"/>
      <w:pPr>
        <w:ind w:left="7446" w:hanging="565"/>
      </w:pPr>
      <w:rPr>
        <w:rFonts w:hint="default"/>
        <w:lang w:val="en-US" w:eastAsia="en-US" w:bidi="ar-SA"/>
      </w:rPr>
    </w:lvl>
    <w:lvl w:ilvl="8" w:tplc="A7C6D2EA">
      <w:numFmt w:val="bullet"/>
      <w:lvlText w:val="•"/>
      <w:lvlJc w:val="left"/>
      <w:pPr>
        <w:ind w:left="8399" w:hanging="565"/>
      </w:pPr>
      <w:rPr>
        <w:rFonts w:hint="default"/>
        <w:lang w:val="en-US" w:eastAsia="en-US" w:bidi="ar-SA"/>
      </w:rPr>
    </w:lvl>
  </w:abstractNum>
  <w:abstractNum w:abstractNumId="27" w15:restartNumberingAfterBreak="0">
    <w:nsid w:val="78702C4A"/>
    <w:multiLevelType w:val="hybridMultilevel"/>
    <w:tmpl w:val="840E9E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B693249"/>
    <w:multiLevelType w:val="hybridMultilevel"/>
    <w:tmpl w:val="AE9887A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59681654">
    <w:abstractNumId w:val="25"/>
  </w:num>
  <w:num w:numId="2" w16cid:durableId="9582240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48799598">
    <w:abstractNumId w:val="5"/>
  </w:num>
  <w:num w:numId="4" w16cid:durableId="1579052352">
    <w:abstractNumId w:val="11"/>
  </w:num>
  <w:num w:numId="5" w16cid:durableId="1828278886">
    <w:abstractNumId w:val="16"/>
  </w:num>
  <w:num w:numId="6" w16cid:durableId="639457643">
    <w:abstractNumId w:val="18"/>
  </w:num>
  <w:num w:numId="7" w16cid:durableId="624121002">
    <w:abstractNumId w:val="7"/>
  </w:num>
  <w:num w:numId="8" w16cid:durableId="1852639380">
    <w:abstractNumId w:val="3"/>
  </w:num>
  <w:num w:numId="9" w16cid:durableId="984623704">
    <w:abstractNumId w:val="8"/>
  </w:num>
  <w:num w:numId="10" w16cid:durableId="476845856">
    <w:abstractNumId w:val="13"/>
  </w:num>
  <w:num w:numId="11" w16cid:durableId="224604921">
    <w:abstractNumId w:val="4"/>
  </w:num>
  <w:num w:numId="12" w16cid:durableId="729113967">
    <w:abstractNumId w:val="28"/>
  </w:num>
  <w:num w:numId="13" w16cid:durableId="1429540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6546173">
    <w:abstractNumId w:val="1"/>
  </w:num>
  <w:num w:numId="15" w16cid:durableId="757409580">
    <w:abstractNumId w:val="23"/>
  </w:num>
  <w:num w:numId="16" w16cid:durableId="145323493">
    <w:abstractNumId w:val="9"/>
  </w:num>
  <w:num w:numId="17" w16cid:durableId="1705129112">
    <w:abstractNumId w:val="10"/>
  </w:num>
  <w:num w:numId="18" w16cid:durableId="1784954773">
    <w:abstractNumId w:val="15"/>
  </w:num>
  <w:num w:numId="19" w16cid:durableId="162209173">
    <w:abstractNumId w:val="20"/>
  </w:num>
  <w:num w:numId="20" w16cid:durableId="1604917488">
    <w:abstractNumId w:val="24"/>
  </w:num>
  <w:num w:numId="21" w16cid:durableId="1445030287">
    <w:abstractNumId w:val="0"/>
  </w:num>
  <w:num w:numId="22" w16cid:durableId="1051153136">
    <w:abstractNumId w:val="22"/>
  </w:num>
  <w:num w:numId="23" w16cid:durableId="49891543">
    <w:abstractNumId w:val="27"/>
  </w:num>
  <w:num w:numId="24" w16cid:durableId="1964580208">
    <w:abstractNumId w:val="12"/>
  </w:num>
  <w:num w:numId="25" w16cid:durableId="1488325923">
    <w:abstractNumId w:val="21"/>
  </w:num>
  <w:num w:numId="26" w16cid:durableId="3896348">
    <w:abstractNumId w:val="2"/>
  </w:num>
  <w:num w:numId="27" w16cid:durableId="1579631585">
    <w:abstractNumId w:val="25"/>
  </w:num>
  <w:num w:numId="28" w16cid:durableId="1149128378">
    <w:abstractNumId w:val="19"/>
  </w:num>
  <w:num w:numId="29" w16cid:durableId="223370592">
    <w:abstractNumId w:val="14"/>
  </w:num>
  <w:num w:numId="30" w16cid:durableId="1923833922">
    <w:abstractNumId w:val="6"/>
  </w:num>
  <w:num w:numId="31" w16cid:durableId="55786767">
    <w:abstractNumId w:val="17"/>
  </w:num>
  <w:num w:numId="32" w16cid:durableId="99576069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F64"/>
    <w:rsid w:val="00005F52"/>
    <w:rsid w:val="0000728D"/>
    <w:rsid w:val="00024207"/>
    <w:rsid w:val="00032B8A"/>
    <w:rsid w:val="00036BF2"/>
    <w:rsid w:val="000402EB"/>
    <w:rsid w:val="00045401"/>
    <w:rsid w:val="000458BA"/>
    <w:rsid w:val="000557E9"/>
    <w:rsid w:val="00056D03"/>
    <w:rsid w:val="000626CE"/>
    <w:rsid w:val="00075596"/>
    <w:rsid w:val="00075AA9"/>
    <w:rsid w:val="00093F6C"/>
    <w:rsid w:val="00094327"/>
    <w:rsid w:val="000968F5"/>
    <w:rsid w:val="000A73CD"/>
    <w:rsid w:val="000A7AB2"/>
    <w:rsid w:val="000B072E"/>
    <w:rsid w:val="000B46BA"/>
    <w:rsid w:val="000B7031"/>
    <w:rsid w:val="000C4685"/>
    <w:rsid w:val="000C6119"/>
    <w:rsid w:val="000D20CC"/>
    <w:rsid w:val="000E16CB"/>
    <w:rsid w:val="000F1A36"/>
    <w:rsid w:val="000F2B71"/>
    <w:rsid w:val="00101400"/>
    <w:rsid w:val="00102CD4"/>
    <w:rsid w:val="0010313B"/>
    <w:rsid w:val="00107128"/>
    <w:rsid w:val="001072AE"/>
    <w:rsid w:val="00113A0F"/>
    <w:rsid w:val="00120187"/>
    <w:rsid w:val="00121F6A"/>
    <w:rsid w:val="0013094B"/>
    <w:rsid w:val="00130A0E"/>
    <w:rsid w:val="00135B3C"/>
    <w:rsid w:val="0014218F"/>
    <w:rsid w:val="0015252C"/>
    <w:rsid w:val="001605DB"/>
    <w:rsid w:val="00164BF8"/>
    <w:rsid w:val="001835AC"/>
    <w:rsid w:val="00187AD2"/>
    <w:rsid w:val="00195107"/>
    <w:rsid w:val="001B0E8D"/>
    <w:rsid w:val="001B2D59"/>
    <w:rsid w:val="001B5AE3"/>
    <w:rsid w:val="001E2C0C"/>
    <w:rsid w:val="001F5FE1"/>
    <w:rsid w:val="001F72CA"/>
    <w:rsid w:val="002102F4"/>
    <w:rsid w:val="002131F7"/>
    <w:rsid w:val="0023043F"/>
    <w:rsid w:val="00231F7D"/>
    <w:rsid w:val="002337B9"/>
    <w:rsid w:val="00237D8A"/>
    <w:rsid w:val="00240C9D"/>
    <w:rsid w:val="00241791"/>
    <w:rsid w:val="00250593"/>
    <w:rsid w:val="0026498A"/>
    <w:rsid w:val="00270B85"/>
    <w:rsid w:val="002722E4"/>
    <w:rsid w:val="00286B87"/>
    <w:rsid w:val="002948AC"/>
    <w:rsid w:val="002A0347"/>
    <w:rsid w:val="002A05D9"/>
    <w:rsid w:val="002A6779"/>
    <w:rsid w:val="002D6517"/>
    <w:rsid w:val="002E06E2"/>
    <w:rsid w:val="002E5DF9"/>
    <w:rsid w:val="003144F5"/>
    <w:rsid w:val="00316FE5"/>
    <w:rsid w:val="00326DAD"/>
    <w:rsid w:val="00331252"/>
    <w:rsid w:val="00333AA7"/>
    <w:rsid w:val="00333E39"/>
    <w:rsid w:val="00334A54"/>
    <w:rsid w:val="003558B5"/>
    <w:rsid w:val="003559C2"/>
    <w:rsid w:val="003637DB"/>
    <w:rsid w:val="0037079C"/>
    <w:rsid w:val="003711CB"/>
    <w:rsid w:val="00371831"/>
    <w:rsid w:val="0037274A"/>
    <w:rsid w:val="0037294F"/>
    <w:rsid w:val="00373C32"/>
    <w:rsid w:val="00382710"/>
    <w:rsid w:val="00394E4C"/>
    <w:rsid w:val="00395441"/>
    <w:rsid w:val="003963D9"/>
    <w:rsid w:val="0039740E"/>
    <w:rsid w:val="003A296C"/>
    <w:rsid w:val="003A35B4"/>
    <w:rsid w:val="003A489E"/>
    <w:rsid w:val="003A6F3A"/>
    <w:rsid w:val="003B58A3"/>
    <w:rsid w:val="003C15A0"/>
    <w:rsid w:val="003C407F"/>
    <w:rsid w:val="003C42D3"/>
    <w:rsid w:val="003D4915"/>
    <w:rsid w:val="003D7ACE"/>
    <w:rsid w:val="003E279C"/>
    <w:rsid w:val="003E5273"/>
    <w:rsid w:val="003F1B2B"/>
    <w:rsid w:val="003F59AC"/>
    <w:rsid w:val="003F7362"/>
    <w:rsid w:val="003F7B7D"/>
    <w:rsid w:val="00404AD5"/>
    <w:rsid w:val="00417334"/>
    <w:rsid w:val="0042003A"/>
    <w:rsid w:val="004259D3"/>
    <w:rsid w:val="00430A17"/>
    <w:rsid w:val="00431589"/>
    <w:rsid w:val="00432CCF"/>
    <w:rsid w:val="00434A82"/>
    <w:rsid w:val="004372E9"/>
    <w:rsid w:val="0044203D"/>
    <w:rsid w:val="004432CF"/>
    <w:rsid w:val="004647C8"/>
    <w:rsid w:val="00470CF2"/>
    <w:rsid w:val="00472A98"/>
    <w:rsid w:val="0048296A"/>
    <w:rsid w:val="004A51E6"/>
    <w:rsid w:val="004A7396"/>
    <w:rsid w:val="004B265A"/>
    <w:rsid w:val="004B6C53"/>
    <w:rsid w:val="004D233E"/>
    <w:rsid w:val="004D5940"/>
    <w:rsid w:val="004E0CED"/>
    <w:rsid w:val="004F051F"/>
    <w:rsid w:val="00513623"/>
    <w:rsid w:val="00520B17"/>
    <w:rsid w:val="005246D7"/>
    <w:rsid w:val="00524F34"/>
    <w:rsid w:val="005258C9"/>
    <w:rsid w:val="00525ECC"/>
    <w:rsid w:val="00526518"/>
    <w:rsid w:val="00537A87"/>
    <w:rsid w:val="00544C9B"/>
    <w:rsid w:val="00551BBA"/>
    <w:rsid w:val="005579D5"/>
    <w:rsid w:val="00564E48"/>
    <w:rsid w:val="005708CC"/>
    <w:rsid w:val="005751A5"/>
    <w:rsid w:val="005801D8"/>
    <w:rsid w:val="00587129"/>
    <w:rsid w:val="00590B45"/>
    <w:rsid w:val="005915A3"/>
    <w:rsid w:val="005A5AF2"/>
    <w:rsid w:val="005B0195"/>
    <w:rsid w:val="005B1B90"/>
    <w:rsid w:val="005B4594"/>
    <w:rsid w:val="005D2C16"/>
    <w:rsid w:val="005D2F37"/>
    <w:rsid w:val="005D662B"/>
    <w:rsid w:val="005E08ED"/>
    <w:rsid w:val="005E399E"/>
    <w:rsid w:val="005E75FD"/>
    <w:rsid w:val="005F1347"/>
    <w:rsid w:val="005F2473"/>
    <w:rsid w:val="005F379E"/>
    <w:rsid w:val="00613C4C"/>
    <w:rsid w:val="00621C9B"/>
    <w:rsid w:val="00627573"/>
    <w:rsid w:val="0063306F"/>
    <w:rsid w:val="0064033A"/>
    <w:rsid w:val="006425EC"/>
    <w:rsid w:val="00642E6E"/>
    <w:rsid w:val="00643158"/>
    <w:rsid w:val="0064603E"/>
    <w:rsid w:val="00651175"/>
    <w:rsid w:val="00666A0D"/>
    <w:rsid w:val="00683FDD"/>
    <w:rsid w:val="006908E5"/>
    <w:rsid w:val="006A1D8E"/>
    <w:rsid w:val="006A25FB"/>
    <w:rsid w:val="006A3296"/>
    <w:rsid w:val="006A36E0"/>
    <w:rsid w:val="006A4EB1"/>
    <w:rsid w:val="006A78E0"/>
    <w:rsid w:val="006B2D9C"/>
    <w:rsid w:val="006C4246"/>
    <w:rsid w:val="006C7231"/>
    <w:rsid w:val="006D3DD4"/>
    <w:rsid w:val="006D58F2"/>
    <w:rsid w:val="006D5DB4"/>
    <w:rsid w:val="00703F13"/>
    <w:rsid w:val="00711CBB"/>
    <w:rsid w:val="00723556"/>
    <w:rsid w:val="0072611E"/>
    <w:rsid w:val="00741144"/>
    <w:rsid w:val="007522FC"/>
    <w:rsid w:val="00754C4B"/>
    <w:rsid w:val="00755386"/>
    <w:rsid w:val="00756751"/>
    <w:rsid w:val="00762ED7"/>
    <w:rsid w:val="00763A29"/>
    <w:rsid w:val="00764FAD"/>
    <w:rsid w:val="00767BAE"/>
    <w:rsid w:val="00780500"/>
    <w:rsid w:val="007846D4"/>
    <w:rsid w:val="00791EE1"/>
    <w:rsid w:val="007A013B"/>
    <w:rsid w:val="007A4814"/>
    <w:rsid w:val="007A4CE8"/>
    <w:rsid w:val="007B1698"/>
    <w:rsid w:val="007C0B59"/>
    <w:rsid w:val="007C2425"/>
    <w:rsid w:val="007C3B2C"/>
    <w:rsid w:val="007F1FAA"/>
    <w:rsid w:val="007F2CF5"/>
    <w:rsid w:val="007F5781"/>
    <w:rsid w:val="00804A3C"/>
    <w:rsid w:val="008142FF"/>
    <w:rsid w:val="00826353"/>
    <w:rsid w:val="00826D57"/>
    <w:rsid w:val="00846D89"/>
    <w:rsid w:val="00860C00"/>
    <w:rsid w:val="00862833"/>
    <w:rsid w:val="0087351F"/>
    <w:rsid w:val="00881DCD"/>
    <w:rsid w:val="00882EEF"/>
    <w:rsid w:val="008877D9"/>
    <w:rsid w:val="00895E5D"/>
    <w:rsid w:val="008973EE"/>
    <w:rsid w:val="008C5C2E"/>
    <w:rsid w:val="008C64AB"/>
    <w:rsid w:val="008D2AB1"/>
    <w:rsid w:val="008E04B8"/>
    <w:rsid w:val="008F2A44"/>
    <w:rsid w:val="009005C3"/>
    <w:rsid w:val="00911A4E"/>
    <w:rsid w:val="00915260"/>
    <w:rsid w:val="00915A7C"/>
    <w:rsid w:val="00927C96"/>
    <w:rsid w:val="009349FC"/>
    <w:rsid w:val="009357A6"/>
    <w:rsid w:val="00946892"/>
    <w:rsid w:val="009520B4"/>
    <w:rsid w:val="009556F1"/>
    <w:rsid w:val="009641AA"/>
    <w:rsid w:val="00974870"/>
    <w:rsid w:val="00983F92"/>
    <w:rsid w:val="009A0139"/>
    <w:rsid w:val="009A1C86"/>
    <w:rsid w:val="009B4050"/>
    <w:rsid w:val="009C43E3"/>
    <w:rsid w:val="009E619D"/>
    <w:rsid w:val="009E6988"/>
    <w:rsid w:val="009F30CA"/>
    <w:rsid w:val="00A06B3E"/>
    <w:rsid w:val="00A17F32"/>
    <w:rsid w:val="00A21F0A"/>
    <w:rsid w:val="00A37BC1"/>
    <w:rsid w:val="00A403E5"/>
    <w:rsid w:val="00A41233"/>
    <w:rsid w:val="00A62215"/>
    <w:rsid w:val="00A632E5"/>
    <w:rsid w:val="00A63F7B"/>
    <w:rsid w:val="00A97226"/>
    <w:rsid w:val="00AA0E96"/>
    <w:rsid w:val="00AA1F47"/>
    <w:rsid w:val="00AA34E2"/>
    <w:rsid w:val="00AB5A91"/>
    <w:rsid w:val="00AC09B3"/>
    <w:rsid w:val="00AC50B7"/>
    <w:rsid w:val="00AC64EF"/>
    <w:rsid w:val="00AE1968"/>
    <w:rsid w:val="00AE21C4"/>
    <w:rsid w:val="00AF5A2E"/>
    <w:rsid w:val="00B049CB"/>
    <w:rsid w:val="00B04B32"/>
    <w:rsid w:val="00B06546"/>
    <w:rsid w:val="00B11F14"/>
    <w:rsid w:val="00B1603A"/>
    <w:rsid w:val="00B406AE"/>
    <w:rsid w:val="00B43767"/>
    <w:rsid w:val="00B43B6C"/>
    <w:rsid w:val="00B55383"/>
    <w:rsid w:val="00B6177D"/>
    <w:rsid w:val="00B6205F"/>
    <w:rsid w:val="00B65833"/>
    <w:rsid w:val="00B83D0E"/>
    <w:rsid w:val="00B85811"/>
    <w:rsid w:val="00B85CD2"/>
    <w:rsid w:val="00B93EA2"/>
    <w:rsid w:val="00B9658D"/>
    <w:rsid w:val="00BA0290"/>
    <w:rsid w:val="00BA69A4"/>
    <w:rsid w:val="00BA74EA"/>
    <w:rsid w:val="00BB2E4E"/>
    <w:rsid w:val="00BB459D"/>
    <w:rsid w:val="00BB649B"/>
    <w:rsid w:val="00BC0469"/>
    <w:rsid w:val="00BC2D05"/>
    <w:rsid w:val="00BC4601"/>
    <w:rsid w:val="00BD4E98"/>
    <w:rsid w:val="00BD6045"/>
    <w:rsid w:val="00BE246A"/>
    <w:rsid w:val="00BF364F"/>
    <w:rsid w:val="00C021D8"/>
    <w:rsid w:val="00C123E5"/>
    <w:rsid w:val="00C13F84"/>
    <w:rsid w:val="00C23243"/>
    <w:rsid w:val="00C40BF9"/>
    <w:rsid w:val="00C4599F"/>
    <w:rsid w:val="00C461F0"/>
    <w:rsid w:val="00C46F3E"/>
    <w:rsid w:val="00C5408A"/>
    <w:rsid w:val="00C54C7E"/>
    <w:rsid w:val="00C60D8C"/>
    <w:rsid w:val="00C66E51"/>
    <w:rsid w:val="00C709F0"/>
    <w:rsid w:val="00C7538E"/>
    <w:rsid w:val="00C84839"/>
    <w:rsid w:val="00C85134"/>
    <w:rsid w:val="00C8588D"/>
    <w:rsid w:val="00C863E1"/>
    <w:rsid w:val="00C87DCE"/>
    <w:rsid w:val="00C96816"/>
    <w:rsid w:val="00CA005D"/>
    <w:rsid w:val="00CA0F64"/>
    <w:rsid w:val="00CB50EB"/>
    <w:rsid w:val="00CB71C6"/>
    <w:rsid w:val="00CC78BF"/>
    <w:rsid w:val="00CC7FEF"/>
    <w:rsid w:val="00CD0D0B"/>
    <w:rsid w:val="00CD1CDC"/>
    <w:rsid w:val="00CE49A9"/>
    <w:rsid w:val="00CF4D37"/>
    <w:rsid w:val="00CF6C8D"/>
    <w:rsid w:val="00D00854"/>
    <w:rsid w:val="00D07B34"/>
    <w:rsid w:val="00D26268"/>
    <w:rsid w:val="00D27A75"/>
    <w:rsid w:val="00D27F0A"/>
    <w:rsid w:val="00D31532"/>
    <w:rsid w:val="00D34410"/>
    <w:rsid w:val="00D35065"/>
    <w:rsid w:val="00D3668D"/>
    <w:rsid w:val="00D44B28"/>
    <w:rsid w:val="00D5035C"/>
    <w:rsid w:val="00D560A7"/>
    <w:rsid w:val="00D626E7"/>
    <w:rsid w:val="00D75837"/>
    <w:rsid w:val="00D76F74"/>
    <w:rsid w:val="00D80404"/>
    <w:rsid w:val="00D84EB6"/>
    <w:rsid w:val="00D92C1D"/>
    <w:rsid w:val="00DA6D30"/>
    <w:rsid w:val="00DA72B7"/>
    <w:rsid w:val="00DC0DB7"/>
    <w:rsid w:val="00DC2A8B"/>
    <w:rsid w:val="00DD1920"/>
    <w:rsid w:val="00DE0BC3"/>
    <w:rsid w:val="00DE4EB6"/>
    <w:rsid w:val="00DF6936"/>
    <w:rsid w:val="00E10B79"/>
    <w:rsid w:val="00E26513"/>
    <w:rsid w:val="00E270D3"/>
    <w:rsid w:val="00E27CFE"/>
    <w:rsid w:val="00E361F6"/>
    <w:rsid w:val="00E52949"/>
    <w:rsid w:val="00E53D49"/>
    <w:rsid w:val="00E54FD0"/>
    <w:rsid w:val="00E60351"/>
    <w:rsid w:val="00E64D1D"/>
    <w:rsid w:val="00E670B3"/>
    <w:rsid w:val="00E97F9F"/>
    <w:rsid w:val="00EA264B"/>
    <w:rsid w:val="00EA2A2D"/>
    <w:rsid w:val="00EA7C4F"/>
    <w:rsid w:val="00EB017E"/>
    <w:rsid w:val="00EC2F31"/>
    <w:rsid w:val="00EC5A56"/>
    <w:rsid w:val="00ED67B2"/>
    <w:rsid w:val="00EE5268"/>
    <w:rsid w:val="00EF19B5"/>
    <w:rsid w:val="00EF239D"/>
    <w:rsid w:val="00EF33CE"/>
    <w:rsid w:val="00F0031D"/>
    <w:rsid w:val="00F04434"/>
    <w:rsid w:val="00F0692A"/>
    <w:rsid w:val="00F069C5"/>
    <w:rsid w:val="00F077E0"/>
    <w:rsid w:val="00F102BA"/>
    <w:rsid w:val="00F16BE4"/>
    <w:rsid w:val="00F261D0"/>
    <w:rsid w:val="00F31369"/>
    <w:rsid w:val="00F335CA"/>
    <w:rsid w:val="00F4693C"/>
    <w:rsid w:val="00F640AA"/>
    <w:rsid w:val="00F74FA8"/>
    <w:rsid w:val="00F778AD"/>
    <w:rsid w:val="00F8419C"/>
    <w:rsid w:val="00F86277"/>
    <w:rsid w:val="00F91E53"/>
    <w:rsid w:val="00FA4B8C"/>
    <w:rsid w:val="00FA5909"/>
    <w:rsid w:val="00FA5F78"/>
    <w:rsid w:val="00FA67EE"/>
    <w:rsid w:val="00FB0251"/>
    <w:rsid w:val="00FB1581"/>
    <w:rsid w:val="00FB339E"/>
    <w:rsid w:val="00FB470E"/>
    <w:rsid w:val="00FB6CEC"/>
    <w:rsid w:val="00FC22C0"/>
    <w:rsid w:val="00FC46F2"/>
    <w:rsid w:val="00FC668C"/>
    <w:rsid w:val="00FD57B8"/>
    <w:rsid w:val="00FE4CBA"/>
    <w:rsid w:val="00FF72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9A26F"/>
  <w15:docId w15:val="{E46A2448-FE2D-4C6F-8C6A-3A244FA01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AF2"/>
    <w:pPr>
      <w:spacing w:after="0" w:line="240" w:lineRule="auto"/>
    </w:pPr>
    <w:rPr>
      <w:rFonts w:ascii="CG Times" w:eastAsia="Times New Roman" w:hAnsi="CG Times" w:cs="Times New Roman"/>
      <w:sz w:val="20"/>
      <w:szCs w:val="20"/>
      <w:lang w:val="en-US"/>
    </w:rPr>
  </w:style>
  <w:style w:type="paragraph" w:styleId="Heading1">
    <w:name w:val="heading 1"/>
    <w:basedOn w:val="Normal"/>
    <w:next w:val="Normal"/>
    <w:link w:val="Heading1Char"/>
    <w:uiPriority w:val="9"/>
    <w:qFormat/>
    <w:rsid w:val="00FA5F78"/>
    <w:pPr>
      <w:keepNext/>
      <w:keepLines/>
      <w:spacing w:after="120"/>
      <w:outlineLvl w:val="0"/>
    </w:pPr>
    <w:rPr>
      <w:rFonts w:ascii="Arial" w:eastAsia="Arial" w:hAnsi="Arial" w:cs="Arial"/>
      <w:b/>
      <w:color w:val="0083A9"/>
      <w:sz w:val="36"/>
      <w:szCs w:val="36"/>
      <w:lang w:val="en-GB" w:eastAsia="en-GB"/>
    </w:rPr>
  </w:style>
  <w:style w:type="paragraph" w:styleId="Heading2">
    <w:name w:val="heading 2"/>
    <w:basedOn w:val="Normal"/>
    <w:next w:val="Normal"/>
    <w:link w:val="Heading2Char"/>
    <w:uiPriority w:val="9"/>
    <w:unhideWhenUsed/>
    <w:qFormat/>
    <w:rsid w:val="00B6177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B6177D"/>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A5AF2"/>
    <w:pPr>
      <w:tabs>
        <w:tab w:val="center" w:pos="4153"/>
        <w:tab w:val="right" w:pos="8306"/>
      </w:tabs>
    </w:pPr>
  </w:style>
  <w:style w:type="character" w:customStyle="1" w:styleId="HeaderChar">
    <w:name w:val="Header Char"/>
    <w:basedOn w:val="DefaultParagraphFont"/>
    <w:link w:val="Header"/>
    <w:uiPriority w:val="99"/>
    <w:rsid w:val="005A5AF2"/>
    <w:rPr>
      <w:rFonts w:ascii="CG Times" w:eastAsia="Times New Roman" w:hAnsi="CG Times" w:cs="Times New Roman"/>
      <w:sz w:val="20"/>
      <w:szCs w:val="20"/>
      <w:lang w:val="en-US"/>
    </w:rPr>
  </w:style>
  <w:style w:type="paragraph" w:styleId="Footer">
    <w:name w:val="footer"/>
    <w:basedOn w:val="Normal"/>
    <w:link w:val="FooterChar"/>
    <w:uiPriority w:val="99"/>
    <w:rsid w:val="005A5AF2"/>
    <w:pPr>
      <w:tabs>
        <w:tab w:val="center" w:pos="4153"/>
        <w:tab w:val="right" w:pos="8306"/>
      </w:tabs>
    </w:pPr>
  </w:style>
  <w:style w:type="character" w:customStyle="1" w:styleId="FooterChar">
    <w:name w:val="Footer Char"/>
    <w:basedOn w:val="DefaultParagraphFont"/>
    <w:link w:val="Footer"/>
    <w:uiPriority w:val="99"/>
    <w:rsid w:val="005A5AF2"/>
    <w:rPr>
      <w:rFonts w:ascii="CG Times" w:eastAsia="Times New Roman" w:hAnsi="CG Times" w:cs="Times New Roman"/>
      <w:sz w:val="20"/>
      <w:szCs w:val="20"/>
      <w:lang w:val="en-US"/>
    </w:rPr>
  </w:style>
  <w:style w:type="character" w:styleId="PageNumber">
    <w:name w:val="page number"/>
    <w:basedOn w:val="DefaultParagraphFont"/>
    <w:semiHidden/>
    <w:rsid w:val="005A5AF2"/>
  </w:style>
  <w:style w:type="paragraph" w:customStyle="1" w:styleId="1Parties">
    <w:name w:val="(1) Parties"/>
    <w:basedOn w:val="Normal"/>
    <w:rsid w:val="005A5AF2"/>
    <w:pPr>
      <w:numPr>
        <w:numId w:val="1"/>
      </w:numPr>
      <w:spacing w:before="120" w:after="120" w:line="300" w:lineRule="atLeast"/>
      <w:jc w:val="both"/>
    </w:pPr>
    <w:rPr>
      <w:rFonts w:ascii="Times New Roman" w:hAnsi="Times New Roman"/>
      <w:sz w:val="22"/>
      <w:lang w:val="en-GB"/>
    </w:rPr>
  </w:style>
  <w:style w:type="paragraph" w:customStyle="1" w:styleId="Scha">
    <w:name w:val="Sch a)"/>
    <w:basedOn w:val="Normal"/>
    <w:rsid w:val="005A5AF2"/>
    <w:pPr>
      <w:numPr>
        <w:ilvl w:val="1"/>
        <w:numId w:val="1"/>
      </w:numPr>
      <w:spacing w:line="300" w:lineRule="atLeast"/>
      <w:jc w:val="both"/>
    </w:pPr>
    <w:rPr>
      <w:rFonts w:ascii="Times New Roman" w:hAnsi="Times New Roman"/>
      <w:sz w:val="22"/>
      <w:lang w:val="en-GB"/>
    </w:rPr>
  </w:style>
  <w:style w:type="paragraph" w:customStyle="1" w:styleId="XExecution">
    <w:name w:val="X Execution"/>
    <w:basedOn w:val="Normal"/>
    <w:rsid w:val="005A5AF2"/>
    <w:pPr>
      <w:tabs>
        <w:tab w:val="left" w:pos="0"/>
        <w:tab w:val="left" w:pos="3544"/>
      </w:tabs>
      <w:spacing w:line="300" w:lineRule="atLeast"/>
      <w:ind w:right="459"/>
    </w:pPr>
    <w:rPr>
      <w:rFonts w:ascii="Times New Roman" w:hAnsi="Times New Roman"/>
      <w:color w:val="000000"/>
      <w:sz w:val="22"/>
      <w:lang w:val="en-GB"/>
    </w:rPr>
  </w:style>
  <w:style w:type="paragraph" w:styleId="BalloonText">
    <w:name w:val="Balloon Text"/>
    <w:basedOn w:val="Normal"/>
    <w:link w:val="BalloonTextChar"/>
    <w:uiPriority w:val="99"/>
    <w:semiHidden/>
    <w:unhideWhenUsed/>
    <w:rsid w:val="005A5AF2"/>
    <w:rPr>
      <w:rFonts w:ascii="Tahoma" w:hAnsi="Tahoma" w:cs="Tahoma"/>
      <w:sz w:val="16"/>
      <w:szCs w:val="16"/>
    </w:rPr>
  </w:style>
  <w:style w:type="character" w:customStyle="1" w:styleId="BalloonTextChar">
    <w:name w:val="Balloon Text Char"/>
    <w:basedOn w:val="DefaultParagraphFont"/>
    <w:link w:val="BalloonText"/>
    <w:uiPriority w:val="99"/>
    <w:semiHidden/>
    <w:rsid w:val="005A5AF2"/>
    <w:rPr>
      <w:rFonts w:ascii="Tahoma" w:eastAsia="Times New Roman" w:hAnsi="Tahoma" w:cs="Tahoma"/>
      <w:sz w:val="16"/>
      <w:szCs w:val="16"/>
      <w:lang w:val="en-US"/>
    </w:rPr>
  </w:style>
  <w:style w:type="table" w:styleId="TableGrid">
    <w:name w:val="Table Grid"/>
    <w:aliases w:val="ETI Table - Top Header"/>
    <w:basedOn w:val="TableNormal"/>
    <w:rsid w:val="001B5A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1"/>
    <w:qFormat/>
    <w:rsid w:val="00C5408A"/>
    <w:pPr>
      <w:ind w:left="720"/>
      <w:contextualSpacing/>
    </w:pPr>
  </w:style>
  <w:style w:type="character" w:customStyle="1" w:styleId="Defterm">
    <w:name w:val="Defterm"/>
    <w:rsid w:val="00C863E1"/>
    <w:rPr>
      <w:b/>
      <w:color w:val="000000"/>
      <w:sz w:val="22"/>
    </w:rPr>
  </w:style>
  <w:style w:type="character" w:styleId="Strong">
    <w:name w:val="Strong"/>
    <w:uiPriority w:val="22"/>
    <w:qFormat/>
    <w:rsid w:val="00C863E1"/>
    <w:rPr>
      <w:b/>
      <w:bCs/>
    </w:rPr>
  </w:style>
  <w:style w:type="character" w:customStyle="1" w:styleId="apple-converted-space">
    <w:name w:val="apple-converted-space"/>
    <w:rsid w:val="00C863E1"/>
  </w:style>
  <w:style w:type="character" w:styleId="Hyperlink">
    <w:name w:val="Hyperlink"/>
    <w:uiPriority w:val="99"/>
    <w:rsid w:val="00C863E1"/>
    <w:rPr>
      <w:color w:val="0000FF"/>
      <w:u w:val="single"/>
    </w:rPr>
  </w:style>
  <w:style w:type="paragraph" w:customStyle="1" w:styleId="Default">
    <w:name w:val="Default"/>
    <w:rsid w:val="00417334"/>
    <w:pPr>
      <w:autoSpaceDE w:val="0"/>
      <w:autoSpaceDN w:val="0"/>
      <w:adjustRightInd w:val="0"/>
      <w:spacing w:after="0" w:line="240" w:lineRule="auto"/>
    </w:pPr>
    <w:rPr>
      <w:rFonts w:ascii="Arial" w:hAnsi="Arial" w:cs="Arial"/>
      <w:color w:val="000000"/>
      <w:sz w:val="24"/>
      <w:szCs w:val="24"/>
    </w:rPr>
  </w:style>
  <w:style w:type="paragraph" w:styleId="BodyText">
    <w:name w:val="Body Text"/>
    <w:basedOn w:val="Default"/>
    <w:next w:val="Default"/>
    <w:link w:val="BodyTextChar"/>
    <w:uiPriority w:val="1"/>
    <w:qFormat/>
    <w:rsid w:val="00417334"/>
    <w:pPr>
      <w:widowControl w:val="0"/>
    </w:pPr>
    <w:rPr>
      <w:rFonts w:ascii="HAMLFJ+Arial" w:eastAsiaTheme="minorEastAsia" w:hAnsi="HAMLFJ+Arial" w:cs="Times New Roman"/>
      <w:color w:val="auto"/>
      <w:lang w:eastAsia="en-GB"/>
    </w:rPr>
  </w:style>
  <w:style w:type="character" w:customStyle="1" w:styleId="BodyTextChar">
    <w:name w:val="Body Text Char"/>
    <w:basedOn w:val="DefaultParagraphFont"/>
    <w:link w:val="BodyText"/>
    <w:uiPriority w:val="1"/>
    <w:rsid w:val="00417334"/>
    <w:rPr>
      <w:rFonts w:ascii="HAMLFJ+Arial" w:eastAsiaTheme="minorEastAsia" w:hAnsi="HAMLFJ+Arial" w:cs="Times New Roman"/>
      <w:sz w:val="24"/>
      <w:szCs w:val="24"/>
      <w:lang w:eastAsia="en-GB"/>
    </w:rPr>
  </w:style>
  <w:style w:type="paragraph" w:customStyle="1" w:styleId="Level1">
    <w:name w:val="Level 1"/>
    <w:basedOn w:val="Normal"/>
    <w:rsid w:val="003D4915"/>
    <w:pPr>
      <w:tabs>
        <w:tab w:val="num" w:pos="851"/>
      </w:tabs>
      <w:spacing w:after="240" w:line="312" w:lineRule="auto"/>
      <w:ind w:left="851" w:hanging="851"/>
      <w:jc w:val="both"/>
      <w:outlineLvl w:val="0"/>
    </w:pPr>
    <w:rPr>
      <w:rFonts w:ascii="Verdana" w:hAnsi="Verdana"/>
      <w:lang w:val="en-GB" w:eastAsia="en-GB"/>
    </w:rPr>
  </w:style>
  <w:style w:type="paragraph" w:customStyle="1" w:styleId="Level2">
    <w:name w:val="Level 2"/>
    <w:basedOn w:val="Normal"/>
    <w:rsid w:val="003D4915"/>
    <w:pPr>
      <w:tabs>
        <w:tab w:val="num" w:pos="851"/>
      </w:tabs>
      <w:spacing w:after="240" w:line="312" w:lineRule="auto"/>
      <w:ind w:left="851" w:hanging="851"/>
      <w:jc w:val="both"/>
      <w:outlineLvl w:val="1"/>
    </w:pPr>
    <w:rPr>
      <w:rFonts w:ascii="Verdana" w:hAnsi="Verdana"/>
      <w:lang w:val="en-GB" w:eastAsia="en-GB"/>
    </w:rPr>
  </w:style>
  <w:style w:type="paragraph" w:customStyle="1" w:styleId="BulletCD">
    <w:name w:val="Bullet CD"/>
    <w:basedOn w:val="Normal"/>
    <w:rsid w:val="00FE4CBA"/>
    <w:pPr>
      <w:numPr>
        <w:numId w:val="6"/>
      </w:numPr>
      <w:tabs>
        <w:tab w:val="clear" w:pos="360"/>
        <w:tab w:val="left" w:pos="0"/>
        <w:tab w:val="left" w:pos="284"/>
        <w:tab w:val="left" w:pos="646"/>
      </w:tabs>
      <w:spacing w:line="360" w:lineRule="auto"/>
      <w:jc w:val="both"/>
    </w:pPr>
    <w:rPr>
      <w:rFonts w:ascii="Helvetica" w:hAnsi="Helvetica"/>
      <w:bCs/>
      <w:lang w:val="en-GB"/>
    </w:rPr>
  </w:style>
  <w:style w:type="character" w:customStyle="1" w:styleId="Heading1Char">
    <w:name w:val="Heading 1 Char"/>
    <w:basedOn w:val="DefaultParagraphFont"/>
    <w:link w:val="Heading1"/>
    <w:uiPriority w:val="9"/>
    <w:rsid w:val="00FA5F78"/>
    <w:rPr>
      <w:rFonts w:ascii="Arial" w:eastAsia="Arial" w:hAnsi="Arial" w:cs="Arial"/>
      <w:b/>
      <w:color w:val="0083A9"/>
      <w:sz w:val="36"/>
      <w:szCs w:val="36"/>
      <w:lang w:eastAsia="en-GB"/>
    </w:rPr>
  </w:style>
  <w:style w:type="paragraph" w:styleId="NormalWeb">
    <w:name w:val="Normal (Web)"/>
    <w:basedOn w:val="Normal"/>
    <w:uiPriority w:val="99"/>
    <w:semiHidden/>
    <w:unhideWhenUsed/>
    <w:rsid w:val="00FA5F78"/>
    <w:pPr>
      <w:spacing w:before="100" w:beforeAutospacing="1" w:after="100" w:afterAutospacing="1"/>
    </w:pPr>
    <w:rPr>
      <w:rFonts w:ascii="Times New Roman" w:eastAsiaTheme="minorHAnsi" w:hAnsi="Times New Roman"/>
      <w:sz w:val="24"/>
      <w:szCs w:val="24"/>
      <w:lang w:val="en-GB" w:eastAsia="en-GB"/>
    </w:rPr>
  </w:style>
  <w:style w:type="table" w:customStyle="1" w:styleId="ListTable3-Accent11">
    <w:name w:val="List Table 3 - Accent 11"/>
    <w:basedOn w:val="TableNormal"/>
    <w:uiPriority w:val="48"/>
    <w:rsid w:val="00241791"/>
    <w:pPr>
      <w:spacing w:after="0" w:line="240" w:lineRule="auto"/>
    </w:pPr>
    <w:rPr>
      <w:rFonts w:ascii="Arial" w:eastAsia="Calibri" w:hAnsi="Arial" w:cs="Arial"/>
      <w:sz w:val="20"/>
      <w:szCs w:val="20"/>
      <w:lang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Schedule1">
    <w:name w:val="Schedule 1"/>
    <w:basedOn w:val="BodyText"/>
    <w:next w:val="BodyText"/>
    <w:uiPriority w:val="2"/>
    <w:qFormat/>
    <w:rsid w:val="00C96816"/>
    <w:pPr>
      <w:keepNext/>
      <w:pageBreakBefore/>
      <w:widowControl/>
      <w:autoSpaceDE/>
      <w:autoSpaceDN/>
      <w:adjustRightInd/>
      <w:spacing w:after="280" w:line="280" w:lineRule="atLeast"/>
      <w:jc w:val="center"/>
    </w:pPr>
    <w:rPr>
      <w:rFonts w:ascii="Arial" w:eastAsiaTheme="minorHAnsi" w:hAnsi="Arial" w:cstheme="minorBidi"/>
      <w:b/>
      <w:caps/>
      <w:sz w:val="20"/>
      <w:szCs w:val="20"/>
      <w:lang w:eastAsia="en-US"/>
    </w:rPr>
  </w:style>
  <w:style w:type="paragraph" w:customStyle="1" w:styleId="Schedule2">
    <w:name w:val="Schedule 2"/>
    <w:basedOn w:val="BodyText"/>
    <w:next w:val="BodyText"/>
    <w:uiPriority w:val="2"/>
    <w:qFormat/>
    <w:rsid w:val="00C96816"/>
    <w:pPr>
      <w:widowControl/>
      <w:autoSpaceDE/>
      <w:autoSpaceDN/>
      <w:adjustRightInd/>
      <w:spacing w:after="280" w:line="280" w:lineRule="atLeast"/>
      <w:jc w:val="center"/>
    </w:pPr>
    <w:rPr>
      <w:rFonts w:ascii="Arial" w:eastAsiaTheme="minorHAnsi" w:hAnsi="Arial" w:cstheme="minorBidi"/>
      <w:b/>
      <w:sz w:val="20"/>
      <w:szCs w:val="20"/>
      <w:lang w:eastAsia="en-US"/>
    </w:rPr>
  </w:style>
  <w:style w:type="paragraph" w:customStyle="1" w:styleId="DLFrontPageTitle">
    <w:name w:val="DLFrontPageTitle"/>
    <w:basedOn w:val="Normal"/>
    <w:uiPriority w:val="5"/>
    <w:qFormat/>
    <w:rsid w:val="009B4050"/>
    <w:pPr>
      <w:tabs>
        <w:tab w:val="left" w:pos="5940"/>
        <w:tab w:val="left" w:pos="6660"/>
      </w:tabs>
      <w:spacing w:after="220"/>
      <w:jc w:val="center"/>
    </w:pPr>
    <w:rPr>
      <w:rFonts w:ascii="Arial" w:eastAsiaTheme="minorHAnsi" w:hAnsi="Arial" w:cstheme="minorBidi"/>
      <w:lang w:val="en-GB"/>
    </w:rPr>
  </w:style>
  <w:style w:type="character" w:customStyle="1" w:styleId="Heading2Char">
    <w:name w:val="Heading 2 Char"/>
    <w:basedOn w:val="DefaultParagraphFont"/>
    <w:link w:val="Heading2"/>
    <w:uiPriority w:val="9"/>
    <w:rsid w:val="00B6177D"/>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uiPriority w:val="9"/>
    <w:semiHidden/>
    <w:rsid w:val="00B6177D"/>
    <w:rPr>
      <w:rFonts w:asciiTheme="majorHAnsi" w:eastAsiaTheme="majorEastAsia" w:hAnsiTheme="majorHAnsi" w:cstheme="majorBidi"/>
      <w:b/>
      <w:bCs/>
      <w:color w:val="4F81BD" w:themeColor="accent1"/>
      <w:sz w:val="20"/>
      <w:szCs w:val="20"/>
      <w:lang w:val="en-US"/>
    </w:rPr>
  </w:style>
  <w:style w:type="paragraph" w:customStyle="1" w:styleId="definition">
    <w:name w:val="definition"/>
    <w:basedOn w:val="BodyText"/>
    <w:uiPriority w:val="2"/>
    <w:qFormat/>
    <w:rsid w:val="00B6177D"/>
    <w:pPr>
      <w:widowControl/>
      <w:numPr>
        <w:numId w:val="26"/>
      </w:numPr>
      <w:autoSpaceDE/>
      <w:autoSpaceDN/>
      <w:adjustRightInd/>
      <w:spacing w:after="360" w:line="360" w:lineRule="atLeast"/>
      <w:jc w:val="both"/>
    </w:pPr>
    <w:rPr>
      <w:rFonts w:ascii="Arial" w:eastAsia="Times New Roman" w:hAnsi="Arial"/>
      <w:sz w:val="20"/>
      <w:szCs w:val="20"/>
    </w:rPr>
  </w:style>
  <w:style w:type="paragraph" w:customStyle="1" w:styleId="definitionsub">
    <w:name w:val="definition sub"/>
    <w:basedOn w:val="BodyText"/>
    <w:uiPriority w:val="2"/>
    <w:qFormat/>
    <w:rsid w:val="00B6177D"/>
    <w:pPr>
      <w:widowControl/>
      <w:numPr>
        <w:ilvl w:val="1"/>
        <w:numId w:val="26"/>
      </w:numPr>
      <w:autoSpaceDE/>
      <w:autoSpaceDN/>
      <w:adjustRightInd/>
      <w:spacing w:after="360" w:line="360" w:lineRule="atLeast"/>
      <w:jc w:val="both"/>
    </w:pPr>
    <w:rPr>
      <w:rFonts w:ascii="Arial" w:eastAsia="Times New Roman" w:hAnsi="Arial"/>
      <w:sz w:val="20"/>
      <w:szCs w:val="20"/>
    </w:rPr>
  </w:style>
  <w:style w:type="character" w:styleId="CommentReference">
    <w:name w:val="annotation reference"/>
    <w:basedOn w:val="DefaultParagraphFont"/>
    <w:uiPriority w:val="99"/>
    <w:semiHidden/>
    <w:unhideWhenUsed/>
    <w:rsid w:val="00107128"/>
    <w:rPr>
      <w:sz w:val="16"/>
      <w:szCs w:val="16"/>
    </w:rPr>
  </w:style>
  <w:style w:type="paragraph" w:styleId="CommentText">
    <w:name w:val="annotation text"/>
    <w:basedOn w:val="Normal"/>
    <w:link w:val="CommentTextChar"/>
    <w:uiPriority w:val="99"/>
    <w:unhideWhenUsed/>
    <w:rsid w:val="00107128"/>
  </w:style>
  <w:style w:type="character" w:customStyle="1" w:styleId="CommentTextChar">
    <w:name w:val="Comment Text Char"/>
    <w:basedOn w:val="DefaultParagraphFont"/>
    <w:link w:val="CommentText"/>
    <w:uiPriority w:val="99"/>
    <w:rsid w:val="00107128"/>
    <w:rPr>
      <w:rFonts w:ascii="CG Times" w:eastAsia="Times New Roman" w:hAnsi="CG Times"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107128"/>
    <w:rPr>
      <w:b/>
      <w:bCs/>
    </w:rPr>
  </w:style>
  <w:style w:type="character" w:customStyle="1" w:styleId="CommentSubjectChar">
    <w:name w:val="Comment Subject Char"/>
    <w:basedOn w:val="CommentTextChar"/>
    <w:link w:val="CommentSubject"/>
    <w:uiPriority w:val="99"/>
    <w:semiHidden/>
    <w:rsid w:val="00107128"/>
    <w:rPr>
      <w:rFonts w:ascii="CG Times" w:eastAsia="Times New Roman" w:hAnsi="CG Times" w:cs="Times New Roman"/>
      <w:b/>
      <w:bCs/>
      <w:sz w:val="20"/>
      <w:szCs w:val="20"/>
      <w:lang w:val="en-US"/>
    </w:rPr>
  </w:style>
  <w:style w:type="paragraph" w:styleId="Revision">
    <w:name w:val="Revision"/>
    <w:hidden/>
    <w:uiPriority w:val="99"/>
    <w:semiHidden/>
    <w:rsid w:val="00FB470E"/>
    <w:pPr>
      <w:spacing w:after="0" w:line="240" w:lineRule="auto"/>
    </w:pPr>
    <w:rPr>
      <w:rFonts w:ascii="CG Times" w:eastAsia="Times New Roman" w:hAnsi="CG Times" w:cs="Times New Roman"/>
      <w:sz w:val="20"/>
      <w:szCs w:val="20"/>
      <w:lang w:val="en-US"/>
    </w:rPr>
  </w:style>
  <w:style w:type="character" w:customStyle="1" w:styleId="ListParagraphChar">
    <w:name w:val="List Paragraph Char"/>
    <w:basedOn w:val="DefaultParagraphFont"/>
    <w:link w:val="ListParagraph"/>
    <w:uiPriority w:val="34"/>
    <w:locked/>
    <w:rsid w:val="005D2F37"/>
    <w:rPr>
      <w:rFonts w:ascii="CG Times" w:eastAsia="Times New Roman" w:hAnsi="CG Times" w:cs="Times New Roman"/>
      <w:sz w:val="20"/>
      <w:szCs w:val="20"/>
      <w:lang w:val="en-US"/>
    </w:rPr>
  </w:style>
  <w:style w:type="numbering" w:customStyle="1" w:styleId="NoList1">
    <w:name w:val="No List1"/>
    <w:next w:val="NoList"/>
    <w:uiPriority w:val="99"/>
    <w:semiHidden/>
    <w:unhideWhenUsed/>
    <w:rsid w:val="00EC5A56"/>
  </w:style>
  <w:style w:type="paragraph" w:styleId="Title">
    <w:name w:val="Title"/>
    <w:basedOn w:val="Normal"/>
    <w:link w:val="TitleChar"/>
    <w:uiPriority w:val="10"/>
    <w:qFormat/>
    <w:rsid w:val="00EC5A56"/>
    <w:pPr>
      <w:widowControl w:val="0"/>
      <w:autoSpaceDE w:val="0"/>
      <w:autoSpaceDN w:val="0"/>
      <w:spacing w:line="1018" w:lineRule="exact"/>
    </w:pPr>
    <w:rPr>
      <w:rFonts w:ascii="Arial" w:eastAsia="Arial" w:hAnsi="Arial" w:cs="Arial"/>
      <w:b/>
      <w:bCs/>
      <w:sz w:val="91"/>
      <w:szCs w:val="91"/>
    </w:rPr>
  </w:style>
  <w:style w:type="character" w:customStyle="1" w:styleId="TitleChar">
    <w:name w:val="Title Char"/>
    <w:basedOn w:val="DefaultParagraphFont"/>
    <w:link w:val="Title"/>
    <w:uiPriority w:val="10"/>
    <w:rsid w:val="00EC5A56"/>
    <w:rPr>
      <w:rFonts w:ascii="Arial" w:eastAsia="Arial" w:hAnsi="Arial" w:cs="Arial"/>
      <w:b/>
      <w:bCs/>
      <w:sz w:val="91"/>
      <w:szCs w:val="91"/>
      <w:lang w:val="en-US"/>
    </w:rPr>
  </w:style>
  <w:style w:type="paragraph" w:customStyle="1" w:styleId="TableParagraph">
    <w:name w:val="Table Paragraph"/>
    <w:basedOn w:val="Normal"/>
    <w:uiPriority w:val="1"/>
    <w:qFormat/>
    <w:rsid w:val="00EC5A56"/>
    <w:pPr>
      <w:widowControl w:val="0"/>
      <w:autoSpaceDE w:val="0"/>
      <w:autoSpaceDN w:val="0"/>
    </w:pPr>
    <w:rPr>
      <w:rFonts w:ascii="Arial" w:eastAsia="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231038">
      <w:bodyDiv w:val="1"/>
      <w:marLeft w:val="0"/>
      <w:marRight w:val="0"/>
      <w:marTop w:val="0"/>
      <w:marBottom w:val="0"/>
      <w:divBdr>
        <w:top w:val="none" w:sz="0" w:space="0" w:color="auto"/>
        <w:left w:val="none" w:sz="0" w:space="0" w:color="auto"/>
        <w:bottom w:val="none" w:sz="0" w:space="0" w:color="auto"/>
        <w:right w:val="none" w:sz="0" w:space="0" w:color="auto"/>
      </w:divBdr>
    </w:div>
    <w:div w:id="143505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customXml" Target="../customXml/item117.xml"/><Relationship Id="rId21" Type="http://schemas.openxmlformats.org/officeDocument/2006/relationships/customXml" Target="../customXml/item21.xml"/><Relationship Id="rId42" Type="http://schemas.openxmlformats.org/officeDocument/2006/relationships/customXml" Target="../customXml/item42.xml"/><Relationship Id="rId63" Type="http://schemas.openxmlformats.org/officeDocument/2006/relationships/customXml" Target="../customXml/item63.xml"/><Relationship Id="rId84" Type="http://schemas.openxmlformats.org/officeDocument/2006/relationships/customXml" Target="../customXml/item84.xml"/><Relationship Id="rId138" Type="http://schemas.openxmlformats.org/officeDocument/2006/relationships/customXml" Target="../customXml/item138.xml"/><Relationship Id="rId159" Type="http://schemas.openxmlformats.org/officeDocument/2006/relationships/header" Target="header2.xml"/><Relationship Id="rId107" Type="http://schemas.openxmlformats.org/officeDocument/2006/relationships/customXml" Target="../customXml/item107.xml"/><Relationship Id="rId11" Type="http://schemas.openxmlformats.org/officeDocument/2006/relationships/customXml" Target="../customXml/item11.xml"/><Relationship Id="rId32" Type="http://schemas.openxmlformats.org/officeDocument/2006/relationships/customXml" Target="../customXml/item32.xml"/><Relationship Id="rId53" Type="http://schemas.openxmlformats.org/officeDocument/2006/relationships/customXml" Target="../customXml/item53.xml"/><Relationship Id="rId74" Type="http://schemas.openxmlformats.org/officeDocument/2006/relationships/customXml" Target="../customXml/item74.xml"/><Relationship Id="rId128" Type="http://schemas.openxmlformats.org/officeDocument/2006/relationships/customXml" Target="../customXml/item128.xml"/><Relationship Id="rId149" Type="http://schemas.openxmlformats.org/officeDocument/2006/relationships/customXml" Target="../customXml/item149.xml"/><Relationship Id="rId5" Type="http://schemas.openxmlformats.org/officeDocument/2006/relationships/customXml" Target="../customXml/item5.xml"/><Relationship Id="rId95" Type="http://schemas.openxmlformats.org/officeDocument/2006/relationships/customXml" Target="../customXml/item95.xml"/><Relationship Id="rId160" Type="http://schemas.openxmlformats.org/officeDocument/2006/relationships/footer" Target="footer1.xml"/><Relationship Id="rId22" Type="http://schemas.openxmlformats.org/officeDocument/2006/relationships/customXml" Target="../customXml/item22.xml"/><Relationship Id="rId43" Type="http://schemas.openxmlformats.org/officeDocument/2006/relationships/customXml" Target="../customXml/item43.xml"/><Relationship Id="rId64" Type="http://schemas.openxmlformats.org/officeDocument/2006/relationships/customXml" Target="../customXml/item64.xml"/><Relationship Id="rId118" Type="http://schemas.openxmlformats.org/officeDocument/2006/relationships/customXml" Target="../customXml/item118.xml"/><Relationship Id="rId139" Type="http://schemas.openxmlformats.org/officeDocument/2006/relationships/customXml" Target="../customXml/item139.xml"/><Relationship Id="rId85" Type="http://schemas.openxmlformats.org/officeDocument/2006/relationships/customXml" Target="../customXml/item85.xml"/><Relationship Id="rId150" Type="http://schemas.openxmlformats.org/officeDocument/2006/relationships/customXml" Target="../customXml/item150.xml"/><Relationship Id="rId12" Type="http://schemas.openxmlformats.org/officeDocument/2006/relationships/customXml" Target="../customXml/item12.xml"/><Relationship Id="rId17" Type="http://schemas.openxmlformats.org/officeDocument/2006/relationships/customXml" Target="../customXml/item17.xml"/><Relationship Id="rId33" Type="http://schemas.openxmlformats.org/officeDocument/2006/relationships/customXml" Target="../customXml/item33.xml"/><Relationship Id="rId38" Type="http://schemas.openxmlformats.org/officeDocument/2006/relationships/customXml" Target="../customXml/item38.xml"/><Relationship Id="rId59" Type="http://schemas.openxmlformats.org/officeDocument/2006/relationships/customXml" Target="../customXml/item59.xml"/><Relationship Id="rId103" Type="http://schemas.openxmlformats.org/officeDocument/2006/relationships/customXml" Target="../customXml/item103.xml"/><Relationship Id="rId108" Type="http://schemas.openxmlformats.org/officeDocument/2006/relationships/customXml" Target="../customXml/item108.xml"/><Relationship Id="rId124" Type="http://schemas.openxmlformats.org/officeDocument/2006/relationships/customXml" Target="../customXml/item124.xml"/><Relationship Id="rId129" Type="http://schemas.openxmlformats.org/officeDocument/2006/relationships/customXml" Target="../customXml/item129.xml"/><Relationship Id="rId54" Type="http://schemas.openxmlformats.org/officeDocument/2006/relationships/customXml" Target="../customXml/item54.xml"/><Relationship Id="rId70" Type="http://schemas.openxmlformats.org/officeDocument/2006/relationships/customXml" Target="../customXml/item70.xml"/><Relationship Id="rId75" Type="http://schemas.openxmlformats.org/officeDocument/2006/relationships/customXml" Target="../customXml/item75.xml"/><Relationship Id="rId91" Type="http://schemas.openxmlformats.org/officeDocument/2006/relationships/customXml" Target="../customXml/item91.xml"/><Relationship Id="rId96" Type="http://schemas.openxmlformats.org/officeDocument/2006/relationships/customXml" Target="../customXml/item96.xml"/><Relationship Id="rId140" Type="http://schemas.openxmlformats.org/officeDocument/2006/relationships/customXml" Target="../customXml/item140.xml"/><Relationship Id="rId145" Type="http://schemas.openxmlformats.org/officeDocument/2006/relationships/customXml" Target="../customXml/item145.xml"/><Relationship Id="rId16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customXml" Target="../customXml/item23.xml"/><Relationship Id="rId28" Type="http://schemas.openxmlformats.org/officeDocument/2006/relationships/customXml" Target="../customXml/item28.xml"/><Relationship Id="rId49" Type="http://schemas.openxmlformats.org/officeDocument/2006/relationships/customXml" Target="../customXml/item49.xml"/><Relationship Id="rId114" Type="http://schemas.openxmlformats.org/officeDocument/2006/relationships/customXml" Target="../customXml/item114.xml"/><Relationship Id="rId119" Type="http://schemas.openxmlformats.org/officeDocument/2006/relationships/customXml" Target="../customXml/item119.xml"/><Relationship Id="rId44" Type="http://schemas.openxmlformats.org/officeDocument/2006/relationships/customXml" Target="../customXml/item44.xml"/><Relationship Id="rId60" Type="http://schemas.openxmlformats.org/officeDocument/2006/relationships/customXml" Target="../customXml/item60.xml"/><Relationship Id="rId65" Type="http://schemas.openxmlformats.org/officeDocument/2006/relationships/customXml" Target="../customXml/item65.xml"/><Relationship Id="rId81" Type="http://schemas.openxmlformats.org/officeDocument/2006/relationships/customXml" Target="../customXml/item81.xml"/><Relationship Id="rId86" Type="http://schemas.openxmlformats.org/officeDocument/2006/relationships/customXml" Target="../customXml/item86.xml"/><Relationship Id="rId130" Type="http://schemas.openxmlformats.org/officeDocument/2006/relationships/customXml" Target="../customXml/item130.xml"/><Relationship Id="rId135" Type="http://schemas.openxmlformats.org/officeDocument/2006/relationships/customXml" Target="../customXml/item135.xml"/><Relationship Id="rId151" Type="http://schemas.openxmlformats.org/officeDocument/2006/relationships/numbering" Target="numbering.xml"/><Relationship Id="rId156" Type="http://schemas.openxmlformats.org/officeDocument/2006/relationships/endnotes" Target="endnotes.xml"/><Relationship Id="rId13" Type="http://schemas.openxmlformats.org/officeDocument/2006/relationships/customXml" Target="../customXml/item13.xml"/><Relationship Id="rId18" Type="http://schemas.openxmlformats.org/officeDocument/2006/relationships/customXml" Target="../customXml/item18.xml"/><Relationship Id="rId39" Type="http://schemas.openxmlformats.org/officeDocument/2006/relationships/customXml" Target="../customXml/item39.xml"/><Relationship Id="rId109" Type="http://schemas.openxmlformats.org/officeDocument/2006/relationships/customXml" Target="../customXml/item109.xml"/><Relationship Id="rId34" Type="http://schemas.openxmlformats.org/officeDocument/2006/relationships/customXml" Target="../customXml/item34.xml"/><Relationship Id="rId50" Type="http://schemas.openxmlformats.org/officeDocument/2006/relationships/customXml" Target="../customXml/item50.xml"/><Relationship Id="rId55" Type="http://schemas.openxmlformats.org/officeDocument/2006/relationships/customXml" Target="../customXml/item55.xml"/><Relationship Id="rId76" Type="http://schemas.openxmlformats.org/officeDocument/2006/relationships/customXml" Target="../customXml/item76.xml"/><Relationship Id="rId97" Type="http://schemas.openxmlformats.org/officeDocument/2006/relationships/customXml" Target="../customXml/item97.xml"/><Relationship Id="rId104" Type="http://schemas.openxmlformats.org/officeDocument/2006/relationships/customXml" Target="../customXml/item104.xml"/><Relationship Id="rId120" Type="http://schemas.openxmlformats.org/officeDocument/2006/relationships/customXml" Target="../customXml/item120.xml"/><Relationship Id="rId125" Type="http://schemas.openxmlformats.org/officeDocument/2006/relationships/customXml" Target="../customXml/item125.xml"/><Relationship Id="rId141" Type="http://schemas.openxmlformats.org/officeDocument/2006/relationships/customXml" Target="../customXml/item141.xml"/><Relationship Id="rId146" Type="http://schemas.openxmlformats.org/officeDocument/2006/relationships/customXml" Target="../customXml/item146.xml"/><Relationship Id="rId7" Type="http://schemas.openxmlformats.org/officeDocument/2006/relationships/customXml" Target="../customXml/item7.xml"/><Relationship Id="rId71" Type="http://schemas.openxmlformats.org/officeDocument/2006/relationships/customXml" Target="../customXml/item71.xml"/><Relationship Id="rId92" Type="http://schemas.openxmlformats.org/officeDocument/2006/relationships/customXml" Target="../customXml/item92.xml"/><Relationship Id="rId162" Type="http://schemas.openxmlformats.org/officeDocument/2006/relationships/header" Target="header3.xml"/><Relationship Id="rId2" Type="http://schemas.openxmlformats.org/officeDocument/2006/relationships/customXml" Target="../customXml/item2.xml"/><Relationship Id="rId29" Type="http://schemas.openxmlformats.org/officeDocument/2006/relationships/customXml" Target="../customXml/item29.xml"/><Relationship Id="rId24" Type="http://schemas.openxmlformats.org/officeDocument/2006/relationships/customXml" Target="../customXml/item24.xml"/><Relationship Id="rId40" Type="http://schemas.openxmlformats.org/officeDocument/2006/relationships/customXml" Target="../customXml/item40.xml"/><Relationship Id="rId45" Type="http://schemas.openxmlformats.org/officeDocument/2006/relationships/customXml" Target="../customXml/item45.xml"/><Relationship Id="rId66" Type="http://schemas.openxmlformats.org/officeDocument/2006/relationships/customXml" Target="../customXml/item66.xml"/><Relationship Id="rId87" Type="http://schemas.openxmlformats.org/officeDocument/2006/relationships/customXml" Target="../customXml/item87.xml"/><Relationship Id="rId110" Type="http://schemas.openxmlformats.org/officeDocument/2006/relationships/customXml" Target="../customXml/item110.xml"/><Relationship Id="rId115" Type="http://schemas.openxmlformats.org/officeDocument/2006/relationships/customXml" Target="../customXml/item115.xml"/><Relationship Id="rId131" Type="http://schemas.openxmlformats.org/officeDocument/2006/relationships/customXml" Target="../customXml/item131.xml"/><Relationship Id="rId136" Type="http://schemas.openxmlformats.org/officeDocument/2006/relationships/customXml" Target="../customXml/item136.xml"/><Relationship Id="rId157" Type="http://schemas.openxmlformats.org/officeDocument/2006/relationships/hyperlink" Target="mailto:finance@es.catapult.org.uk" TargetMode="External"/><Relationship Id="rId61" Type="http://schemas.openxmlformats.org/officeDocument/2006/relationships/customXml" Target="../customXml/item61.xml"/><Relationship Id="rId82" Type="http://schemas.openxmlformats.org/officeDocument/2006/relationships/customXml" Target="../customXml/item82.xml"/><Relationship Id="rId152" Type="http://schemas.openxmlformats.org/officeDocument/2006/relationships/styles" Target="styles.xml"/><Relationship Id="rId19" Type="http://schemas.openxmlformats.org/officeDocument/2006/relationships/customXml" Target="../customXml/item19.xml"/><Relationship Id="rId14" Type="http://schemas.openxmlformats.org/officeDocument/2006/relationships/customXml" Target="../customXml/item14.xml"/><Relationship Id="rId30" Type="http://schemas.openxmlformats.org/officeDocument/2006/relationships/customXml" Target="../customXml/item30.xml"/><Relationship Id="rId35" Type="http://schemas.openxmlformats.org/officeDocument/2006/relationships/customXml" Target="../customXml/item35.xml"/><Relationship Id="rId56" Type="http://schemas.openxmlformats.org/officeDocument/2006/relationships/customXml" Target="../customXml/item56.xml"/><Relationship Id="rId77" Type="http://schemas.openxmlformats.org/officeDocument/2006/relationships/customXml" Target="../customXml/item77.xml"/><Relationship Id="rId100" Type="http://schemas.openxmlformats.org/officeDocument/2006/relationships/customXml" Target="../customXml/item100.xml"/><Relationship Id="rId105" Type="http://schemas.openxmlformats.org/officeDocument/2006/relationships/customXml" Target="../customXml/item105.xml"/><Relationship Id="rId126" Type="http://schemas.openxmlformats.org/officeDocument/2006/relationships/customXml" Target="../customXml/item126.xml"/><Relationship Id="rId147" Type="http://schemas.openxmlformats.org/officeDocument/2006/relationships/customXml" Target="../customXml/item147.xml"/><Relationship Id="rId8" Type="http://schemas.openxmlformats.org/officeDocument/2006/relationships/customXml" Target="../customXml/item8.xml"/><Relationship Id="rId51" Type="http://schemas.openxmlformats.org/officeDocument/2006/relationships/customXml" Target="../customXml/item51.xml"/><Relationship Id="rId72" Type="http://schemas.openxmlformats.org/officeDocument/2006/relationships/customXml" Target="../customXml/item72.xml"/><Relationship Id="rId93" Type="http://schemas.openxmlformats.org/officeDocument/2006/relationships/customXml" Target="../customXml/item93.xml"/><Relationship Id="rId98" Type="http://schemas.openxmlformats.org/officeDocument/2006/relationships/customXml" Target="../customXml/item98.xml"/><Relationship Id="rId121" Type="http://schemas.openxmlformats.org/officeDocument/2006/relationships/customXml" Target="../customXml/item121.xml"/><Relationship Id="rId142" Type="http://schemas.openxmlformats.org/officeDocument/2006/relationships/customXml" Target="../customXml/item142.xml"/><Relationship Id="rId163" Type="http://schemas.openxmlformats.org/officeDocument/2006/relationships/footer" Target="footer3.xml"/><Relationship Id="rId3" Type="http://schemas.openxmlformats.org/officeDocument/2006/relationships/customXml" Target="../customXml/item3.xml"/><Relationship Id="rId25" Type="http://schemas.openxmlformats.org/officeDocument/2006/relationships/customXml" Target="../customXml/item25.xml"/><Relationship Id="rId46" Type="http://schemas.openxmlformats.org/officeDocument/2006/relationships/customXml" Target="../customXml/item46.xml"/><Relationship Id="rId67" Type="http://schemas.openxmlformats.org/officeDocument/2006/relationships/customXml" Target="../customXml/item67.xml"/><Relationship Id="rId116" Type="http://schemas.openxmlformats.org/officeDocument/2006/relationships/customXml" Target="../customXml/item116.xml"/><Relationship Id="rId137" Type="http://schemas.openxmlformats.org/officeDocument/2006/relationships/customXml" Target="../customXml/item137.xml"/><Relationship Id="rId158" Type="http://schemas.openxmlformats.org/officeDocument/2006/relationships/header" Target="header1.xml"/><Relationship Id="rId20" Type="http://schemas.openxmlformats.org/officeDocument/2006/relationships/customXml" Target="../customXml/item20.xml"/><Relationship Id="rId41" Type="http://schemas.openxmlformats.org/officeDocument/2006/relationships/customXml" Target="../customXml/item41.xml"/><Relationship Id="rId62" Type="http://schemas.openxmlformats.org/officeDocument/2006/relationships/customXml" Target="../customXml/item62.xml"/><Relationship Id="rId83" Type="http://schemas.openxmlformats.org/officeDocument/2006/relationships/customXml" Target="../customXml/item83.xml"/><Relationship Id="rId88" Type="http://schemas.openxmlformats.org/officeDocument/2006/relationships/customXml" Target="../customXml/item88.xml"/><Relationship Id="rId111" Type="http://schemas.openxmlformats.org/officeDocument/2006/relationships/customXml" Target="../customXml/item111.xml"/><Relationship Id="rId132" Type="http://schemas.openxmlformats.org/officeDocument/2006/relationships/customXml" Target="../customXml/item132.xml"/><Relationship Id="rId153" Type="http://schemas.openxmlformats.org/officeDocument/2006/relationships/settings" Target="settings.xml"/><Relationship Id="rId15" Type="http://schemas.openxmlformats.org/officeDocument/2006/relationships/customXml" Target="../customXml/item15.xml"/><Relationship Id="rId36" Type="http://schemas.openxmlformats.org/officeDocument/2006/relationships/customXml" Target="../customXml/item36.xml"/><Relationship Id="rId57" Type="http://schemas.openxmlformats.org/officeDocument/2006/relationships/customXml" Target="../customXml/item57.xml"/><Relationship Id="rId106" Type="http://schemas.openxmlformats.org/officeDocument/2006/relationships/customXml" Target="../customXml/item106.xml"/><Relationship Id="rId127" Type="http://schemas.openxmlformats.org/officeDocument/2006/relationships/customXml" Target="../customXml/item127.xml"/><Relationship Id="rId10" Type="http://schemas.openxmlformats.org/officeDocument/2006/relationships/customXml" Target="../customXml/item10.xml"/><Relationship Id="rId31" Type="http://schemas.openxmlformats.org/officeDocument/2006/relationships/customXml" Target="../customXml/item31.xml"/><Relationship Id="rId52" Type="http://schemas.openxmlformats.org/officeDocument/2006/relationships/customXml" Target="../customXml/item52.xml"/><Relationship Id="rId73" Type="http://schemas.openxmlformats.org/officeDocument/2006/relationships/customXml" Target="../customXml/item73.xml"/><Relationship Id="rId78" Type="http://schemas.openxmlformats.org/officeDocument/2006/relationships/customXml" Target="../customXml/item78.xml"/><Relationship Id="rId94" Type="http://schemas.openxmlformats.org/officeDocument/2006/relationships/customXml" Target="../customXml/item94.xml"/><Relationship Id="rId99" Type="http://schemas.openxmlformats.org/officeDocument/2006/relationships/customXml" Target="../customXml/item99.xml"/><Relationship Id="rId101" Type="http://schemas.openxmlformats.org/officeDocument/2006/relationships/customXml" Target="../customXml/item101.xml"/><Relationship Id="rId122" Type="http://schemas.openxmlformats.org/officeDocument/2006/relationships/customXml" Target="../customXml/item122.xml"/><Relationship Id="rId143" Type="http://schemas.openxmlformats.org/officeDocument/2006/relationships/customXml" Target="../customXml/item143.xml"/><Relationship Id="rId148" Type="http://schemas.openxmlformats.org/officeDocument/2006/relationships/customXml" Target="../customXml/item148.xml"/><Relationship Id="rId16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customXml" Target="../customXml/item9.xml"/><Relationship Id="rId26" Type="http://schemas.openxmlformats.org/officeDocument/2006/relationships/customXml" Target="../customXml/item26.xml"/><Relationship Id="rId47" Type="http://schemas.openxmlformats.org/officeDocument/2006/relationships/customXml" Target="../customXml/item47.xml"/><Relationship Id="rId68" Type="http://schemas.openxmlformats.org/officeDocument/2006/relationships/customXml" Target="../customXml/item68.xml"/><Relationship Id="rId89" Type="http://schemas.openxmlformats.org/officeDocument/2006/relationships/customXml" Target="../customXml/item89.xml"/><Relationship Id="rId112" Type="http://schemas.openxmlformats.org/officeDocument/2006/relationships/customXml" Target="../customXml/item112.xml"/><Relationship Id="rId133" Type="http://schemas.openxmlformats.org/officeDocument/2006/relationships/customXml" Target="../customXml/item133.xml"/><Relationship Id="rId154" Type="http://schemas.openxmlformats.org/officeDocument/2006/relationships/webSettings" Target="webSettings.xml"/><Relationship Id="rId16" Type="http://schemas.openxmlformats.org/officeDocument/2006/relationships/customXml" Target="../customXml/item16.xml"/><Relationship Id="rId37" Type="http://schemas.openxmlformats.org/officeDocument/2006/relationships/customXml" Target="../customXml/item37.xml"/><Relationship Id="rId58" Type="http://schemas.openxmlformats.org/officeDocument/2006/relationships/customXml" Target="../customXml/item58.xml"/><Relationship Id="rId79" Type="http://schemas.openxmlformats.org/officeDocument/2006/relationships/customXml" Target="../customXml/item79.xml"/><Relationship Id="rId102" Type="http://schemas.openxmlformats.org/officeDocument/2006/relationships/customXml" Target="../customXml/item102.xml"/><Relationship Id="rId123" Type="http://schemas.openxmlformats.org/officeDocument/2006/relationships/customXml" Target="../customXml/item123.xml"/><Relationship Id="rId144" Type="http://schemas.openxmlformats.org/officeDocument/2006/relationships/customXml" Target="../customXml/item144.xml"/><Relationship Id="rId90" Type="http://schemas.openxmlformats.org/officeDocument/2006/relationships/customXml" Target="../customXml/item90.xml"/><Relationship Id="rId165" Type="http://schemas.openxmlformats.org/officeDocument/2006/relationships/theme" Target="theme/theme1.xml"/><Relationship Id="rId27" Type="http://schemas.openxmlformats.org/officeDocument/2006/relationships/customXml" Target="../customXml/item27.xml"/><Relationship Id="rId48" Type="http://schemas.openxmlformats.org/officeDocument/2006/relationships/customXml" Target="../customXml/item48.xml"/><Relationship Id="rId69" Type="http://schemas.openxmlformats.org/officeDocument/2006/relationships/customXml" Target="../customXml/item69.xml"/><Relationship Id="rId113" Type="http://schemas.openxmlformats.org/officeDocument/2006/relationships/customXml" Target="../customXml/item113.xml"/><Relationship Id="rId134" Type="http://schemas.openxmlformats.org/officeDocument/2006/relationships/customXml" Target="../customXml/item134.xml"/><Relationship Id="rId80" Type="http://schemas.openxmlformats.org/officeDocument/2006/relationships/customXml" Target="../customXml/item80.xml"/><Relationship Id="rId155"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opher.kerr\OneDrive%20-%20Energy%20Systems%20Catapult%20Ltd\Documents\Draft%20Agreement%20for%20Services%20Cleaning%20&amp;%20Facilities%20Management%20Nov.%20202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00.xml.rels><?xml version="1.0" encoding="UTF-8" standalone="yes"?>
<Relationships xmlns="http://schemas.openxmlformats.org/package/2006/relationships"><Relationship Id="rId1" Type="http://schemas.openxmlformats.org/officeDocument/2006/relationships/customXmlProps" Target="itemProps100.xml"/></Relationships>
</file>

<file path=customXml/_rels/item101.xml.rels><?xml version="1.0" encoding="UTF-8" standalone="yes"?>
<Relationships xmlns="http://schemas.openxmlformats.org/package/2006/relationships"><Relationship Id="rId1" Type="http://schemas.openxmlformats.org/officeDocument/2006/relationships/customXmlProps" Target="itemProps101.xml"/></Relationships>
</file>

<file path=customXml/_rels/item102.xml.rels><?xml version="1.0" encoding="UTF-8" standalone="yes"?>
<Relationships xmlns="http://schemas.openxmlformats.org/package/2006/relationships"><Relationship Id="rId1" Type="http://schemas.openxmlformats.org/officeDocument/2006/relationships/customXmlProps" Target="itemProps102.xml"/></Relationships>
</file>

<file path=customXml/_rels/item103.xml.rels><?xml version="1.0" encoding="UTF-8" standalone="yes"?>
<Relationships xmlns="http://schemas.openxmlformats.org/package/2006/relationships"><Relationship Id="rId1" Type="http://schemas.openxmlformats.org/officeDocument/2006/relationships/customXmlProps" Target="itemProps103.xml"/></Relationships>
</file>

<file path=customXml/_rels/item104.xml.rels><?xml version="1.0" encoding="UTF-8" standalone="yes"?>
<Relationships xmlns="http://schemas.openxmlformats.org/package/2006/relationships"><Relationship Id="rId1" Type="http://schemas.openxmlformats.org/officeDocument/2006/relationships/customXmlProps" Target="itemProps104.xml"/></Relationships>
</file>

<file path=customXml/_rels/item105.xml.rels><?xml version="1.0" encoding="UTF-8" standalone="yes"?>
<Relationships xmlns="http://schemas.openxmlformats.org/package/2006/relationships"><Relationship Id="rId1" Type="http://schemas.openxmlformats.org/officeDocument/2006/relationships/customXmlProps" Target="itemProps105.xml"/></Relationships>
</file>

<file path=customXml/_rels/item106.xml.rels><?xml version="1.0" encoding="UTF-8" standalone="yes"?>
<Relationships xmlns="http://schemas.openxmlformats.org/package/2006/relationships"><Relationship Id="rId1" Type="http://schemas.openxmlformats.org/officeDocument/2006/relationships/customXmlProps" Target="itemProps106.xml"/></Relationships>
</file>

<file path=customXml/_rels/item107.xml.rels><?xml version="1.0" encoding="UTF-8" standalone="yes"?>
<Relationships xmlns="http://schemas.openxmlformats.org/package/2006/relationships"><Relationship Id="rId1" Type="http://schemas.openxmlformats.org/officeDocument/2006/relationships/customXmlProps" Target="itemProps107.xml"/></Relationships>
</file>

<file path=customXml/_rels/item108.xml.rels><?xml version="1.0" encoding="UTF-8" standalone="yes"?>
<Relationships xmlns="http://schemas.openxmlformats.org/package/2006/relationships"><Relationship Id="rId1" Type="http://schemas.openxmlformats.org/officeDocument/2006/relationships/customXmlProps" Target="itemProps108.xml"/></Relationships>
</file>

<file path=customXml/_rels/item109.xml.rels><?xml version="1.0" encoding="UTF-8" standalone="yes"?>
<Relationships xmlns="http://schemas.openxmlformats.org/package/2006/relationships"><Relationship Id="rId1" Type="http://schemas.openxmlformats.org/officeDocument/2006/relationships/customXmlProps" Target="itemProps109.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10.xml.rels><?xml version="1.0" encoding="UTF-8" standalone="yes"?>
<Relationships xmlns="http://schemas.openxmlformats.org/package/2006/relationships"><Relationship Id="rId1" Type="http://schemas.openxmlformats.org/officeDocument/2006/relationships/customXmlProps" Target="itemProps110.xml"/></Relationships>
</file>

<file path=customXml/_rels/item111.xml.rels><?xml version="1.0" encoding="UTF-8" standalone="yes"?>
<Relationships xmlns="http://schemas.openxmlformats.org/package/2006/relationships"><Relationship Id="rId1" Type="http://schemas.openxmlformats.org/officeDocument/2006/relationships/customXmlProps" Target="itemProps111.xml"/></Relationships>
</file>

<file path=customXml/_rels/item112.xml.rels><?xml version="1.0" encoding="UTF-8" standalone="yes"?>
<Relationships xmlns="http://schemas.openxmlformats.org/package/2006/relationships"><Relationship Id="rId1" Type="http://schemas.openxmlformats.org/officeDocument/2006/relationships/customXmlProps" Target="itemProps112.xml"/></Relationships>
</file>

<file path=customXml/_rels/item113.xml.rels><?xml version="1.0" encoding="UTF-8" standalone="yes"?>
<Relationships xmlns="http://schemas.openxmlformats.org/package/2006/relationships"><Relationship Id="rId1" Type="http://schemas.openxmlformats.org/officeDocument/2006/relationships/customXmlProps" Target="itemProps113.xml"/></Relationships>
</file>

<file path=customXml/_rels/item114.xml.rels><?xml version="1.0" encoding="UTF-8" standalone="yes"?>
<Relationships xmlns="http://schemas.openxmlformats.org/package/2006/relationships"><Relationship Id="rId1" Type="http://schemas.openxmlformats.org/officeDocument/2006/relationships/customXmlProps" Target="itemProps114.xml"/></Relationships>
</file>

<file path=customXml/_rels/item115.xml.rels><?xml version="1.0" encoding="UTF-8" standalone="yes"?>
<Relationships xmlns="http://schemas.openxmlformats.org/package/2006/relationships"><Relationship Id="rId1" Type="http://schemas.openxmlformats.org/officeDocument/2006/relationships/customXmlProps" Target="itemProps115.xml"/></Relationships>
</file>

<file path=customXml/_rels/item116.xml.rels><?xml version="1.0" encoding="UTF-8" standalone="yes"?>
<Relationships xmlns="http://schemas.openxmlformats.org/package/2006/relationships"><Relationship Id="rId1" Type="http://schemas.openxmlformats.org/officeDocument/2006/relationships/customXmlProps" Target="itemProps116.xml"/></Relationships>
</file>

<file path=customXml/_rels/item117.xml.rels><?xml version="1.0" encoding="UTF-8" standalone="yes"?>
<Relationships xmlns="http://schemas.openxmlformats.org/package/2006/relationships"><Relationship Id="rId1" Type="http://schemas.openxmlformats.org/officeDocument/2006/relationships/customXmlProps" Target="itemProps117.xml"/></Relationships>
</file>

<file path=customXml/_rels/item118.xml.rels><?xml version="1.0" encoding="UTF-8" standalone="yes"?>
<Relationships xmlns="http://schemas.openxmlformats.org/package/2006/relationships"><Relationship Id="rId1" Type="http://schemas.openxmlformats.org/officeDocument/2006/relationships/customXmlProps" Target="itemProps118.xml"/></Relationships>
</file>

<file path=customXml/_rels/item119.xml.rels><?xml version="1.0" encoding="UTF-8" standalone="yes"?>
<Relationships xmlns="http://schemas.openxmlformats.org/package/2006/relationships"><Relationship Id="rId1" Type="http://schemas.openxmlformats.org/officeDocument/2006/relationships/customXmlProps" Target="itemProps119.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20.xml.rels><?xml version="1.0" encoding="UTF-8" standalone="yes"?>
<Relationships xmlns="http://schemas.openxmlformats.org/package/2006/relationships"><Relationship Id="rId1" Type="http://schemas.openxmlformats.org/officeDocument/2006/relationships/customXmlProps" Target="itemProps120.xml"/></Relationships>
</file>

<file path=customXml/_rels/item121.xml.rels><?xml version="1.0" encoding="UTF-8" standalone="yes"?>
<Relationships xmlns="http://schemas.openxmlformats.org/package/2006/relationships"><Relationship Id="rId1" Type="http://schemas.openxmlformats.org/officeDocument/2006/relationships/customXmlProps" Target="itemProps121.xml"/></Relationships>
</file>

<file path=customXml/_rels/item122.xml.rels><?xml version="1.0" encoding="UTF-8" standalone="yes"?>
<Relationships xmlns="http://schemas.openxmlformats.org/package/2006/relationships"><Relationship Id="rId1" Type="http://schemas.openxmlformats.org/officeDocument/2006/relationships/customXmlProps" Target="itemProps122.xml"/></Relationships>
</file>

<file path=customXml/_rels/item123.xml.rels><?xml version="1.0" encoding="UTF-8" standalone="yes"?>
<Relationships xmlns="http://schemas.openxmlformats.org/package/2006/relationships"><Relationship Id="rId1" Type="http://schemas.openxmlformats.org/officeDocument/2006/relationships/customXmlProps" Target="itemProps123.xml"/></Relationships>
</file>

<file path=customXml/_rels/item124.xml.rels><?xml version="1.0" encoding="UTF-8" standalone="yes"?>
<Relationships xmlns="http://schemas.openxmlformats.org/package/2006/relationships"><Relationship Id="rId1" Type="http://schemas.openxmlformats.org/officeDocument/2006/relationships/customXmlProps" Target="itemProps124.xml"/></Relationships>
</file>

<file path=customXml/_rels/item125.xml.rels><?xml version="1.0" encoding="UTF-8" standalone="yes"?>
<Relationships xmlns="http://schemas.openxmlformats.org/package/2006/relationships"><Relationship Id="rId1" Type="http://schemas.openxmlformats.org/officeDocument/2006/relationships/customXmlProps" Target="itemProps125.xml"/></Relationships>
</file>

<file path=customXml/_rels/item126.xml.rels><?xml version="1.0" encoding="UTF-8" standalone="yes"?>
<Relationships xmlns="http://schemas.openxmlformats.org/package/2006/relationships"><Relationship Id="rId1" Type="http://schemas.openxmlformats.org/officeDocument/2006/relationships/customXmlProps" Target="itemProps126.xml"/></Relationships>
</file>

<file path=customXml/_rels/item127.xml.rels><?xml version="1.0" encoding="UTF-8" standalone="yes"?>
<Relationships xmlns="http://schemas.openxmlformats.org/package/2006/relationships"><Relationship Id="rId1" Type="http://schemas.openxmlformats.org/officeDocument/2006/relationships/customXmlProps" Target="itemProps127.xml"/></Relationships>
</file>

<file path=customXml/_rels/item128.xml.rels><?xml version="1.0" encoding="UTF-8" standalone="yes"?>
<Relationships xmlns="http://schemas.openxmlformats.org/package/2006/relationships"><Relationship Id="rId1" Type="http://schemas.openxmlformats.org/officeDocument/2006/relationships/customXmlProps" Target="itemProps128.xml"/></Relationships>
</file>

<file path=customXml/_rels/item129.xml.rels><?xml version="1.0" encoding="UTF-8" standalone="yes"?>
<Relationships xmlns="http://schemas.openxmlformats.org/package/2006/relationships"><Relationship Id="rId1" Type="http://schemas.openxmlformats.org/officeDocument/2006/relationships/customXmlProps" Target="itemProps129.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30.xml.rels><?xml version="1.0" encoding="UTF-8" standalone="yes"?>
<Relationships xmlns="http://schemas.openxmlformats.org/package/2006/relationships"><Relationship Id="rId1" Type="http://schemas.openxmlformats.org/officeDocument/2006/relationships/customXmlProps" Target="itemProps130.xml"/></Relationships>
</file>

<file path=customXml/_rels/item131.xml.rels><?xml version="1.0" encoding="UTF-8" standalone="yes"?>
<Relationships xmlns="http://schemas.openxmlformats.org/package/2006/relationships"><Relationship Id="rId1" Type="http://schemas.openxmlformats.org/officeDocument/2006/relationships/customXmlProps" Target="itemProps131.xml"/></Relationships>
</file>

<file path=customXml/_rels/item132.xml.rels><?xml version="1.0" encoding="UTF-8" standalone="yes"?>
<Relationships xmlns="http://schemas.openxmlformats.org/package/2006/relationships"><Relationship Id="rId1" Type="http://schemas.openxmlformats.org/officeDocument/2006/relationships/customXmlProps" Target="itemProps132.xml"/></Relationships>
</file>

<file path=customXml/_rels/item133.xml.rels><?xml version="1.0" encoding="UTF-8" standalone="yes"?>
<Relationships xmlns="http://schemas.openxmlformats.org/package/2006/relationships"><Relationship Id="rId1" Type="http://schemas.openxmlformats.org/officeDocument/2006/relationships/customXmlProps" Target="itemProps133.xml"/></Relationships>
</file>

<file path=customXml/_rels/item134.xml.rels><?xml version="1.0" encoding="UTF-8" standalone="yes"?>
<Relationships xmlns="http://schemas.openxmlformats.org/package/2006/relationships"><Relationship Id="rId1" Type="http://schemas.openxmlformats.org/officeDocument/2006/relationships/customXmlProps" Target="itemProps134.xml"/></Relationships>
</file>

<file path=customXml/_rels/item135.xml.rels><?xml version="1.0" encoding="UTF-8" standalone="yes"?>
<Relationships xmlns="http://schemas.openxmlformats.org/package/2006/relationships"><Relationship Id="rId1" Type="http://schemas.openxmlformats.org/officeDocument/2006/relationships/customXmlProps" Target="itemProps135.xml"/></Relationships>
</file>

<file path=customXml/_rels/item136.xml.rels><?xml version="1.0" encoding="UTF-8" standalone="yes"?>
<Relationships xmlns="http://schemas.openxmlformats.org/package/2006/relationships"><Relationship Id="rId1" Type="http://schemas.openxmlformats.org/officeDocument/2006/relationships/customXmlProps" Target="itemProps136.xml"/></Relationships>
</file>

<file path=customXml/_rels/item137.xml.rels><?xml version="1.0" encoding="UTF-8" standalone="yes"?>
<Relationships xmlns="http://schemas.openxmlformats.org/package/2006/relationships"><Relationship Id="rId1" Type="http://schemas.openxmlformats.org/officeDocument/2006/relationships/customXmlProps" Target="itemProps137.xml"/></Relationships>
</file>

<file path=customXml/_rels/item138.xml.rels><?xml version="1.0" encoding="UTF-8" standalone="yes"?>
<Relationships xmlns="http://schemas.openxmlformats.org/package/2006/relationships"><Relationship Id="rId1" Type="http://schemas.openxmlformats.org/officeDocument/2006/relationships/customXmlProps" Target="itemProps138.xml"/></Relationships>
</file>

<file path=customXml/_rels/item139.xml.rels><?xml version="1.0" encoding="UTF-8" standalone="yes"?>
<Relationships xmlns="http://schemas.openxmlformats.org/package/2006/relationships"><Relationship Id="rId1" Type="http://schemas.openxmlformats.org/officeDocument/2006/relationships/customXmlProps" Target="itemProps139.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40.xml.rels><?xml version="1.0" encoding="UTF-8" standalone="yes"?>
<Relationships xmlns="http://schemas.openxmlformats.org/package/2006/relationships"><Relationship Id="rId1" Type="http://schemas.openxmlformats.org/officeDocument/2006/relationships/customXmlProps" Target="itemProps140.xml"/></Relationships>
</file>

<file path=customXml/_rels/item141.xml.rels><?xml version="1.0" encoding="UTF-8" standalone="yes"?>
<Relationships xmlns="http://schemas.openxmlformats.org/package/2006/relationships"><Relationship Id="rId1" Type="http://schemas.openxmlformats.org/officeDocument/2006/relationships/customXmlProps" Target="itemProps141.xml"/></Relationships>
</file>

<file path=customXml/_rels/item142.xml.rels><?xml version="1.0" encoding="UTF-8" standalone="yes"?>
<Relationships xmlns="http://schemas.openxmlformats.org/package/2006/relationships"><Relationship Id="rId1" Type="http://schemas.openxmlformats.org/officeDocument/2006/relationships/customXmlProps" Target="itemProps142.xml"/></Relationships>
</file>

<file path=customXml/_rels/item143.xml.rels><?xml version="1.0" encoding="UTF-8" standalone="yes"?>
<Relationships xmlns="http://schemas.openxmlformats.org/package/2006/relationships"><Relationship Id="rId1" Type="http://schemas.openxmlformats.org/officeDocument/2006/relationships/customXmlProps" Target="itemProps143.xml"/></Relationships>
</file>

<file path=customXml/_rels/item144.xml.rels><?xml version="1.0" encoding="UTF-8" standalone="yes"?>
<Relationships xmlns="http://schemas.openxmlformats.org/package/2006/relationships"><Relationship Id="rId1" Type="http://schemas.openxmlformats.org/officeDocument/2006/relationships/customXmlProps" Target="itemProps144.xml"/></Relationships>
</file>

<file path=customXml/_rels/item145.xml.rels><?xml version="1.0" encoding="UTF-8" standalone="yes"?>
<Relationships xmlns="http://schemas.openxmlformats.org/package/2006/relationships"><Relationship Id="rId1" Type="http://schemas.openxmlformats.org/officeDocument/2006/relationships/customXmlProps" Target="itemProps145.xml"/></Relationships>
</file>

<file path=customXml/_rels/item146.xml.rels><?xml version="1.0" encoding="UTF-8" standalone="yes"?>
<Relationships xmlns="http://schemas.openxmlformats.org/package/2006/relationships"><Relationship Id="rId1" Type="http://schemas.openxmlformats.org/officeDocument/2006/relationships/customXmlProps" Target="itemProps146.xml"/></Relationships>
</file>

<file path=customXml/_rels/item147.xml.rels><?xml version="1.0" encoding="UTF-8" standalone="yes"?>
<Relationships xmlns="http://schemas.openxmlformats.org/package/2006/relationships"><Relationship Id="rId1" Type="http://schemas.openxmlformats.org/officeDocument/2006/relationships/customXmlProps" Target="itemProps147.xml"/></Relationships>
</file>

<file path=customXml/_rels/item148.xml.rels><?xml version="1.0" encoding="UTF-8" standalone="yes"?>
<Relationships xmlns="http://schemas.openxmlformats.org/package/2006/relationships"><Relationship Id="rId1" Type="http://schemas.openxmlformats.org/officeDocument/2006/relationships/customXmlProps" Target="itemProps148.xml"/></Relationships>
</file>

<file path=customXml/_rels/item149.xml.rels><?xml version="1.0" encoding="UTF-8" standalone="yes"?>
<Relationships xmlns="http://schemas.openxmlformats.org/package/2006/relationships"><Relationship Id="rId1" Type="http://schemas.openxmlformats.org/officeDocument/2006/relationships/customXmlProps" Target="itemProps149.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50.xml.rels><?xml version="1.0" encoding="UTF-8" standalone="yes"?>
<Relationships xmlns="http://schemas.openxmlformats.org/package/2006/relationships"><Relationship Id="rId1" Type="http://schemas.openxmlformats.org/officeDocument/2006/relationships/customXmlProps" Target="itemProps150.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80.xml.rels><?xml version="1.0" encoding="UTF-8" standalone="yes"?>
<Relationships xmlns="http://schemas.openxmlformats.org/package/2006/relationships"><Relationship Id="rId1" Type="http://schemas.openxmlformats.org/officeDocument/2006/relationships/customXmlProps" Target="itemProps80.xml"/></Relationships>
</file>

<file path=customXml/_rels/item81.xml.rels><?xml version="1.0" encoding="UTF-8" standalone="yes"?>
<Relationships xmlns="http://schemas.openxmlformats.org/package/2006/relationships"><Relationship Id="rId1" Type="http://schemas.openxmlformats.org/officeDocument/2006/relationships/customXmlProps" Target="itemProps81.xml"/></Relationships>
</file>

<file path=customXml/_rels/item82.xml.rels><?xml version="1.0" encoding="UTF-8" standalone="yes"?>
<Relationships xmlns="http://schemas.openxmlformats.org/package/2006/relationships"><Relationship Id="rId1" Type="http://schemas.openxmlformats.org/officeDocument/2006/relationships/customXmlProps" Target="itemProps82.xml"/></Relationships>
</file>

<file path=customXml/_rels/item83.xml.rels><?xml version="1.0" encoding="UTF-8" standalone="yes"?>
<Relationships xmlns="http://schemas.openxmlformats.org/package/2006/relationships"><Relationship Id="rId1" Type="http://schemas.openxmlformats.org/officeDocument/2006/relationships/customXmlProps" Target="itemProps83.xml"/></Relationships>
</file>

<file path=customXml/_rels/item84.xml.rels><?xml version="1.0" encoding="UTF-8" standalone="yes"?>
<Relationships xmlns="http://schemas.openxmlformats.org/package/2006/relationships"><Relationship Id="rId1" Type="http://schemas.openxmlformats.org/officeDocument/2006/relationships/customXmlProps" Target="itemProps84.xml"/></Relationships>
</file>

<file path=customXml/_rels/item85.xml.rels><?xml version="1.0" encoding="UTF-8" standalone="yes"?>
<Relationships xmlns="http://schemas.openxmlformats.org/package/2006/relationships"><Relationship Id="rId1" Type="http://schemas.openxmlformats.org/officeDocument/2006/relationships/customXmlProps" Target="itemProps85.xml"/></Relationships>
</file>

<file path=customXml/_rels/item86.xml.rels><?xml version="1.0" encoding="UTF-8" standalone="yes"?>
<Relationships xmlns="http://schemas.openxmlformats.org/package/2006/relationships"><Relationship Id="rId1" Type="http://schemas.openxmlformats.org/officeDocument/2006/relationships/customXmlProps" Target="itemProps86.xml"/></Relationships>
</file>

<file path=customXml/_rels/item87.xml.rels><?xml version="1.0" encoding="UTF-8" standalone="yes"?>
<Relationships xmlns="http://schemas.openxmlformats.org/package/2006/relationships"><Relationship Id="rId1" Type="http://schemas.openxmlformats.org/officeDocument/2006/relationships/customXmlProps" Target="itemProps87.xml"/></Relationships>
</file>

<file path=customXml/_rels/item88.xml.rels><?xml version="1.0" encoding="UTF-8" standalone="yes"?>
<Relationships xmlns="http://schemas.openxmlformats.org/package/2006/relationships"><Relationship Id="rId1" Type="http://schemas.openxmlformats.org/officeDocument/2006/relationships/customXmlProps" Target="itemProps88.xml"/></Relationships>
</file>

<file path=customXml/_rels/item89.xml.rels><?xml version="1.0" encoding="UTF-8" standalone="yes"?>
<Relationships xmlns="http://schemas.openxmlformats.org/package/2006/relationships"><Relationship Id="rId1" Type="http://schemas.openxmlformats.org/officeDocument/2006/relationships/customXmlProps" Target="itemProps89.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_rels/item90.xml.rels><?xml version="1.0" encoding="UTF-8" standalone="yes"?>
<Relationships xmlns="http://schemas.openxmlformats.org/package/2006/relationships"><Relationship Id="rId1" Type="http://schemas.openxmlformats.org/officeDocument/2006/relationships/customXmlProps" Target="itemProps90.xml"/></Relationships>
</file>

<file path=customXml/_rels/item91.xml.rels><?xml version="1.0" encoding="UTF-8" standalone="yes"?>
<Relationships xmlns="http://schemas.openxmlformats.org/package/2006/relationships"><Relationship Id="rId1" Type="http://schemas.openxmlformats.org/officeDocument/2006/relationships/customXmlProps" Target="itemProps91.xml"/></Relationships>
</file>

<file path=customXml/_rels/item92.xml.rels><?xml version="1.0" encoding="UTF-8" standalone="yes"?>
<Relationships xmlns="http://schemas.openxmlformats.org/package/2006/relationships"><Relationship Id="rId1" Type="http://schemas.openxmlformats.org/officeDocument/2006/relationships/customXmlProps" Target="itemProps92.xml"/></Relationships>
</file>

<file path=customXml/_rels/item93.xml.rels><?xml version="1.0" encoding="UTF-8" standalone="yes"?>
<Relationships xmlns="http://schemas.openxmlformats.org/package/2006/relationships"><Relationship Id="rId1" Type="http://schemas.openxmlformats.org/officeDocument/2006/relationships/customXmlProps" Target="itemProps93.xml"/></Relationships>
</file>

<file path=customXml/_rels/item94.xml.rels><?xml version="1.0" encoding="UTF-8" standalone="yes"?>
<Relationships xmlns="http://schemas.openxmlformats.org/package/2006/relationships"><Relationship Id="rId1" Type="http://schemas.openxmlformats.org/officeDocument/2006/relationships/customXmlProps" Target="itemProps94.xml"/></Relationships>
</file>

<file path=customXml/_rels/item95.xml.rels><?xml version="1.0" encoding="UTF-8" standalone="yes"?>
<Relationships xmlns="http://schemas.openxmlformats.org/package/2006/relationships"><Relationship Id="rId1" Type="http://schemas.openxmlformats.org/officeDocument/2006/relationships/customXmlProps" Target="itemProps95.xml"/></Relationships>
</file>

<file path=customXml/_rels/item96.xml.rels><?xml version="1.0" encoding="UTF-8" standalone="yes"?>
<Relationships xmlns="http://schemas.openxmlformats.org/package/2006/relationships"><Relationship Id="rId1" Type="http://schemas.openxmlformats.org/officeDocument/2006/relationships/customXmlProps" Target="itemProps96.xml"/></Relationships>
</file>

<file path=customXml/_rels/item97.xml.rels><?xml version="1.0" encoding="UTF-8" standalone="yes"?>
<Relationships xmlns="http://schemas.openxmlformats.org/package/2006/relationships"><Relationship Id="rId1" Type="http://schemas.openxmlformats.org/officeDocument/2006/relationships/customXmlProps" Target="itemProps97.xml"/></Relationships>
</file>

<file path=customXml/_rels/item98.xml.rels><?xml version="1.0" encoding="UTF-8" standalone="yes"?>
<Relationships xmlns="http://schemas.openxmlformats.org/package/2006/relationships"><Relationship Id="rId1" Type="http://schemas.openxmlformats.org/officeDocument/2006/relationships/customXmlProps" Target="itemProps98.xml"/></Relationships>
</file>

<file path=customXml/_rels/item99.xml.rels><?xml version="1.0" encoding="UTF-8" standalone="yes"?>
<Relationships xmlns="http://schemas.openxmlformats.org/package/2006/relationships"><Relationship Id="rId1" Type="http://schemas.openxmlformats.org/officeDocument/2006/relationships/customXmlProps" Target="itemProps99.xml"/></Relationships>
</file>

<file path=customXml/item1.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xml:space="preserve"&gt;&lt;TermsDefinedInconsistentFormatting&gt;&lt;Id&gt;010e2bae-5538-41b9-9118-dacf2724b6b6&lt;/Id&gt;&lt;PositionedParagraphId&gt;&lt;?xml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0&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xmlns:d3p1="http://schemas.datacontract.org/2004/07/System"&gt;&lt;d3p1:m_Item1&gt;-865764659&lt;/d3p1:m_Item1&gt;&lt;d3p1:m_Item2&gt;&lt;d3p1:m_Item1 xmlns:d5p1="http://schemas.microsoft.com/2003/10/Serialization/Arrays"&gt;&lt;d5p1:int&gt;1445534219&lt;/d5p1:int&gt;&lt;d5p1:int&gt;1700446557&lt;/d5p1:int&gt;&lt;d5p1:int&gt;-1716571037&lt;/d5p1:int&gt;&lt;d5p1:int&gt;612140283&lt;/d5p1:int&gt;&lt;d5p1:int&gt;1700446557&lt;/d5p1:int&gt;&lt;d5p1:int&gt;63249573&lt;/d5p1:int&gt;&lt;d5p1:int&gt;-755466328&lt;/d5p1:int&gt;&lt;d5p1:int&gt;-839403585&lt;/d5p1:int&gt;&lt;d5p1:int&gt;-840124481&lt;/d5p1:int&gt;&lt;d5p1:int&gt;2098613460&lt;/d5p1:int&gt;&lt;d5p1:int&gt;-1789381629&lt;/d5p1:int&gt;&lt;d5p1:int&gt;-840648767&lt;/d5p1:int&gt;&lt;d5p1:int&gt;1700446557&lt;/d5p1:int&gt;&lt;d5p1:int&gt;1876247433&lt;/d5p1:int&gt;&lt;d5p1:int&gt;1445533227&lt;/d5p1:int&gt;&lt;d5p1:int&gt;1700446557&lt;/d5p1:int&gt;&lt;d5p1:int&gt;1876247433&lt;/d5p1:int&gt;&lt;d5p1:int&gt;-1859589052&lt;/d5p1:int&gt;&lt;d5p1:int&gt;-390610609&lt;/d5p1:int&gt;&lt;d5p1:int&gt;-457625694&lt;/d5p1:int&gt;&lt;d5p1:int&gt;-1495663159&lt;/d5p1:int&gt;&lt;d5p1:int&gt;-840124473&lt;/d5p1:int&gt;&lt;d5p1:int&gt;930882207&lt;/d5p1:int&gt;&lt;d5p1:int&gt;1610810127&lt;/d5p1:int&gt;&lt;d5p1:int&gt;1700446557&lt;/d5p1:int&gt;&lt;d5p1:int&gt;785359320&lt;/d5p1:int&gt;&lt;d5p1:int&gt;-1028830027&lt;/d5p1:int&gt;&lt;d5p1:int&gt;-803672335&lt;/d5p1:int&gt;&lt;d5p1:int&gt;1218905143&lt;/d5p1:int&gt;&lt;d5p1:int&gt;-1859589052&lt;/d5p1:int&gt;&lt;d5p1:int&gt;-390610609&lt;/d5p1:int&gt;&lt;d5p1:int&gt;2097574528&lt;/d5p1:int&gt;&lt;d5p1:int&gt;-840124473&lt;/d5p1:int&gt;&lt;d5p1:int&gt;1700446557&lt;/d5p1:int&gt;&lt;d5p1:int&gt;1046445807&lt;/d5p1:int&gt;&lt;d5p1:int&gt;446157247&lt;/d5p1:int&gt;&lt;d5p1:int&gt;1610810127&lt;/d5p1:int&gt;&lt;d5p1:int&gt;-1384929315&lt;/d5p1:int&gt;&lt;d5p1:int&gt;1046445807&lt;/d5p1:int&gt;&lt;d5p1:int&gt;2006699354&lt;/d5p1:int&gt;&lt;d5p1:int&gt;-2096516899&lt;/d5p1:int&gt;&lt;d5p1:int&gt;1700446557&lt;/d5p1:int&gt;&lt;d5p1:int&gt;-435240597&lt;/d5p1:int&gt;&lt;d5p1:int&gt;1202366439&lt;/d5p1:int&gt;&lt;d5p1:int&gt;-840583234&lt;/d5p1:int&gt;&lt;d5p1:int&gt;596530244&lt;/d5p1:int&gt;&lt;d5p1:int&gt;-840124473&lt;/d5p1:int&gt;&lt;d5p1:int&gt;1999255171&lt;/d5p1:int&gt;&lt;d5p1:int&gt;-82435532&lt;/d5p1:int&gt;&lt;d5p1:int&gt;-838748226&lt;/d5p1:int&gt;&lt;d5p1:int&gt;-1063923069&lt;/d5p1:int&gt;&lt;d5p1:int&gt;408326418&lt;/d5p1:int&gt;&lt;d5p1:int&gt;2020569911&lt;/d5p1:int&gt;&lt;d5p1:int&gt;-1875180787&lt;/d5p1:int&gt;&lt;d5p1:int&gt;1700446557&lt;/d5p1:int&gt;&lt;d5p1:int&gt;-624939918&lt;/d5p1:int&gt;&lt;d5p1:int&gt;1306278270&lt;/d5p1:int&gt;&lt;d5p1:int&gt;408326418&lt;/d5p1:int&gt;&lt;d5p1:int&gt;-1106228017&lt;/d5p1:int&gt;&lt;d5p1:int&gt;436190446&lt;/d5p1:int&gt;&lt;d5p1:int&gt;-843401331&lt;/d5p1:int&gt;&lt;d5p1:int&gt;465698905&lt;/d5p1:int&gt;&lt;d5p1:int&gt;-840648767&lt;/d5p1:int&gt;&lt;d5p1:int&gt;1700446557&lt;/d5p1:int&gt;&lt;d5p1:int&gt;-1920740948&lt;/d5p1:int&gt;&lt;d5p1:int&gt;1198369682&lt;/d5p1:int&gt;&lt;d5p1:int&gt;-1694433159&lt;/d5p1:int&gt;&lt;d5p1:int&gt;-1452661750&lt;/d5p1:int&gt;&lt;d5p1:int&gt;-299479352&lt;/d5p1:int&gt;&lt;d5p1:int&gt;-838748226&lt;/d5p1:int&gt;&lt;d5p1:int&gt;1700446557&lt;/d5p1:int&gt;&lt;d5p1:int&gt;-1716571037&lt;/d5p1:int&gt;&lt;d5p1:int&gt;-840648767&lt;/d5p1:int&gt;&lt;d5p1:int&gt;1700446557&lt;/d5p1:int&gt;&lt;d5p1:int&gt;-481433816&lt;/d5p1:int&gt;&lt;d5p1:int&gt;-1028830027&lt;/d5p1:int&gt;&lt;d5p1:int&gt;2036288368&lt;/d5p1:int&gt;&lt;d5p1:int&gt;2097574528&lt;/d5p1:int&gt;&lt;d5p1:int&gt;231081015&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458669303&lt;/Term&gt;&lt;ParentTerm&gt;-1872639189&lt;/ParentTerm&gt;&lt;/TermsDefinedInconsistentFormatting&gt;&lt;/w:wordDocument&gt;</ReviewedTerms>
</file>

<file path=customXml/item10.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xml:space="preserve"&gt;&lt;TermsDefinedInconsistentFormatting&gt;&lt;Id&gt;598a3b57-a18e-46af-96f0-9f443f0e844b&lt;/Id&gt;&lt;PositionedParagraphId&gt;&lt;?xml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xmlns:d3p1="http://schemas.datacontract.org/2004/07/System"&gt;&lt;d3p1:m_Item1&gt;-1413677952&lt;/d3p1:m_Item1&gt;&lt;d3p1:m_Item2&gt;&lt;d3p1:m_Item1 xmlns:d5p1="http://schemas.microsoft.com/2003/10/Serialization/Arrays"&gt;&lt;d5p1:int&gt;-838027300&lt;/d5p1:int&gt;&lt;d5p1:int&gt;-1741749485&lt;/d5p1:int&gt;&lt;d5p1:int&gt;-1740700921&lt;/d5p1:int&gt;&lt;d5p1:int&gt;1573281859&lt;/d5p1:int&gt;&lt;d5p1:int&gt;-839403577&lt;/d5p1:int&gt;&lt;d5p1:int&gt;-842352705&lt;/d5p1:int&gt;&lt;d5p1:int&gt;831102291&lt;/d5p1:int&gt;&lt;d5p1:int&gt;1470223772&lt;/d5p1:int&gt;&lt;d5p1:int&gt;2037252866&lt;/d5p1:int&gt;&lt;d5p1:int&gt;-2126123669&lt;/d5p1:int&gt;&lt;d5p1:int&gt;-32790681&lt;/d5p1:int&gt;&lt;d5p1:int&gt;433266581&lt;/d5p1:int&gt;&lt;d5p1:int&gt;-406136810&lt;/d5p1:int&gt;&lt;d5p1:int&gt;63249541&lt;/d5p1:int&gt;&lt;d5p1:int&gt;1178749465&lt;/d5p1:int&gt;&lt;d5p1:int&gt;1876246441&lt;/d5p1:int&gt;&lt;d5p1:int&gt;785318072&lt;/d5p1:int&gt;&lt;d5p1:int&gt;-839403577&lt;/d5p1:int&gt;&lt;d5p1:int&gt;1122011883&lt;/d5p1:int&gt;&lt;d5p1:int&gt;-1875180787&lt;/d5p1:int&gt;&lt;d5p1:int&gt;-269839072&lt;/d5p1:int&gt;&lt;d5p1:int&gt;1178749465&lt;/d5p1:int&gt;&lt;d5p1:int&gt;-839403577&lt;/d5p1:int&gt;&lt;d5p1:int&gt;1046445807&lt;/d5p1:int&gt;&lt;d5p1:int&gt;-1028830027&lt;/d5p1:int&gt;&lt;d5p1:int&gt;-803672338&lt;/d5p1:int&gt;&lt;d5p1:int&gt;-840648761&lt;/d5p1:int&gt;&lt;d5p1:int&gt;-1694236580&lt;/d5p1:int&gt;&lt;d5p1:int&gt;2037252866&lt;/d5p1:int&gt;&lt;d5p1:int&gt;-839403577&lt;/d5p1:int&gt;&lt;d5p1:int&gt;20251266&lt;/d5p1:int&gt;&lt;d5p1:int&gt;-2060415085&lt;/d5p1:int&gt;&lt;d5p1:int&gt;1700446589&lt;/d5p1:int&gt;&lt;d5p1:int&gt;-32790681&lt;/d5p1:int&gt;&lt;d5p1:int&gt;-839403577&lt;/d5p1:int&gt;&lt;d5p1:int&gt;1207166437&lt;/d5p1:int&gt;&lt;d5p1:int&gt;-840190003&lt;/d5p1:int&gt;&lt;d5p1:int&gt;-803672335&lt;/d5p1:int&gt;&lt;d5p1:int&gt;-1716571037&lt;/d5p1:int&gt;&lt;d5p1:int&gt;-839403577&lt;/d5p1:int&gt;&lt;d5p1:int&gt;1700446557&lt;/d5p1:int&gt;&lt;d5p1:int&gt;1989743823&lt;/d5p1:int&gt;&lt;d5p1:int&gt;-1028830027&lt;/d5p1:int&gt;&lt;d5p1:int&gt;1297234665&lt;/d5p1:int&gt;&lt;d5p1:int&gt;-839403577&lt;/d5p1:int&gt;&lt;d5p1:int&gt;322867077&lt;/d5p1:int&gt;&lt;d5p1:int&gt;1178749497&lt;/d5p1:int&gt;&lt;d5p1:int&gt;-1694433184&lt;/d5p1:int&gt;&lt;d5p1:int&gt;-1741356280&lt;/d5p1:int&gt;&lt;d5p1:int&gt;449779989&lt;/d5p1:int&gt;&lt;d5p1:int&gt;-840583234&lt;/d5p1:int&gt;&lt;d5p1:int&gt;1700446557&lt;/d5p1:int&gt;&lt;d5p1:int&gt;-1456304536&lt;/d5p1:int&gt;&lt;d5p1:int&gt;1418570370&lt;/d5p1:int&gt;&lt;d5p1:int&gt;-840124473&lt;/d5p1:int&gt;&lt;d5p1:int&gt;62856326&lt;/d5p1:int&gt;&lt;d5p1:int&gt;-1477721833&lt;/d5p1:int&gt;&lt;d5p1:int&gt;1610416900&lt;/d5p1:int&gt;&lt;d5p1:int&gt;1735635516&lt;/d5p1:int&gt;&lt;d5p1:int&gt;-1910034376&lt;/d5p1:int&gt;&lt;d5p1:int&gt;-840583234&lt;/d5p1:int&gt;&lt;d5p1:int&gt;-842352705&lt;/d5p1:int&gt;&lt;d5p1:int&gt;1989743823&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ArrayOfParagraphIdIQ&gt;&lt;/PositionedParagraphId&gt;&lt;Term&gt;689976354&lt;/Term&gt;&lt;ParentTerm&gt;-1439758378&lt;/ParentTerm&gt;&lt;/TermsDefinedInconsistentFormatting&gt;&lt;/w:wordDocument&gt;</ReviewedTerms>
</file>

<file path=customXml/item100.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xml:space="preserve"&gt;&lt;TermsDefinedInconsistentFormatting&gt;&lt;Id&gt;d3a98f7c-47cf-4b2a-b30e-05fe1f694f3a&lt;/Id&gt;&lt;PositionedParagraphId&gt;&lt;?xml version="1.0" encoding="utf-16"?&gt;&lt;ArrayOfParagraphIdIQ xmlns:i="http://www.w3.org/2001/XMLSchema-instance" xmlns="http://schemas.datacontract.org/2004/07/Microsystems.IQ.Build"&gt;&lt;ParagraphIdIQ&gt;&lt;P_RunsHash xmlns:d3p1="http://schemas.datacontract.org/2004/07/System"&gt;&lt;d3p1:m_Item1&gt;223102482&lt;/d3p1:m_Item1&gt;&lt;d3p1:m_Item2&gt;&lt;d3p1:m_Item1 xmlns:d5p1="http://schemas.microsoft.com/2003/10/Serialization/Arrays"&gt;&lt;d5p1:int&gt;1578350297&lt;/d5p1:int&gt;&lt;d5p1:int&gt;-1419395687&lt;/d5p1:int&gt;&lt;d5p1:int&gt;-839403577&lt;/d5p1:int&gt;&lt;d5p1:int&gt;1985039545&lt;/d5p1:int&gt;&lt;d5p1:int&gt;-840124479&lt;/d5p1:int&gt;&lt;d5p1:int&gt;1700446557&lt;/d5p1:int&gt;&lt;d5p1:int&gt;-1694433191&lt;/d5p1:int&gt;&lt;d5p1:int&gt;-840648767&lt;/d5p1:int&gt;&lt;d5p1:int&gt;-843401330&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0&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84605774&lt;/Term&gt;&lt;ParentTerm&gt;-1872639189&lt;/ParentTerm&gt;&lt;/TermsDefinedInconsistentFormatting&gt;&lt;/w:wordDocument&gt;</ReviewedTerms>
</file>

<file path=customXml/item101.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xml:space="preserve"&gt;&lt;TermsDefinedInconsistentFormatting&gt;&lt;Id&gt;9e6d9814-9e39-425e-b72f-b841e97ad92e&lt;/Id&gt;&lt;PositionedParagraphId&gt;&lt;?xml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xmlns:d3p1="http://schemas.datacontract.org/2004/07/System"&gt;&lt;d3p1:m_Item1&gt;2042893936&lt;/d3p1:m_Item1&gt;&lt;d3p1:m_Item2&gt;&lt;d3p1:m_Item1 xmlns:d5p1="http://schemas.microsoft.com/2003/10/Serialization/Arrays"&gt;&lt;d5p1:int&gt;1700446589&lt;/d5p1:int&gt;&lt;d5p1:int&gt;1735636508&lt;/d5p1:int&gt;&lt;d5p1:int&gt;-1694433184&lt;/d5p1:int&gt;&lt;d5p1:int&gt;502507506&lt;/d5p1:int&gt;&lt;d5p1:int&gt;-1462902510&lt;/d5p1:int&gt;&lt;d5p1:int&gt;-1394266293&lt;/d5p1:int&gt;&lt;d5p1:int&gt;-840190004&lt;/d5p1:int&gt;&lt;d5p1:int&gt;-840124481&lt;/d5p1:int&gt;&lt;d5p1:int&gt;551847039&lt;/d5p1:int&gt;&lt;d5p1:int&gt;1297201865&lt;/d5p1:int&gt;&lt;d5p1:int&gt;2068866821&lt;/d5p1:int&gt;&lt;d5p1:int&gt;-839338047&lt;/d5p1:int&gt;&lt;d5p1:int&gt;-1597212270&lt;/d5p1:int&gt;&lt;d5p1:int&gt;-840190004&lt;/d5p1:int&gt;&lt;d5p1:int&gt;1700446557&lt;/d5p1:int&gt;&lt;d5p1:int&gt;129350357&lt;/d5p1:int&gt;&lt;d5p1:int&gt;525219623&lt;/d5p1:int&gt;&lt;d5p1:int&gt;1390811594&lt;/d5p1:int&gt;&lt;d5p1:int&gt;1700446557&lt;/d5p1:int&gt;&lt;d5p1:int&gt;1361892143&lt;/d5p1:int&gt;&lt;d5p1:int&gt;-840648767&lt;/d5p1:int&gt;&lt;d5p1:int&gt;1178749465&lt;/d5p1:int&gt;&lt;d5p1:int&gt;785359320&lt;/d5p1:int&gt;&lt;d5p1:int&gt;1445533227&lt;/d5p1:int&gt;&lt;d5p1:int&gt;-405350360&lt;/d5p1:int&gt;&lt;d5p1:int&gt;1633056461&lt;/d5p1:int&gt;&lt;d5p1:int&gt;-839403577&lt;/d5p1:int&gt;&lt;d5p1:int&gt;1250258362&lt;/d5p1:int&gt;&lt;d5p1:int&gt;-840190004&lt;/d5p1:int&gt;&lt;d5p1:int&gt;-180464642&lt;/d5p1:int&gt;&lt;d5p1:int&gt;343982758&lt;/d5p1:int&gt;&lt;d5p1:int&gt;-840190004&lt;/d5p1:int&gt;&lt;d5p1:int&gt;-802832332&lt;/d5p1:int&gt;&lt;d5p1:int&gt;-1741749485&lt;/d5p1:int&gt;&lt;d5p1:int&gt;-1740700921&lt;/d5p1:int&gt;&lt;d5p1:int&gt;-840124473&lt;/d5p1:int&gt;&lt;d5p1:int&gt;1178749465&lt;/d5p1:int&gt;&lt;d5p1:int&gt;785359320&lt;/d5p1:int&gt;&lt;d5p1:int&gt;-406136778&lt;/d5p1:int&gt;&lt;d5p1:int&gt;18274493&lt;/d5p1:int&gt;&lt;d5p1:int&gt;786934084&lt;/d5p1:int&gt;&lt;d5p1:int&gt;1700774236&lt;/d5p1:int&gt;&lt;d5p1:int&gt;-174551438&lt;/d5p1:int&gt;&lt;d5p1:int&gt;-354185623&lt;/d5p1:int&gt;&lt;d5p1:int&gt;-1517762750&lt;/d5p1:int&gt;&lt;d5p1:int&gt;-840190004&lt;/d5p1:int&gt;&lt;d5p1:int&gt;1250563647&lt;/d5p1:int&gt;&lt;d5p1:int&gt;-803672335&lt;/d5p1:int&gt;&lt;d5p1:int&gt;-1694236580&lt;/d5p1:int&gt;&lt;d5p1:int&gt;-405350360&lt;/d5p1:int&gt;&lt;d5p1:int&gt;551847039&lt;/d5p1:int&gt;&lt;d5p1:int&gt;1297201865&lt;/d5p1:int&gt;&lt;d5p1:int&gt;2068866821&lt;/d5p1:int&gt;&lt;d5p1:int&gt;-839338047&lt;/d5p1:int&gt;&lt;d5p1:int&gt;-1597212270&lt;/d5p1:int&gt;&lt;d5p1:int&gt;1810433592&lt;/d5p1:int&gt;&lt;d5p1:int&gt;-840124473&lt;/d5p1:int&gt;&lt;d5p1:int&gt;1700446557&lt;/d5p1:int&gt;&lt;d5p1:int&gt;1690652392&lt;/d5p1:int&gt;&lt;d5p1:int&gt;-1456304536&lt;/d5p1:int&gt;&lt;d5p1:int&gt;1700446557&lt;/d5p1:int&gt;&lt;d5p1:int&gt;-1667042948&lt;/d5p1:int&gt;&lt;d5p1:int&gt;-1062782929&lt;/d5p1:int&gt;&lt;d5p1:int&gt;1610810127&lt;/d5p1:int&gt;&lt;d5p1:int&gt;-405350360&lt;/d5p1:int&gt;&lt;d5p1:int&gt;-180464642&lt;/d5p1:int&gt;&lt;d5p1:int&gt;-406136778&lt;/d5p1:int&gt;&lt;d5p1:int&gt;18274493&lt;/d5p1:int&gt;&lt;d5p1:int&gt;1202366439&lt;/d5p1:int&gt;&lt;d5p1:int&gt;-840583234&lt;/d5p1:int&gt;&lt;d5p1:int&gt;-1152419139&lt;/d5p1:int&gt;&lt;d5p1:int&gt;-840190004&lt;/d5p1:int&gt;&lt;d5p1:int&gt;1700446557&lt;/d5p1:int&gt;&lt;d5p1:int&gt;-1862562185&lt;/d5p1:int&gt;&lt;d5p1:int&gt;18274493&lt;/d5p1:int&gt;&lt;d5p1:int&gt;-840124473&lt;/d5p1:int&gt;&lt;d5p1:int&gt;573465220&lt;/d5p1:int&gt;&lt;d5p1:int&gt;-840648767&lt;/d5p1:int&gt;&lt;d5p1:int&gt;-1694236580&lt;/d5p1:int&gt;&lt;d5p1:int&gt;1633056461&lt;/d5p1:int&gt;&lt;d5p1:int&gt;-839338047&lt;/d5p1:int&gt;&lt;d5p1:int&gt;1700774236&lt;/d5p1:int&gt;&lt;d5p1:int&gt;-840648767&lt;/d5p1:int&gt;&lt;d5p1:int&gt;-405350360&lt;/d5p1:int&gt;&lt;d5p1:int&gt;-1462902510&lt;/d5p1:int&gt;&lt;d5p1:int&gt;-1394266293&lt;/d5p1:int&gt;&lt;d5p1:int&gt;-838748226&lt;/d5p1:int&gt;&lt;d5p1:int&gt;-842352705&lt;/d5p1:int&gt;&lt;d5p1:int&gt;-1940532021&lt;/d5p1:int&gt;&lt;d5p1:int&gt;-840190004&lt;/d5p1:int&gt;&lt;d5p1:int&gt;-1539504712&lt;/d5p1:int&gt;&lt;d5p1:int&gt;1633056461&lt;/d5p1:int&gt;&lt;d5p1:int&gt;-839403577&lt;/d5p1:int&gt;&lt;d5p1:int&gt;1985039545&lt;/d5p1:int&gt;&lt;/d3p1:m_Item1&gt;&lt;d3p1:m_Item2 xmlns:d5p1="http://schemas.microsoft.com/2003/10/Serialization/Arrays" /&gt;&lt;/d3p1:m_Item2&gt;&lt;/P_RunsHash&gt;&lt;P_StoryType&gt;Main&lt;/P_StoryType&gt;&lt;PositionInParagraph&gt;1&lt;/PositionInParagraph&gt;&lt;RunDetail&gt;&lt;/RunDetail&gt;&lt;Selected&gt;true&lt;/Selected&gt;&lt;T_Column&gt;-1&lt;/T_Column&gt;&lt;T_Row&gt;-1&lt;/T_Row&gt;&lt;/ParagraphIdIQ&gt;&lt;/ArrayOfParagraphIdIQ&gt;&lt;/PositionedParagraphId&gt;&lt;Term&gt;1133008371&lt;/Term&gt;&lt;ParentTerm&gt;-605875161&lt;/ParentTerm&gt;&lt;/TermsDefinedInconsistentFormatting&gt;&lt;/w:wordDocument&gt;</ReviewedTerms>
</file>

<file path=customXml/item102.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xml:space="preserve"&gt;&lt;TermsDefinedInconsistentFormatting&gt;&lt;Id&gt;8f78eea3-0db1-451a-a762-34b25547fccd&lt;/Id&gt;&lt;PositionedParagraphId&gt;&lt;?xml version="1.0" encoding="utf-16"?&gt;&lt;ArrayOfParagraphIdIQ xmlns:i="http://www.w3.org/2001/XMLSchema-instance" xmlns="http://schemas.datacontract.org/2004/07/Microsystems.IQ.Build"&gt;&lt;ParagraphIdIQ&gt;&lt;P_RunsHash xmlns:d3p1="http://schemas.datacontract.org/2004/07/System"&gt;&lt;d3p1:m_Item1&gt;223102482&lt;/d3p1:m_Item1&gt;&lt;d3p1:m_Item2&gt;&lt;d3p1:m_Item1 xmlns:d5p1="http://schemas.microsoft.com/2003/10/Serialization/Arrays"&gt;&lt;d5p1:int&gt;1578350297&lt;/d5p1:int&gt;&lt;d5p1:int&gt;-1419395687&lt;/d5p1:int&gt;&lt;d5p1:int&gt;-839403577&lt;/d5p1:int&gt;&lt;d5p1:int&gt;1985039545&lt;/d5p1:int&gt;&lt;d5p1:int&gt;-840124479&lt;/d5p1:int&gt;&lt;d5p1:int&gt;1700446557&lt;/d5p1:int&gt;&lt;d5p1:int&gt;-1694433191&lt;/d5p1:int&gt;&lt;d5p1:int&gt;-840648767&lt;/d5p1:int&gt;&lt;d5p1:int&gt;-843401330&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ArrayOfParagraphIdIQ&gt;&lt;/PositionedParagraphId&gt;&lt;Term&gt;84605774&lt;/Term&gt;&lt;ParentTerm&gt;-1439758378&lt;/ParentTerm&gt;&lt;/TermsDefinedInconsistentFormatting&gt;&lt;/w:wordDocument&gt;</ReviewedTerms>
</file>

<file path=customXml/item103.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xml:space="preserve"&gt;&lt;TermsDefinedInconsistentFormatting&gt;&lt;Id&gt;32b5eddd-b56a-427b-9c01-4e9b805f8a61&lt;/Id&gt;&lt;PositionedParagraphId&gt;&lt;?xml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xmlns:d3p1="http://schemas.datacontract.org/2004/07/System"&gt;&lt;d3p1:m_Item1&gt;-496571874&lt;/d3p1:m_Item1&gt;&lt;d3p1:m_Item2&gt;&lt;d3p1:m_Item1 xmlns:d5p1="http://schemas.microsoft.com/2003/10/Serialization/Arrays"&gt;&lt;d5p1:int&gt;-1859589015&lt;/d5p1:int&gt;&lt;d5p1:int&gt;-839403585&lt;/d5p1:int&gt;&lt;d5p1:int&gt;-1741749485&lt;/d5p1:int&gt;&lt;d5p1:int&gt;-1740700921&lt;/d5p1:int&gt;&lt;d5p1:int&gt;-840124473&lt;/d5p1:int&gt;&lt;d5p1:int&gt;1540077692&lt;/d5p1:int&gt;&lt;d5p1:int&gt;-1761455564&lt;/d5p1:int&gt;&lt;d5p1:int&gt;-817121373&lt;/d5p1:int&gt;&lt;d5p1:int&gt;20262085&lt;/d5p1:int&gt;&lt;d5p1:int&gt;18274493&lt;/d5p1:int&gt;&lt;d5p1:int&gt;786934084&lt;/d5p1:int&gt;&lt;d5p1:int&gt;-840583234&lt;/d5p1:int&gt;&lt;d5p1:int&gt;-360470421&lt;/d5p1:int&gt;&lt;d5p1:int&gt;-840190004&lt;/d5p1:int&gt;&lt;d5p1:int&gt;1700446557&lt;/d5p1:int&gt;&lt;d5p1:int&gt;-1862562185&lt;/d5p1:int&gt;&lt;d5p1:int&gt;1390811594&lt;/d5p1:int&gt;&lt;d5p1:int&gt;-1694236580&lt;/d5p1:int&gt;&lt;d5p1:int&gt;-1879948264&lt;/d5p1:int&gt;&lt;d5p1:int&gt;237045639&lt;/d5p1:int&gt;&lt;d5p1:int&gt;-839338047&lt;/d5p1:int&gt;&lt;d5p1:int&gt;1329783099&lt;/d5p1:int&gt;&lt;d5p1:int&gt;1984859759&lt;/d5p1:int&gt;&lt;d5p1:int&gt;-360524496&lt;/d5p1:int&gt;&lt;d5p1:int&gt;2027471020&lt;/d5p1:int&gt;&lt;d5p1:int&gt;-1543485715&lt;/d5p1:int&gt;&lt;d5p1:int&gt;966820990&lt;/d5p1:int&gt;&lt;d5p1:int&gt;1810433592&lt;/d5p1:int&gt;&lt;d5p1:int&gt;-226844306&lt;/d5p1:int&gt;&lt;d5p1:int&gt;1143890957&lt;/d5p1:int&gt;&lt;d5p1:int&gt;966820990&lt;/d5p1:int&gt;&lt;d5p1:int&gt;-839338047&lt;/d5p1:int&gt;&lt;d5p1:int&gt;-795695243&lt;/d5p1:int&gt;&lt;d5p1:int&gt;-269839072&lt;/d5p1:int&gt;&lt;d5p1:int&gt;1959669817&lt;/d5p1:int&gt;&lt;d5p1:int&gt;-838748226&lt;/d5p1:int&gt;&lt;d5p1:int&gt;1700446557&lt;/d5p1:int&gt;&lt;d5p1:int&gt;-1579537633&lt;/d5p1:int&gt;&lt;d5p1:int&gt;-840648767&lt;/d5p1:int&gt;&lt;d5p1:int&gt;-842352705&lt;/d5p1:int&gt;&lt;d5p1:int&gt;18274493&lt;/d5p1:int&gt;&lt;d5p1:int&gt;-174551438&lt;/d5p1:int&gt;&lt;d5p1:int&gt;200423391&lt;/d5p1:int&gt;&lt;d5p1:int&gt;-839338047&lt;/d5p1:int&gt;&lt;d5p1:int&gt;-1600554606&lt;/d5p1:int&gt;&lt;d5p1:int&gt;-839338047&lt;/d5p1:int&gt;&lt;d5p1:int&gt;1555900347&lt;/d5p1:int&gt;&lt;d5p1:int&gt;1240007668&lt;/d5p1:int&gt;&lt;d5p1:int&gt;16712287&lt;/d5p1:int&gt;&lt;d5p1:int&gt;-1740700921&lt;/d5p1:int&gt;&lt;d5p1:int&gt;-840648767&lt;/d5p1:int&gt;&lt;d5p1:int&gt;-839338047&lt;/d5p1:int&gt;&lt;d5p1:int&gt;-840124473&lt;/d5p1:int&gt;&lt;d5p1:int&gt;-1550074726&lt;/d5p1:int&gt;&lt;d5p1:int&gt;1610810127&lt;/d5p1:int&gt;&lt;d5p1:int&gt;1700446557&lt;/d5p1:int&gt;&lt;d5p1:int&gt;1205010703&lt;/d5p1:int&gt;&lt;d5p1:int&gt;-840648767&lt;/d5p1:int&gt;&lt;d5p1:int&gt;1700446557&lt;/d5p1:int&gt;&lt;d5p1:int&gt;1876247433&lt;/d5p1:int&gt;&lt;d5p1:int&gt;-839338047&lt;/d5p1:int&gt;&lt;d5p1:int&gt;-174551438&lt;/d5p1:int&gt;&lt;d5p1:int&gt;1700774236&lt;/d5p1:int&gt;&lt;d5p1:int&gt;-839338047&lt;/d5p1:int&gt;&lt;d5p1:int&gt;1019073190&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31152788&lt;/Term&gt;&lt;ParentTerm&gt;-921250684&lt;/ParentTerm&gt;&lt;/TermsDefinedInconsistentFormatting&gt;&lt;/w:wordDocument&gt;</ReviewedTerms>
</file>

<file path=customXml/item104.xml><?xml version="1.0" encoding="utf-8"?>
<p:properties xmlns:p="http://schemas.microsoft.com/office/2006/metadata/properties" xmlns:xsi="http://www.w3.org/2001/XMLSchema-instance" xmlns:pc="http://schemas.microsoft.com/office/infopath/2007/PartnerControls">
  <documentManagement>
    <Description xmlns="5a024e4b-afb1-45bc-8a6c-051af0d0ce28" xsi:nil="true"/>
  </documentManagement>
</p:properties>
</file>

<file path=customXml/item105.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xml:space="preserve"&gt;&lt;TermsDefinedInconsistentFormatting&gt;&lt;Id&gt;a9fd46b7-eab5-4067-93a9-f151fae5a6c8&lt;/Id&gt;&lt;PositionedParagraphId&gt;&lt;?xml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0&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xmlns:d3p1="http://schemas.datacontract.org/2004/07/System"&gt;&lt;d3p1:m_Item1&gt;-1461533460&lt;/d3p1:m_Item1&gt;&lt;d3p1:m_Item2&gt;&lt;d3p1:m_Item1 xmlns:d5p1="http://schemas.microsoft.com/2003/10/Serialization/Arrays"&gt;&lt;d5p1:int&gt;-840648761&lt;/d5p1:int&gt;&lt;d5p1:int&gt;1700446557&lt;/d5p1:int&gt;&lt;d5p1:int&gt;1191163436&lt;/d5p1:int&gt;&lt;d5p1:int&gt;-1258396637&lt;/d5p1:int&gt;&lt;d5p1:int&gt;-406500494&lt;/d5p1:int&gt;&lt;d5p1:int&gt;-993247840&lt;/d5p1:int&gt;&lt;d5p1:int&gt;821173019&lt;/d5p1:int&gt;&lt;d5p1:int&gt;1265028110&lt;/d5p1:int&gt;&lt;d5p1:int&gt;1700839760&lt;/d5p1:int&gt;&lt;d5p1:int&gt;-366433918&lt;/d5p1:int&gt;&lt;d5p1:int&gt;-840190004&lt;/d5p1:int&gt;&lt;d5p1:int&gt;564672402&lt;/d5p1:int&gt;&lt;d5p1:int&gt;1700446557&lt;/d5p1:int&gt;&lt;d5p1:int&gt;-1420478985&lt;/d5p1:int&gt;&lt;d5p1:int&gt;436190446&lt;/d5p1:int&gt;&lt;d5p1:int&gt;-843401331&lt;/d5p1:int&gt;&lt;d5p1:int&gt;465698905&lt;/d5p1:int&gt;&lt;d5p1:int&gt;-840648767&lt;/d5p1:int&gt;&lt;d5p1:int&gt;-839469113&lt;/d5p1:int&gt;&lt;d5p1:int&gt;20251266&lt;/d5p1:int&gt;&lt;d5p1:int&gt;2141674835&lt;/d5p1:int&gt;&lt;d5p1:int&gt;-840190004&lt;/d5p1:int&gt;&lt;d5p1:int&gt;1948893533&lt;/d5p1:int&gt;&lt;d5p1:int&gt;1700446557&lt;/d5p1:int&gt;&lt;d5p1:int&gt;1735636508&lt;/d5p1:int&gt;&lt;d5p1:int&gt;-1694433184&lt;/d5p1:int&gt;&lt;d5p1:int&gt;509602205&lt;/d5p1:int&gt;&lt;d5p1:int&gt;1650728&lt;/d5p1:int&gt;&lt;d5p1:int&gt;-28739364&lt;/d5p1:int&gt;&lt;d5p1:int&gt;-840124473&lt;/d5p1:int&gt;&lt;d5p1:int&gt;573465220&lt;/d5p1:int&gt;&lt;d5p1:int&gt;-840648767&lt;/d5p1:int&gt;&lt;d5p1:int&gt;1700446557&lt;/d5p1:int&gt;&lt;d5p1:int&gt;-1420478985&lt;/d5p1:int&gt;&lt;d5p1:int&gt;448946834&lt;/d5p1:int&gt;&lt;d5p1:int&gt;1610416900&lt;/d5p1:int&gt;&lt;d5p1:int&gt;1735636508&lt;/d5p1:int&gt;&lt;d5p1:int&gt;-1097084382&lt;/d5p1:int&gt;&lt;d5p1:int&gt;-840190004&lt;/d5p1:int&gt;&lt;d5p1:int&gt;-840124481&lt;/d5p1:int&gt;&lt;d5p1:int&gt;250613666&lt;/d5p1:int&gt;&lt;d5p1:int&gt;-1420478985&lt;/d5p1:int&gt;&lt;d5p1:int&gt;332423953&lt;/d5p1:int&gt;&lt;d5p1:int&gt;800290473&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-24959617&lt;/Term&gt;&lt;ParentTerm&gt;-1872639189&lt;/ParentTerm&gt;&lt;/TermsDefinedInconsistentFormatting&gt;&lt;/w:wordDocument&gt;</ReviewedTerms>
</file>

<file path=customXml/item106.xml><?xml version="1.0" encoding="utf-8"?>
<ReviewedTerms xmlns="Microsystems.TermsUsedNotDefined.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xml:space="preserve"&gt;&lt;TermsUsedNotDefined&gt;&lt;Id&gt;6a08d781-90d8-407e-8842-5788d27ef13c&lt;/Id&gt;&lt;PositionedParagraphId&gt;&lt;?xml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xmlns:d3p1="http://schemas.datacontract.org/2004/07/System"&gt;&lt;d3p1:m_Item1&gt;570777142&lt;/d3p1:m_Item1&gt;&lt;d3p1:m_Item2&gt;&lt;d3p1:m_Item1 xmlns:d5p1="http://schemas.microsoft.com/2003/10/Serialization/Arrays"&gt;&lt;d5p1:int&gt;1700446557&lt;/d5p1:int&gt;&lt;d5p1:int&gt;1297234665&lt;/d5p1:int&gt;&lt;d5p1:int&gt;786934084&lt;/d5p1:int&gt;&lt;d5p1:int&gt;398724388&lt;/d5p1:int&gt;&lt;d5p1:int&gt;1610810127&lt;/d5p1:int&gt;&lt;d5p1:int&gt;-1694236580&lt;/d5p1:int&gt;&lt;d5p1:int&gt;2049949208&lt;/d5p1:int&gt;&lt;d5p1:int&gt;-838748226&lt;/d5p1:int&gt;&lt;d5p1:int&gt;-1694236580&lt;/d5p1:int&gt;&lt;d5p1:int&gt;417572576&lt;/d5p1:int&gt;&lt;d5p1:int&gt;-329365249&lt;/d5p1:int&gt;&lt;d5p1:int&gt;-839338047&lt;/d5p1:int&gt;&lt;d5p1:int&gt;1700446557&lt;/d5p1:int&gt;&lt;d5p1:int&gt;-1718414246&lt;/d5p1:int&gt;&lt;d5p1:int&gt;-1762385362&lt;/d5p1:int&gt;&lt;d5p1:int&gt;1610810127&lt;/d5p1:int&gt;&lt;d5p1:int&gt;573465220&lt;/d5p1:int&gt;&lt;d5p1:int&gt;-840190004&lt;/d5p1:int&gt;&lt;d5p1:int&gt;1178749465&lt;/d5p1:int&gt;&lt;d5p1:int&gt;785359320&lt;/d5p1:int&gt;&lt;d5p1:int&gt;-840190004&lt;/d5p1:int&gt;&lt;d5p1:int&gt;1700446557&lt;/d5p1:int&gt;&lt;d5p1:int&gt;129350357&lt;/d5p1:int&gt;&lt;d5p1:int&gt;-225009298&lt;/d5p1:int&gt;&lt;d5p1:int&gt;525219623&lt;/d5p1:int&gt;&lt;d5p1:int&gt;-840190004&lt;/d5p1:int&gt;&lt;d5p1:int&gt;-88330295&lt;/d5p1:int&gt;&lt;d5p1:int&gt;-405350360&lt;/d5p1:int&gt;&lt;d5p1:int&gt;2049949208&lt;/d5p1:int&gt;&lt;d5p1:int&gt;-1028830027&lt;/d5p1:int&gt;&lt;d5p1:int&gt;1700446557&lt;/d5p1:int&gt;&lt;d5p1:int&gt;1297234665&lt;/d5p1:int&gt;&lt;d5p1:int&gt;786934084&lt;/d5p1:int&gt;&lt;d5p1:int&gt;-491448789&lt;/d5p1:int&gt;&lt;d5p1:int&gt;-1384929315&lt;/d5p1:int&gt;&lt;d5p1:int&gt;-226844306&lt;/d5p1:int&gt;&lt;d5p1:int&gt;861587861&lt;/d5p1:int&gt;&lt;d5p1:int&gt;-840190004&lt;/d5p1:int&gt;&lt;d5p1:int&gt;-1716571037&lt;/d5p1:int&gt;&lt;d5p1:int&gt;-840190004&lt;/d5p1:int&gt;&lt;d5p1:int&gt;-88330295&lt;/d5p1:int&gt;&lt;d5p1:int&gt;-1694236580&lt;/d5p1:int&gt;&lt;d5p1:int&gt;-405350360&lt;/d5p1:int&gt;&lt;d5p1:int&gt;2049949208&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697601985&lt;/Term&gt;&lt;ParentTerm&gt;67432704&lt;/ParentTerm&gt;&lt;/TermsUsedNotDefined&gt;&lt;/w:wordDocument&gt;</ReviewedTerms>
</file>

<file path=customXml/item107.xml><?xml version="1.0" encoding="utf-8"?>
<ReviewedTerms xmlns="Microsystems.TermsUsedNotDefined.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xml:space="preserve"&gt;&lt;TermsUsedNotDefined&gt;&lt;Id&gt;915d671e-8504-4350-a90c-bb63101b8957&lt;/Id&gt;&lt;PositionedParagraphId&gt;&lt;?xml version="1.0" encoding="utf-16"?&gt;&lt;ArrayOfParagraphIdIQ xmlns:i="http://www.w3.org/2001/XMLSchema-instance" xmlns="http://schemas.datacontract.org/2004/07/Microsystems.IQ.Build"&gt;&lt;ParagraphIdIQ&gt;&lt;P_RunsHash xmlns:d3p1="http://schemas.datacontract.org/2004/07/System"&gt;&lt;d3p1:m_Item1&gt;1605535104&lt;/d3p1:m_Item1&gt;&lt;d3p1:m_Item2&gt;&lt;d3p1:m_Item1 xmlns:d5p1="http://schemas.microsoft.com/2003/10/Serialization/Arrays"&gt;&lt;d5p1:int&gt;2128512651&lt;/d5p1:int&gt;&lt;d5p1:int&gt;376481937&lt;/d5p1:int&gt;&lt;d5p1:int&gt;1700446557&lt;/d5p1:int&gt;&lt;d5p1:int&gt;-1572979461&lt;/d5p1:int&gt;&lt;d5p1:int&gt;-1394266293&lt;/d5p1:int&gt;&lt;d5p1:int&gt;1285421002&lt;/d5p1:int&gt;&lt;d5p1:int&gt;-748726488&lt;/d5p1:int&gt;&lt;d5p1:int&gt;-1153215076&lt;/d5p1:int&gt;&lt;d5p1:int&gt;1610810127&lt;/d5p1:int&gt;&lt;d5p1:int&gt;-1694236580&lt;/d5p1:int&gt;&lt;d5p1:int&gt;806945018&lt;/d5p1:int&gt;&lt;d5p1:int&gt;-1028830027&lt;/d5p1:int&gt;&lt;d5p1:int&gt;-839338047&lt;/d5p1:int&gt;&lt;d5p1:int&gt;795477304&lt;/d5p1:int&gt;&lt;d5p1:int&gt;-840648767&lt;/d5p1:int&gt;&lt;d5p1:int&gt;-218515436&lt;/d5p1:int&gt;&lt;d5p1:int&gt;432752773&lt;/d5p1:int&gt;&lt;d5p1:int&gt;-838748226&lt;/d5p1:int&gt;&lt;d5p1:int&gt;1700446557&lt;/d5p1:int&gt;&lt;d5p1:int&gt;-1394266293&lt;/d5p1:int&gt;&lt;d5p1:int&gt;1076680008&lt;/d5p1:int&gt;&lt;d5p1:int&gt;-839338047&lt;/d5p1:int&gt;&lt;d5p1:int&gt;1631403848&lt;/d5p1:int&gt;&lt;d5p1:int&gt;-440199759&lt;/d5p1:int&gt;&lt;d5p1:int&gt;1806432118&lt;/d5p1:int&gt;&lt;d5p1:int&gt;-840124473&lt;/d5p1:int&gt;&lt;d5p1:int&gt;-88427547&lt;/d5p1:int&gt;&lt;d5p1:int&gt;-840190004&lt;/d5p1:int&gt;&lt;d5p1:int&gt;-405350360&lt;/d5p1:int&gt;&lt;d5p1:int&gt;-1214507995&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-1605853267&lt;/Term&gt;&lt;ParentTerm&gt;989068238&lt;/ParentTerm&gt;&lt;/TermsUsedNotDefined&gt;&lt;/w:wordDocument&gt;</ReviewedTerms>
</file>

<file path=customXml/item108.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xml:space="preserve"&gt;&lt;TermsDefinedInconsistentFormatting&gt;&lt;Id&gt;c52ac7af-7bcd-4f2b-8b8d-de7b3f6345cd&lt;/Id&gt;&lt;PositionedParagraphId&gt;&lt;?xml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0&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xmlns:d3p1="http://schemas.datacontract.org/2004/07/System"&gt;&lt;d3p1:m_Item1&gt;1674548542&lt;/d3p1:m_Item1&gt;&lt;d3p1:m_Item2&gt;&lt;d3p1:m_Item1 xmlns:d5p1="http://schemas.microsoft.com/2003/10/Serialization/Arrays"&gt;&lt;d5p1:int&gt;411238890&lt;/d5p1:int&gt;&lt;d5p1:int&gt;-840190004&lt;/d5p1:int&gt;&lt;d5p1:int&gt;-1694433171&lt;/d5p1:int&gt;&lt;d5p1:int&gt;-1694236580&lt;/d5p1:int&gt;&lt;d5p1:int&gt;231081015&lt;/d5p1:int&gt;&lt;d5p1:int&gt;-457625694&lt;/d5p1:int&gt;&lt;d5p1:int&gt;2097574528&lt;/d5p1:int&gt;&lt;d5p1:int&gt;-838748226&lt;/d5p1:int&gt;&lt;d5p1:int&gt;1700446557&lt;/d5p1:int&gt;&lt;d5p1:int&gt;1297234665&lt;/d5p1:int&gt;&lt;d5p1:int&gt;436190446&lt;/d5p1:int&gt;&lt;d5p1:int&gt;-843401331&lt;/d5p1:int&gt;&lt;d5p1:int&gt;465698905&lt;/d5p1:int&gt;&lt;d5p1:int&gt;-1452661750&lt;/d5p1:int&gt;&lt;d5p1:int&gt;1700446557&lt;/d5p1:int&gt;&lt;d5p1:int&gt;-1920740948&lt;/d5p1:int&gt;&lt;d5p1:int&gt;1198369682&lt;/d5p1:int&gt;&lt;d5p1:int&gt;-1694433159&lt;/d5p1:int&gt;&lt;d5p1:int&gt;67877709&lt;/d5p1:int&gt;&lt;d5p1:int&gt;-299479352&lt;/d5p1:int&gt;&lt;d5p1:int&gt;-838748226&lt;/d5p1:int&gt;&lt;d5p1:int&gt;-1716571037&lt;/d5p1:int&gt;&lt;d5p1:int&gt;-1028830027&lt;/d5p1:int&gt;&lt;d5p1:int&gt;-1452661750&lt;/d5p1:int&gt;&lt;d5p1:int&gt;-1920353285&lt;/d5p1:int&gt;&lt;d5p1:int&gt;-1539111511&lt;/d5p1:int&gt;&lt;d5p1:int&gt;1700446557&lt;/d5p1:int&gt;&lt;d5p1:int&gt;1297234665&lt;/d5p1:int&gt;&lt;d5p1:int&gt;-840190004&lt;/d5p1:int&gt;&lt;d5p1:int&gt;-1716571037&lt;/d5p1:int&gt;&lt;d5p1:int&gt;-840648767&lt;/d5p1:int&gt;&lt;d5p1:int&gt;-405350360&lt;/d5p1:int&gt;&lt;d5p1:int&gt;-1724072857&lt;/d5p1:int&gt;&lt;d5p1:int&gt;-840190004&lt;/d5p1:int&gt;&lt;d5p1:int&gt;-1694433171&lt;/d5p1:int&gt;&lt;d5p1:int&gt;-184943064&lt;/d5p1:int&gt;&lt;d5p1:int&gt;-839403577&lt;/d5p1:int&gt;&lt;d5p1:int&gt;-1741356280&lt;/d5p1:int&gt;&lt;d5p1:int&gt;596530244&lt;/d5p1:int&gt;&lt;d5p1:int&gt;-838748226&lt;/d5p1:int&gt;&lt;d5p1:int&gt;-1716571037&lt;/d5p1:int&gt;&lt;d5p1:int&gt;-840190004&lt;/d5p1:int&gt;&lt;d5p1:int&gt;1700446557&lt;/d5p1:int&gt;&lt;d5p1:int&gt;1297234665&lt;/d5p1:int&gt;&lt;d5p1:int&gt;436190446&lt;/d5p1:int&gt;&lt;d5p1:int&gt;-843663473&lt;/d5p1:int&gt;&lt;d5p1:int&gt;465698905&lt;/d5p1:int&gt;&lt;d5p1:int&gt;-840648767&lt;/d5p1:int&gt;&lt;d5p1:int&gt;-299479352&lt;/d5p1:int&gt;&lt;d5p1:int&gt;-840648767&lt;/d5p1:int&gt;&lt;d5p1:int&gt;-405350360&lt;/d5p1:int&gt;&lt;d5p1:int&gt;-1920353285&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277401880&lt;/Term&gt;&lt;ParentTerm&gt;-1872639189&lt;/ParentTerm&gt;&lt;/TermsDefinedInconsistentFormatting&gt;&lt;/w:wordDocument&gt;</ReviewedTerms>
</file>

<file path=customXml/item109.xml><?xml version="1.0" encoding="utf-8"?>
<ReviewedTerms xmlns="Microsystems.TermsUsedNotDefined.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xml:space="preserve"&gt;&lt;TermsUsedNotDefined&gt;&lt;Id&gt;0f880e61-dad4-4b5b-a58f-d788dbed9852&lt;/Id&gt;&lt;PositionedParagraphId&gt;&lt;?xml version="1.0" encoding="utf-16"?&gt;&lt;ArrayOfParagraphIdIQ xmlns:i="http://www.w3.org/2001/XMLSchema-instance" xmlns="http://schemas.datacontract.org/2004/07/Microsystems.IQ.Build"&gt;&lt;ParagraphIdIQ&gt;&lt;P_RunsHash xmlns:d3p1="http://schemas.datacontract.org/2004/07/System"&gt;&lt;d3p1:m_Item1&gt;-303131713&lt;/d3p1:m_Item1&gt;&lt;d3p1:m_Item2&gt;&lt;d3p1:m_Item1 xmlns:d5p1="http://schemas.microsoft.com/2003/10/Serialization/Arrays"&gt;&lt;d5p1:int&gt;-1741356280&lt;/d5p1:int&gt;&lt;d5p1:int&gt;800291465&lt;/d5p1:int&gt;&lt;d5p1:int&gt;-839338047&lt;/d5p1:int&gt;&lt;d5p1:int&gt;2020569911&lt;/d5p1:int&gt;&lt;d5p1:int&gt;2037252898&lt;/d5p1:int&gt;&lt;d5p1:int&gt;1456079059&lt;/d5p1:int&gt;&lt;d5p1:int&gt;-840648767&lt;/d5p1:int&gt;&lt;d5p1:int&gt;1700446557&lt;/d5p1:int&gt;&lt;d5p1:int&gt;-1718414246&lt;/d5p1:int&gt;&lt;d5p1:int&gt;-1836586422&lt;/d5p1:int&gt;&lt;d5p1:int&gt;1184612720&lt;/d5p1:int&gt;&lt;d5p1:int&gt;-839338047&lt;/d5p1:int&gt;&lt;d5p1:int&gt;-1694236580&lt;/d5p1:int&gt;&lt;d5p1:int&gt;717170147&lt;/d5p1:int&gt;&lt;d5p1:int&gt;752318982&lt;/d5p1:int&gt;&lt;d5p1:int&gt;1158261317&lt;/d5p1:int&gt;&lt;d5p1:int&gt;-838748226&lt;/d5p1:int&gt;&lt;d5p1:int&gt;1700446557&lt;/d5p1:int&gt;&lt;d5p1:int&gt;-1718414246&lt;/d5p1:int&gt;&lt;d5p1:int&gt;-1762385362&lt;/d5p1:int&gt;&lt;d5p1:int&gt;289036753&lt;/d5p1:int&gt;&lt;d5p1:int&gt;-840190004&lt;/d5p1:int&gt;&lt;d5p1:int&gt;-1200094068&lt;/d5p1:int&gt;&lt;d5p1:int&gt;226549770&lt;/d5p1:int&gt;&lt;d5p1:int&gt;-838354981&lt;/d5p1:int&gt;&lt;d5p1:int&gt;-839338047&lt;/d5p1:int&gt;&lt;d5p1:int&gt;1700446557&lt;/d5p1:int&gt;&lt;d5p1:int&gt;2037252898&lt;/d5p1:int&gt;&lt;d5p1:int&gt;-2126353013&lt;/d5p1:int&gt;&lt;d5p1:int&gt;1450979880&lt;/d5p1:int&gt;&lt;d5p1:int&gt;-1324006566&lt;/d5p1:int&gt;&lt;d5p1:int&gt;1700446557&lt;/d5p1:int&gt;&lt;d5p1:int&gt;2017658149&lt;/d5p1:int&gt;&lt;d5p1:int&gt;-1552177916&lt;/d5p1:int&gt;&lt;d5p1:int&gt;1207103702&lt;/d5p1:int&gt;&lt;d5p1:int&gt;-840648767&lt;/d5p1:int&gt;&lt;d5p1:int&gt;1700446557&lt;/d5p1:int&gt;&lt;d5p1:int&gt;-1716571037&lt;/d5p1:int&gt;&lt;d5p1:int&gt;-1028830027&lt;/d5p1:int&gt;&lt;d5p1:int&gt;-1324006566&lt;/d5p1:int&gt;&lt;d5p1:int&gt;426776970&lt;/d5p1:int&gt;&lt;d5p1:int&gt;-840124473&lt;/d5p1:int&gt;&lt;d5p1:int&gt;1587587558&lt;/d5p1:int&gt;&lt;d5p1:int&gt;1158261317&lt;/d5p1:int&gt;&lt;d5p1:int&gt;-2126123669&lt;/d5p1:int&gt;&lt;d5p1:int&gt;1390811594&lt;/d5p1:int&gt;&lt;d5p1:int&gt;1700446557&lt;/d5p1:int&gt;&lt;d5p1:int&gt;2037252898&lt;/d5p1:int&gt;&lt;d5p1:int&gt;-840190004&lt;/d5p1:int&gt;&lt;d5p1:int&gt;-366434638&lt;/d5p1:int&gt;&lt;d5p1:int&gt;1476318597&lt;/d5p1:int&gt;&lt;d5p1:int&gt;-838748226&lt;/d5p1:int&gt;&lt;d5p1:int&gt;1700446557&lt;/d5p1:int&gt;&lt;d5p1:int&gt;-1716571037&lt;/d5p1:int&gt;&lt;d5p1:int&gt;-1028830027&lt;/d5p1:int&gt;&lt;d5p1:int&gt;1700446557&lt;/d5p1:int&gt;&lt;d5p1:int&gt;1297234665&lt;/d5p1:int&gt;&lt;d5p1:int&gt;1610810127&lt;/d5p1:int&gt;&lt;d5p1:int&gt;1538554853&lt;/d5p1:int&gt;&lt;d5p1:int&gt;-180464642&lt;/d5p1:int&gt;&lt;d5p1:int&gt;797640553&lt;/d5p1:int&gt;&lt;d5p1:int&gt;1700446557&lt;/d5p1:int&gt;&lt;d5p1:int&gt;2037252898&lt;/d5p1:int&gt;&lt;d5p1:int&gt;-2126353013&lt;/d5p1:int&gt;&lt;d5p1:int&gt;1450979880&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ArrayOfParagraphIdIQ&gt;&lt;/PositionedParagraphId&gt;&lt;Term&gt;-571193975&lt;/Term&gt;&lt;ParentTerm&gt;349860827&lt;/ParentTerm&gt;&lt;/TermsUsedNotDefined&gt;&lt;/w:wordDocument&gt;</ReviewedTerms>
</file>

<file path=customXml/item11.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xml:space="preserve"&gt;&lt;TermsDefinedInconsistentFormatting&gt;&lt;Id&gt;93a66813-3031-46c5-b27e-2d9c1ae52710&lt;/Id&gt;&lt;PositionedParagraphId&gt;&lt;?xml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xmlns:d3p1="http://schemas.datacontract.org/2004/07/System"&gt;&lt;d3p1:m_Item1&gt;600599906&lt;/d3p1:m_Item1&gt;&lt;d3p1:m_Item2&gt;&lt;d3p1:m_Item1 xmlns:d5p1="http://schemas.microsoft.com/2003/10/Serialization/Arrays"&gt;&lt;d5p1:int&gt;1700446589&lt;/d5p1:int&gt;&lt;d5p1:int&gt;1297234665&lt;/d5p1:int&gt;&lt;d5p1:int&gt;786934084&lt;/d5p1:int&gt;&lt;d5p1:int&gt;-856043617&lt;/d5p1:int&gt;&lt;d5p1:int&gt;-1028830027&lt;/d5p1:int&gt;&lt;d5p1:int&gt;-2009218730&lt;/d5p1:int&gt;&lt;d5p1:int&gt;195802716&lt;/d5p1:int&gt;&lt;d5p1:int&gt;-1716571037&lt;/d5p1:int&gt;&lt;d5p1:int&gt;124202810&lt;/d5p1:int&gt;&lt;d5p1:int&gt;-1384929315&lt;/d5p1:int&gt;&lt;d5p1:int&gt;-1543485715&lt;/d5p1:int&gt;&lt;d5p1:int&gt;-796809355&lt;/d5p1:int&gt;&lt;d5p1:int&gt;791824360&lt;/d5p1:int&gt;&lt;d5p1:int&gt;-1524574243&lt;/d5p1:int&gt;&lt;d5p1:int&gt;1615022321&lt;/d5p1:int&gt;&lt;d5p1:int&gt;-1028830027&lt;/d5p1:int&gt;&lt;d5p1:int&gt;966820990&lt;/d5p1:int&gt;&lt;d5p1:int&gt;1810433592&lt;/d5p1:int&gt;&lt;d5p1:int&gt;1143890957&lt;/d5p1:int&gt;&lt;d5p1:int&gt;966820990&lt;/d5p1:int&gt;&lt;d5p1:int&gt;-36545175&lt;/d5p1:int&gt;&lt;d5p1:int&gt;-839338047&lt;/d5p1:int&gt;&lt;d5p1:int&gt;1016369265&lt;/d5p1:int&gt;&lt;d5p1:int&gt;-838748226&lt;/d5p1:int&gt;&lt;d5p1:int&gt;-1716571037&lt;/d5p1:int&gt;&lt;d5p1:int&gt;235787172&lt;/d5p1:int&gt;&lt;d5p1:int&gt;-1740700921&lt;/d5p1:int&gt;&lt;d5p1:int&gt;-840648767&lt;/d5p1:int&gt;&lt;d5p1:int&gt;-839338047&lt;/d5p1:int&gt;&lt;d5p1:int&gt;-840124473&lt;/d5p1:int&gt;&lt;d5p1:int&gt;-1550074726&lt;/d5p1:int&gt;&lt;d5p1:int&gt;1610810127&lt;/d5p1:int&gt;&lt;d5p1:int&gt;-1694236580&lt;/d5p1:int&gt;&lt;d5p1:int&gt;27949506&lt;/d5p1:int&gt;&lt;d5p1:int&gt;-840648767&lt;/d5p1:int&gt;&lt;d5p1:int&gt;1178749465&lt;/d5p1:int&gt;&lt;d5p1:int&gt;1534769276&lt;/d5p1:int&gt;&lt;d5p1:int&gt;-842352759&lt;/d5p1:int&gt;&lt;d5p1:int&gt;-838748226&lt;/d5p1:int&gt;&lt;d5p1:int&gt;1700446557&lt;/d5p1:int&gt;&lt;d5p1:int&gt;1297234665&lt;/d5p1:int&gt;&lt;d5p1:int&gt;-174551438&lt;/d5p1:int&gt;&lt;d5p1:int&gt;-2097252979&lt;/d5p1:int&gt;&lt;d5p1:int&gt;-1028830027&lt;/d5p1:int&gt;&lt;d5p1:int&gt;-839338047&lt;/d5p1:int&gt;&lt;d5p1:int&gt;-174551438&lt;/d5p1:int&gt;&lt;d5p1:int&gt;-1441441792&lt;/d5p1:int&gt;&lt;d5p1:int&gt;-838027300&lt;/d5p1:int&gt;&lt;d5p1:int&gt;729250605&lt;/d5p1:int&gt;&lt;d5p1:int&gt;-794029388&lt;/d5p1:int&gt;&lt;d5p1:int&gt;2037252866&lt;/d5p1:int&gt;&lt;d5p1:int&gt;-839403577&lt;/d5p1:int&gt;&lt;d5p1:int&gt;-1741356280&lt;/d5p1:int&gt;&lt;d5p1:int&gt;-842352705&lt;/d5p1:int&gt;&lt;d5p1:int&gt;-1694695326&lt;/d5p1:int&gt;&lt;d5p1:int&gt;-235427367&lt;/d5p1:int&gt;&lt;d5p1:int&gt;-840648767&lt;/d5p1:int&gt;&lt;d5p1:int&gt;-842352705&lt;/d5p1:int&gt;&lt;d5p1:int&gt;-98553228&lt;/d5p1:int&gt;&lt;d5p1:int&gt;-840124481&lt;/d5p1:int&gt;&lt;d5p1:int&gt;-2109537&lt;/d5p1:int&gt;&lt;d5p1:int&gt;-1694433184&lt;/d5p1:int&gt;&lt;d5p1:int&gt;-1741356280&lt;/d5p1:int&gt;&lt;d5p1:int&gt;-840583234&lt;/d5p1:int&gt;&lt;d5p1:int&gt;525219623&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974583685&lt;/Term&gt;&lt;ParentTerm&gt;-921250684&lt;/ParentTerm&gt;&lt;/TermsDefinedInconsistentFormatting&gt;&lt;/w:wordDocument&gt;</ReviewedTerms>
</file>

<file path=customXml/item110.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xml:space="preserve"&gt;&lt;TermsDefinedInconsistentFormatting&gt;&lt;Id&gt;9ed48ccd-30fa-4940-aed1-8f606066091d&lt;/Id&gt;&lt;PositionedParagraphId&gt;&lt;?xml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xmlns:d3p1="http://schemas.datacontract.org/2004/07/System"&gt;&lt;d3p1:m_Item1&gt;-1007965019&lt;/d3p1:m_Item1&gt;&lt;d3p1:m_Item2&gt;&lt;d3p1:m_Item1 xmlns:d5p1="http://schemas.microsoft.com/2003/10/Serialization/Arrays"&gt;&lt;d5p1:int&gt;-1887071044&lt;/d5p1:int&gt;&lt;d5p1:int&gt;-839403585&lt;/d5p1:int&gt;&lt;d5p1:int&gt;2121806536&lt;/d5p1:int&gt;&lt;d5p1:int&gt;-1741749485&lt;/d5p1:int&gt;&lt;d5p1:int&gt;-1740700921&lt;/d5p1:int&gt;&lt;d5p1:int&gt;-840124473&lt;/d5p1:int&gt;&lt;d5p1:int&gt;1178749465&lt;/d5p1:int&gt;&lt;d5p1:int&gt;785359320&lt;/d5p1:int&gt;&lt;d5p1:int&gt;-839338047&lt;/d5p1:int&gt;&lt;d5p1:int&gt;729250605&lt;/d5p1:int&gt;&lt;d5p1:int&gt;-1694236580&lt;/d5p1:int&gt;&lt;d5p1:int&gt;958428716&lt;/d5p1:int&gt;&lt;d5p1:int&gt;793397666&lt;/d5p1:int&gt;&lt;d5p1:int&gt;-840583234&lt;/d5p1:int&gt;&lt;d5p1:int&gt;-1653502456&lt;/d5p1:int&gt;&lt;d5p1:int&gt;-838748226&lt;/d5p1:int&gt;&lt;d5p1:int&gt;-2144771877&lt;/d5p1:int&gt;&lt;d5p1:int&gt;1700446557&lt;/d5p1:int&gt;&lt;d5p1:int&gt;-1716571037&lt;/d5p1:int&gt;&lt;d5p1:int&gt;-837109785&lt;/d5p1:int&gt;&lt;d5p1:int&gt;-839403577&lt;/d5p1:int&gt;&lt;d5p1:int&gt;1445533227&lt;/d5p1:int&gt;&lt;d5p1:int&gt;-840190004&lt;/d5p1:int&gt;&lt;d5p1:int&gt;1700446557&lt;/d5p1:int&gt;&lt;d5p1:int&gt;1297234665&lt;/d5p1:int&gt;&lt;d5p1:int&gt;-839403585&lt;/d5p1:int&gt;&lt;d5p1:int&gt;-839403577&lt;/d5p1:int&gt;&lt;d5p1:int&gt;-1324006566&lt;/d5p1:int&gt;&lt;d5p1:int&gt;-1694236580&lt;/d5p1:int&gt;&lt;d5p1:int&gt;958428716&lt;/d5p1:int&gt;&lt;d5p1:int&gt;-839338047&lt;/d5p1:int&gt;&lt;d5p1:int&gt;1540077692&lt;/d5p1:int&gt;&lt;d5p1:int&gt;-840648767&lt;/d5p1:int&gt;&lt;d5p1:int&gt;-1694236580&lt;/d5p1:int&gt;&lt;d5p1:int&gt;835817753&lt;/d5p1:int&gt;&lt;d5p1:int&gt;-269839072&lt;/d5p1:int&gt;&lt;d5p1:int&gt;-1935245517&lt;/d5p1:int&gt;&lt;d5p1:int&gt;-839338047&lt;/d5p1:int&gt;&lt;d5p1:int&gt;835719738&lt;/d5p1:int&gt;&lt;d5p1:int&gt;1810433592&lt;/d5p1:int&gt;&lt;d5p1:int&gt;-1694236580&lt;/d5p1:int&gt;&lt;d5p1:int&gt;958428716&lt;/d5p1:int&gt;&lt;d5p1:int&gt;-840648767&lt;/d5p1:int&gt;&lt;d5p1:int&gt;-330973813&lt;/d5p1:int&gt;&lt;d5p1:int&gt;434215746&lt;/d5p1:int&gt;&lt;d5p1:int&gt;-839338047&lt;/d5p1:int&gt;&lt;d5p1:int&gt;-840648767&lt;/d5p1:int&gt;&lt;d5p1:int&gt;1700446557&lt;/d5p1:int&gt;&lt;d5p1:int&gt;-1716571037&lt;/d5p1:int&gt;&lt;d5p1:int&gt;-837109785&lt;/d5p1:int&gt;&lt;d5p1:int&gt;20251266&lt;/d5p1:int&gt;&lt;d5p1:int&gt;-840648767&lt;/d5p1:int&gt;&lt;d5p1:int&gt;1961324661&lt;/d5p1:int&gt;&lt;d5p1:int&gt;168267742&lt;/d5p1:int&gt;&lt;d5p1:int&gt;-839338047&lt;/d5p1:int&gt;&lt;d5p1:int&gt;-1740963072&lt;/d5p1:int&gt;&lt;d5p1:int&gt;1390811594&lt;/d5p1:int&gt;&lt;d5p1:int&gt;-1694236580&lt;/d5p1:int&gt;&lt;d5p1:int&gt;-585560314&lt;/d5p1:int&gt;&lt;d5p1:int&gt;-1552662456&lt;/d5p1:int&gt;&lt;d5p1:int&gt;1700446589&lt;/d5p1:int&gt;&lt;d5p1:int&gt;1297234665&lt;/d5p1:int&gt;&lt;d5p1:int&gt;-839403577&lt;/d5p1:int&gt;&lt;d5p1:int&gt;435511869&lt;/d5p1:int&gt;&lt;d5p1:int&gt;-1152419139&lt;/d5p1:int&gt;&lt;d5p1:int&gt;1390811594&lt;/d5p1:int&gt;&lt;d5p1:int&gt;522416707&lt;/d5p1:int&gt;&lt;d5p1:int&gt;1700446557&lt;/d5p1:int&gt;&lt;d5p1:int&gt;260029446&lt;/d5p1:int&gt;&lt;d5p1:int&gt;-840648767&lt;/d5p1:int&gt;&lt;d5p1:int&gt;59180213&lt;/d5p1:int&gt;&lt;d5p1:int&gt;1700446557&lt;/d5p1:int&gt;&lt;d5p1:int&gt;-1716571037&lt;/d5p1:int&gt;&lt;d5p1:int&gt;-837109785&lt;/d5p1:int&gt;&lt;d5p1:int&gt;-1028830027&lt;/d5p1:int&gt;&lt;d5p1:int&gt;2028906382&lt;/d5p1:int&gt;&lt;d5p1:int&gt;-1384929315&lt;/d5p1:int&gt;&lt;d5p1:int&gt;-721205060&lt;/d5p1:int&gt;&lt;d5p1:int&gt;1569115231&lt;/d5p1:int&gt;&lt;d5p1:int&gt;1610810127&lt;/d5p1:int&gt;&lt;d5p1:int&gt;1700446557&lt;/d5p1:int&gt;&lt;d5p1:int&gt;-484827534&lt;/d5p1:int&gt;&lt;d5p1:int&gt;-840648767&lt;/d5p1:int&gt;&lt;d5p1:int&gt;-1694236580&lt;/d5p1:int&gt;&lt;d5p1:int&gt;-1028830027&lt;/d5p1:int&gt;&lt;d5p1:int&gt;-1384929315&lt;/d5p1:int&gt;&lt;d5p1:int&gt;746087647&lt;/d5p1:int&gt;&lt;d5p1:int&gt;136045882&lt;/d5p1:int&gt;&lt;d5p1:int&gt;-840190004&lt;/d5p1:int&gt;&lt;d5p1:int&gt;-803672335&lt;/d5p1:int&gt;&lt;d5p1:int&gt;1700446557&lt;/d5p1:int&gt;&lt;d5p1:int&gt;1297234665&lt;/d5p1:int&gt;&lt;d5p1:int&gt;797640553&lt;/d5p1:int&gt;&lt;d5p1:int&gt;1178749465&lt;/d5p1:int&gt;&lt;d5p1:int&gt;577016746&lt;/d5p1:int&gt;&lt;d5p1:int&gt;1810433592&lt;/d5p1:int&gt;&lt;d5p1:int&gt;1700446557&lt;/d5p1:int&gt;&lt;d5p1:int&gt;455904889&lt;/d5p1:int&gt;&lt;d5p1:int&gt;-1028830027&lt;/d5p1:int&gt;&lt;d5p1:int&gt;-353792408&lt;/d5p1:int&gt;&lt;d5p1:int&gt;-840648767&lt;/d5p1:int&gt;&lt;d5p1:int&gt;2141240094&lt;/d5p1:int&gt;&lt;d5p1:int&gt;102879635&lt;/d5p1:int&gt;&lt;d5p1:int&gt;1476318597&lt;/d5p1:int&gt;&lt;d5p1:int&gt;1610810127&lt;/d5p1:int&gt;&lt;d5p1:int&gt;-580291285&lt;/d5p1:int&gt;&lt;d5p1:int&gt;15360219&lt;/d5p1:int&gt;&lt;d5p1:int&gt;-360524496&lt;/d5p1:int&gt;&lt;d5p1:int&gt;-840190004&lt;/d5p1:int&gt;&lt;d5p1:int&gt;-839338047&lt;/d5p1:int&gt;&lt;d5p1:int&gt;1984859759&lt;/d5p1:int&gt;&lt;d5p1:int&gt;-840648767&lt;/d5p1:int&gt;&lt;d5p1:int&gt;2037252866&lt;/d5p1:int&gt;&lt;d5p1:int&gt;-1165903074&lt;/d5p1:int&gt;&lt;d5p1:int&gt;-839338047&lt;/d5p1:int&gt;&lt;d5p1:int&gt;1486137571&lt;/d5p1:int&gt;&lt;d5p1:int&gt;-1028830027&lt;/d5p1:int&gt;&lt;d5p1:int&gt;-948027643&lt;/d5p1:int&gt;&lt;d5p1:int&gt;-839338047&lt;/d5p1:int&gt;&lt;d5p1:int&gt;-1590104939&lt;/d5p1:int&gt;&lt;d5p1:int&gt;-840648767&lt;/d5p1:int&gt;&lt;d5p1:int&gt;-443858984&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1401136920&lt;/Term&gt;&lt;ParentTerm&gt;-921250684&lt;/ParentTerm&gt;&lt;/TermsDefinedInconsistentFormatting&gt;&lt;/w:wordDocument&gt;</ReviewedTerms>
</file>

<file path=customXml/item111.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xml:space="preserve"&gt;&lt;TermsDefinedInconsistentFormatting&gt;&lt;Id&gt;c19ec1df-0b08-46a8-ba18-86198a940009&lt;/Id&gt;&lt;PositionedParagraphId&gt;&lt;?xml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xmlns:d3p1="http://schemas.datacontract.org/2004/07/System"&gt;&lt;d3p1:m_Item1&gt;-1145016168&lt;/d3p1:m_Item1&gt;&lt;d3p1:m_Item2&gt;&lt;d3p1:m_Item1 xmlns:d5p1="http://schemas.microsoft.com/2003/10/Serialization/Arrays"&gt;&lt;d5p1:int&gt;1700446557&lt;/d5p1:int&gt;&lt;d5p1:int&gt;-1716571037&lt;/d5p1:int&gt;&lt;d5p1:int&gt;-839403577&lt;/d5p1:int&gt;&lt;d5p1:int&gt;-1183383288&lt;/d5p1:int&gt;&lt;d5p1:int&gt;-405350360&lt;/d5p1:int&gt;&lt;d5p1:int&gt;792135259&lt;/d5p1:int&gt;&lt;d5p1:int&gt;2037252866&lt;/d5p1:int&gt;&lt;d5p1:int&gt;-839338047&lt;/d5p1:int&gt;&lt;d5p1:int&gt;-2096516899&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-491466828&lt;/Term&gt;&lt;ParentTerm&gt;2620942&lt;/ParentTerm&gt;&lt;/TermsDefinedInconsistentFormatting&gt;&lt;/w:wordDocument&gt;</ReviewedTerms>
</file>

<file path=customXml/item112.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xml:space="preserve"&gt;&lt;TermsDefinedInconsistentFormatting&gt;&lt;Id&gt;86d034d1-f9e5-4313-9588-bb6cf8cbc34d&lt;/Id&gt;&lt;PositionedParagraphId&gt;&lt;?xml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0&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1&lt;/T_Row&gt;&lt;/ParagraphIdIQ&gt;&lt;ParagraphIdIQ&gt;&lt;P_RunsHash xmlns:d3p1="http://schemas.datacontract.org/2004/07/System"&gt;&lt;d3p1:m_Item1&gt;1458574689&lt;/d3p1:m_Item1&gt;&lt;d3p1:m_Item2&gt;&lt;d3p1:m_Item1 xmlns:d5p1="http://schemas.microsoft.com/2003/10/Serialization/Arrays"&gt;&lt;d5p1:int&gt;465698937&lt;/d5p1:int&gt;&lt;d5p1:int&gt;1658866810&lt;/d5p1:int&gt;&lt;d5p1:int&gt;1619055980&lt;/d5p1:int&gt;&lt;d5p1:int&gt;-840648767&lt;/d5p1:int&gt;&lt;d5p1:int&gt;465698905&lt;/d5p1:int&gt;&lt;d5p1:int&gt;1046445807&lt;/d5p1:int&gt;&lt;d5p1:int&gt;1390811594&lt;/d5p1:int&gt;&lt;d5p1:int&gt;-1667042948&lt;/d5p1:int&gt;&lt;d5p1:int&gt;-840190004&lt;/d5p1:int&gt;&lt;d5p1:int&gt;400609868&lt;/d5p1:int&gt;&lt;d5p1:int&gt;-1740700921&lt;/d5p1:int&gt;&lt;d5p1:int&gt;1700446557&lt;/d5p1:int&gt;&lt;d5p1:int&gt;1876247433&lt;/d5p1:int&gt;&lt;d5p1:int&gt;1390418400&lt;/d5p1:int&gt;&lt;d5p1:int&gt;-1964588678&lt;/d5p1:int&gt;&lt;d5p1:int&gt;-1028830027&lt;/d5p1:int&gt;&lt;d5p1:int&gt;1390418400&lt;/d5p1:int&gt;&lt;d5p1:int&gt;-1590539595&lt;/d5p1:int&gt;&lt;d5p1:int&gt;-838027300&lt;/d5p1:int&gt;&lt;d5p1:int&gt;-839403577&lt;/d5p1:int&gt;&lt;d5p1:int&gt;1178749465&lt;/d5p1:int&gt;&lt;d5p1:int&gt;-2144640801&lt;/d5p1:int&gt;&lt;d5p1:int&gt;987527096&lt;/d5p1:int&gt;&lt;d5p1:int&gt;-690492661&lt;/d5p1:int&gt;&lt;d5p1:int&gt;465698937&lt;/d5p1:int&gt;&lt;d5p1:int&gt;1055074411&lt;/d5p1:int&gt;&lt;d5p1:int&gt;-839403553&lt;/d5p1:int&gt;&lt;d5p1:int&gt;1390418400&lt;/d5p1:int&gt;&lt;d5p1:int&gt;1534769276&lt;/d5p1:int&gt;&lt;d5p1:int&gt;-842352756&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-880692272&lt;/Term&gt;&lt;ParentTerm&gt;-1872639189&lt;/ParentTerm&gt;&lt;/TermsDefinedInconsistentFormatting&gt;&lt;/w:wordDocument&gt;</ReviewedTerms>
</file>

<file path=customXml/item113.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xml:space="preserve"&gt;&lt;TermsDefinedInconsistentFormatting&gt;&lt;Id&gt;5d49d51c-99d2-4323-8112-97a58b5ce908&lt;/Id&gt;&lt;PositionedParagraphId&gt;&lt;?xml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xmlns:d3p1="http://schemas.datacontract.org/2004/07/System"&gt;&lt;d3p1:m_Item1&gt;1317544192&lt;/d3p1:m_Item1&gt;&lt;d3p1:m_Item2&gt;&lt;d3p1:m_Item1 xmlns:d5p1="http://schemas.microsoft.com/2003/10/Serialization/Arrays"&gt;&lt;d5p1:int&gt;729251597&lt;/d5p1:int&gt;&lt;d5p1:int&gt;-1716571037&lt;/d5p1:int&gt;&lt;d5p1:int&gt;411238890&lt;/d5p1:int&gt;&lt;d5p1:int&gt;-840190004&lt;/d5p1:int&gt;&lt;d5p1:int&gt;736482568&lt;/d5p1:int&gt;&lt;d5p1:int&gt;1610810127&lt;/d5p1:int&gt;&lt;d5p1:int&gt;1534769276&lt;/d5p1:int&gt;&lt;d5p1:int&gt;-1624525576&lt;/d5p1:int&gt;&lt;d5p1:int&gt;-1028830027&lt;/d5p1:int&gt;&lt;d5p1:int&gt;729250774&lt;/d5p1:int&gt;&lt;d5p1:int&gt;-839403577&lt;/d5p1:int&gt;&lt;d5p1:int&gt;-438630564&lt;/d5p1:int&gt;&lt;d5p1:int&gt;1190944887&lt;/d5p1:int&gt;&lt;d5p1:int&gt;-840124473&lt;/d5p1:int&gt;&lt;d5p1:int&gt;-260733105&lt;/d5p1:int&gt;&lt;d5p1:int&gt;-803672335&lt;/d5p1:int&gt;&lt;d5p1:int&gt;1700446557&lt;/d5p1:int&gt;&lt;d5p1:int&gt;231081015&lt;/d5p1:int&gt;&lt;d5p1:int&gt;-839403577&lt;/d5p1:int&gt;&lt;d5p1:int&gt;-1566023270&lt;/d5p1:int&gt;&lt;d5p1:int&gt;-1028830027&lt;/d5p1:int&gt;&lt;d5p1:int&gt;1657779241&lt;/d5p1:int&gt;&lt;d5p1:int&gt;1700446557&lt;/d5p1:int&gt;&lt;d5p1:int&gt;231081015&lt;/d5p1:int&gt;&lt;d5p1:int&gt;786934084&lt;/d5p1:int&gt;&lt;d5p1:int&gt;-840583234&lt;/d5p1:int&gt;&lt;d5p1:int&gt;219108696&lt;/d5p1:int&gt;&lt;d5p1:int&gt;-839403585&lt;/d5p1:int&gt;&lt;d5p1:int&gt;-1566023270&lt;/d5p1:int&gt;&lt;d5p1:int&gt;-1028830027&lt;/d5p1:int&gt;&lt;d5p1:int&gt;1657779241&lt;/d5p1:int&gt;&lt;d5p1:int&gt;1390811594&lt;/d5p1:int&gt;&lt;d5p1:int&gt;1700446557&lt;/d5p1:int&gt;&lt;d5p1:int&gt;-1552662456&lt;/d5p1:int&gt;&lt;d5p1:int&gt;-840648767&lt;/d5p1:int&gt;&lt;d5p1:int&gt;1534769276&lt;/d5p1:int&gt;&lt;d5p1:int&gt;-1624525576&lt;/d5p1:int&gt;&lt;d5p1:int&gt;-839469121&lt;/d5p1:int&gt;&lt;d5p1:int&gt;1700446557&lt;/d5p1:int&gt;&lt;d5p1:int&gt;-1028830031&lt;/d5p1:int&gt;&lt;d5p1:int&gt;-840648767&lt;/d5p1:int&gt;&lt;d5p1:int&gt;1700446557&lt;/d5p1:int&gt;&lt;d5p1:int&gt;-97445745&lt;/d5p1:int&gt;&lt;d5p1:int&gt;1198369682&lt;/d5p1:int&gt;&lt;d5p1:int&gt;-1694433159&lt;/d5p1:int&gt;&lt;d5p1:int&gt;67877709&lt;/d5p1:int&gt;&lt;d5p1:int&gt;-1028830027&lt;/d5p1:int&gt;&lt;d5p1:int&gt;-1741356280&lt;/d5p1:int&gt;&lt;d5p1:int&gt;1810433592&lt;/d5p1:int&gt;&lt;d5p1:int&gt;1700446557&lt;/d5p1:int&gt;&lt;d5p1:int&gt;1272578818&lt;/d5p1:int&gt;&lt;d5p1:int&gt;-840124479&lt;/d5p1:int&gt;&lt;d5p1:int&gt;1240007668&lt;/d5p1:int&gt;&lt;d5p1:int&gt;-839469113&lt;/d5p1:int&gt;&lt;d5p1:int&gt;-175403404&lt;/d5p1:int&gt;&lt;d5p1:int&gt;-1803448195&lt;/d5p1:int&gt;&lt;d5p1:int&gt;-838748226&lt;/d5p1:int&gt;&lt;d5p1:int&gt;-1716571037&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1520117390&lt;/Term&gt;&lt;ParentTerm&gt;-921250684&lt;/ParentTerm&gt;&lt;/TermsDefinedInconsistentFormatting&gt;&lt;/w:wordDocument&gt;</ReviewedTerms>
</file>

<file path=customXml/item114.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xml:space="preserve"&gt;&lt;TermsDefinedInconsistentFormatting&gt;&lt;Id&gt;8636c696-078e-46a7-a5bc-59bfb03f7a05&lt;/Id&gt;&lt;PositionedParagraphId&gt;&lt;?xml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xmlns:d3p1="http://schemas.datacontract.org/2004/07/System"&gt;&lt;d3p1:m_Item1&gt;1458574689&lt;/d3p1:m_Item1&gt;&lt;d3p1:m_Item2&gt;&lt;d3p1:m_Item1 xmlns:d5p1="http://schemas.microsoft.com/2003/10/Serialization/Arrays"&gt;&lt;d5p1:int&gt;465698937&lt;/d5p1:int&gt;&lt;d5p1:int&gt;1658866810&lt;/d5p1:int&gt;&lt;d5p1:int&gt;1619055980&lt;/d5p1:int&gt;&lt;d5p1:int&gt;-840648767&lt;/d5p1:int&gt;&lt;d5p1:int&gt;465698905&lt;/d5p1:int&gt;&lt;d5p1:int&gt;1046445807&lt;/d5p1:int&gt;&lt;d5p1:int&gt;1390811594&lt;/d5p1:int&gt;&lt;d5p1:int&gt;-1667042948&lt;/d5p1:int&gt;&lt;d5p1:int&gt;-840190004&lt;/d5p1:int&gt;&lt;d5p1:int&gt;400609868&lt;/d5p1:int&gt;&lt;d5p1:int&gt;-1740700921&lt;/d5p1:int&gt;&lt;d5p1:int&gt;1700446557&lt;/d5p1:int&gt;&lt;d5p1:int&gt;1876247433&lt;/d5p1:int&gt;&lt;d5p1:int&gt;1390418400&lt;/d5p1:int&gt;&lt;d5p1:int&gt;-1964588678&lt;/d5p1:int&gt;&lt;d5p1:int&gt;-1028830027&lt;/d5p1:int&gt;&lt;d5p1:int&gt;1390418400&lt;/d5p1:int&gt;&lt;d5p1:int&gt;-1590539595&lt;/d5p1:int&gt;&lt;d5p1:int&gt;-838027300&lt;/d5p1:int&gt;&lt;d5p1:int&gt;-839403577&lt;/d5p1:int&gt;&lt;d5p1:int&gt;1178749465&lt;/d5p1:int&gt;&lt;d5p1:int&gt;-2144640801&lt;/d5p1:int&gt;&lt;d5p1:int&gt;987527096&lt;/d5p1:int&gt;&lt;d5p1:int&gt;-690492661&lt;/d5p1:int&gt;&lt;d5p1:int&gt;465698937&lt;/d5p1:int&gt;&lt;d5p1:int&gt;1055074411&lt;/d5p1:int&gt;&lt;d5p1:int&gt;-839403553&lt;/d5p1:int&gt;&lt;d5p1:int&gt;1390418400&lt;/d5p1:int&gt;&lt;d5p1:int&gt;1534769276&lt;/d5p1:int&gt;&lt;d5p1:int&gt;-842352756&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-880692272&lt;/Term&gt;&lt;ParentTerm&gt;-921250684&lt;/ParentTerm&gt;&lt;/TermsDefinedInconsistentFormatting&gt;&lt;/w:wordDocument&gt;</ReviewedTerms>
</file>

<file path=customXml/item115.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xml:space="preserve"&gt;&lt;TermsDefinedInconsistentFormatting&gt;&lt;Id&gt;138d5982-ab97-40be-bdf8-8dd8d834c708&lt;/Id&gt;&lt;PositionedParagraphId&gt;&lt;?xml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xmlns:d3p1="http://schemas.datacontract.org/2004/07/System"&gt;&lt;d3p1:m_Item1&gt;600599906&lt;/d3p1:m_Item1&gt;&lt;d3p1:m_Item2&gt;&lt;d3p1:m_Item1 xmlns:d5p1="http://schemas.microsoft.com/2003/10/Serialization/Arrays"&gt;&lt;d5p1:int&gt;1700446589&lt;/d5p1:int&gt;&lt;d5p1:int&gt;1297234665&lt;/d5p1:int&gt;&lt;d5p1:int&gt;786934084&lt;/d5p1:int&gt;&lt;d5p1:int&gt;-856043617&lt;/d5p1:int&gt;&lt;d5p1:int&gt;-1028830027&lt;/d5p1:int&gt;&lt;d5p1:int&gt;-2009218730&lt;/d5p1:int&gt;&lt;d5p1:int&gt;195802716&lt;/d5p1:int&gt;&lt;d5p1:int&gt;-1716571037&lt;/d5p1:int&gt;&lt;d5p1:int&gt;124202810&lt;/d5p1:int&gt;&lt;d5p1:int&gt;-1384929315&lt;/d5p1:int&gt;&lt;d5p1:int&gt;-1543485715&lt;/d5p1:int&gt;&lt;d5p1:int&gt;-796809355&lt;/d5p1:int&gt;&lt;d5p1:int&gt;791824360&lt;/d5p1:int&gt;&lt;d5p1:int&gt;-1524574243&lt;/d5p1:int&gt;&lt;d5p1:int&gt;1615022321&lt;/d5p1:int&gt;&lt;d5p1:int&gt;-1028830027&lt;/d5p1:int&gt;&lt;d5p1:int&gt;966820990&lt;/d5p1:int&gt;&lt;d5p1:int&gt;1810433592&lt;/d5p1:int&gt;&lt;d5p1:int&gt;1143890957&lt;/d5p1:int&gt;&lt;d5p1:int&gt;966820990&lt;/d5p1:int&gt;&lt;d5p1:int&gt;-36545175&lt;/d5p1:int&gt;&lt;d5p1:int&gt;-839338047&lt;/d5p1:int&gt;&lt;d5p1:int&gt;1016369265&lt;/d5p1:int&gt;&lt;d5p1:int&gt;-838748226&lt;/d5p1:int&gt;&lt;d5p1:int&gt;-1716571037&lt;/d5p1:int&gt;&lt;d5p1:int&gt;235787172&lt;/d5p1:int&gt;&lt;d5p1:int&gt;-1740700921&lt;/d5p1:int&gt;&lt;d5p1:int&gt;-840648767&lt;/d5p1:int&gt;&lt;d5p1:int&gt;-839338047&lt;/d5p1:int&gt;&lt;d5p1:int&gt;-840124473&lt;/d5p1:int&gt;&lt;d5p1:int&gt;-1550074726&lt;/d5p1:int&gt;&lt;d5p1:int&gt;1610810127&lt;/d5p1:int&gt;&lt;d5p1:int&gt;-1694236580&lt;/d5p1:int&gt;&lt;d5p1:int&gt;27949506&lt;/d5p1:int&gt;&lt;d5p1:int&gt;-840648767&lt;/d5p1:int&gt;&lt;d5p1:int&gt;1178749465&lt;/d5p1:int&gt;&lt;d5p1:int&gt;1534769276&lt;/d5p1:int&gt;&lt;d5p1:int&gt;-842352759&lt;/d5p1:int&gt;&lt;d5p1:int&gt;-838748226&lt;/d5p1:int&gt;&lt;d5p1:int&gt;1700446557&lt;/d5p1:int&gt;&lt;d5p1:int&gt;1297234665&lt;/d5p1:int&gt;&lt;d5p1:int&gt;-174551438&lt;/d5p1:int&gt;&lt;d5p1:int&gt;-2097252979&lt;/d5p1:int&gt;&lt;d5p1:int&gt;-1028830027&lt;/d5p1:int&gt;&lt;d5p1:int&gt;-839338047&lt;/d5p1:int&gt;&lt;d5p1:int&gt;-174551438&lt;/d5p1:int&gt;&lt;d5p1:int&gt;-1441441792&lt;/d5p1:int&gt;&lt;d5p1:int&gt;-838027300&lt;/d5p1:int&gt;&lt;d5p1:int&gt;729250605&lt;/d5p1:int&gt;&lt;d5p1:int&gt;-794029388&lt;/d5p1:int&gt;&lt;d5p1:int&gt;2037252866&lt;/d5p1:int&gt;&lt;d5p1:int&gt;-839403577&lt;/d5p1:int&gt;&lt;d5p1:int&gt;-1741356280&lt;/d5p1:int&gt;&lt;d5p1:int&gt;-842352705&lt;/d5p1:int&gt;&lt;d5p1:int&gt;-1694695326&lt;/d5p1:int&gt;&lt;d5p1:int&gt;-235427367&lt;/d5p1:int&gt;&lt;d5p1:int&gt;-840648767&lt;/d5p1:int&gt;&lt;d5p1:int&gt;-842352705&lt;/d5p1:int&gt;&lt;d5p1:int&gt;-98553228&lt;/d5p1:int&gt;&lt;d5p1:int&gt;-840124481&lt;/d5p1:int&gt;&lt;d5p1:int&gt;-2109537&lt;/d5p1:int&gt;&lt;d5p1:int&gt;-1694433184&lt;/d5p1:int&gt;&lt;d5p1:int&gt;-1741356280&lt;/d5p1:int&gt;&lt;d5p1:int&gt;-840583234&lt;/d5p1:int&gt;&lt;d5p1:int&gt;525219623&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974583685&lt;/Term&gt;&lt;ParentTerm&gt;2620942&lt;/ParentTerm&gt;&lt;/TermsDefinedInconsistentFormatting&gt;&lt;/w:wordDocument&gt;</ReviewedTerms>
</file>

<file path=customXml/item116.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xml:space="preserve"&gt;&lt;TermsDefinedInconsistentFormatting&gt;&lt;Id&gt;35db9ea0-293a-4d29-a47c-e2f0ea06e3b4&lt;/Id&gt;&lt;PositionedParagraphId&gt;&lt;?xml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xmlns:d3p1="http://schemas.datacontract.org/2004/07/System"&gt;&lt;d3p1:m_Item1&gt;1401324764&lt;/d3p1:m_Item1&gt;&lt;d3p1:m_Item2&gt;&lt;d3p1:m_Item1 xmlns:d5p1="http://schemas.microsoft.com/2003/10/Serialization/Arrays"&gt;&lt;d5p1:int&gt;1700446557&lt;/d5p1:int&gt;&lt;d5p1:int&gt;-1716571037&lt;/d5p1:int&gt;&lt;d5p1:int&gt;786934084&lt;/d5p1:int&gt;&lt;d5p1:int&gt;1700774236&lt;/d5p1:int&gt;&lt;d5p1:int&gt;-1384929315&lt;/d5p1:int&gt;&lt;d5p1:int&gt;-226844306&lt;/d5p1:int&gt;&lt;d5p1:int&gt;-1517762750&lt;/d5p1:int&gt;&lt;d5p1:int&gt;-840190004&lt;/d5p1:int&gt;&lt;d5p1:int&gt;-1612393350&lt;/d5p1:int&gt;&lt;d5p1:int&gt;1700446557&lt;/d5p1:int&gt;&lt;d5p1:int&gt;720764948&lt;/d5p1:int&gt;&lt;d5p1:int&gt;-840648767&lt;/d5p1:int&gt;&lt;d5p1:int&gt;1700446557&lt;/d5p1:int&gt;&lt;d5p1:int&gt;-624939918&lt;/d5p1:int&gt;&lt;d5p1:int&gt;-1462902510&lt;/d5p1:int&gt;&lt;d5p1:int&gt;-1394266293&lt;/d5p1:int&gt;&lt;d5p1:int&gt;797640553&lt;/d5p1:int&gt;&lt;d5p1:int&gt;1178749465&lt;/d5p1:int&gt;&lt;d5p1:int&gt;1534769276&lt;/d5p1:int&gt;&lt;d5p1:int&gt;-1028830027&lt;/d5p1:int&gt;&lt;d5p1:int&gt;786934084&lt;/d5p1:int&gt;&lt;d5p1:int&gt;-1608210465&lt;/d5p1:int&gt;&lt;d5p1:int&gt;502507506&lt;/d5p1:int&gt;&lt;d5p1:int&gt;-405350360&lt;/d5p1:int&gt;&lt;d5p1:int&gt;-1462902510&lt;/d5p1:int&gt;&lt;d5p1:int&gt;-1394266293&lt;/d5p1:int&gt;&lt;d5p1:int&gt;-839403585&lt;/d5p1:int&gt;&lt;d5p1:int&gt;-839403577&lt;/d5p1:int&gt;&lt;d5p1:int&gt;1349677036&lt;/d5p1:int&gt;&lt;d5p1:int&gt;525219623&lt;/d5p1:int&gt;&lt;d5p1:int&gt;1390811594&lt;/d5p1:int&gt;&lt;d5p1:int&gt;1700446557&lt;/d5p1:int&gt;&lt;d5p1:int&gt;-1552662456&lt;/d5p1:int&gt;&lt;d5p1:int&gt;-840648767&lt;/d5p1:int&gt;&lt;d5p1:int&gt;1700446557&lt;/d5p1:int&gt;&lt;d5p1:int&gt;2049949208&lt;/d5p1:int&gt;&lt;d5p1:int&gt;-1028830027&lt;/d5p1:int&gt;&lt;d5p1:int&gt;-1740700906&lt;/d5p1:int&gt;&lt;d5p1:int&gt;-840124473&lt;/d5p1:int&gt;&lt;d5p1:int&gt;1587587558&lt;/d5p1:int&gt;&lt;d5p1:int&gt;-180464642&lt;/d5p1:int&gt;&lt;d5p1:int&gt;-840648767&lt;/d5p1:int&gt;&lt;d5p1:int&gt;720764948&lt;/d5p1:int&gt;&lt;d5p1:int&gt;-839403585&lt;/d5p1:int&gt;&lt;d5p1:int&gt;-809183767&lt;/d5p1:int&gt;&lt;d5p1:int&gt;-839403585&lt;/d5p1:int&gt;&lt;d5p1:int&gt;-802832332&lt;/d5p1:int&gt;&lt;d5p1:int&gt;436190446&lt;/d5p1:int&gt;&lt;d5p1:int&gt;1178749465&lt;/d5p1:int&gt;&lt;d5p1:int&gt;785359320&lt;/d5p1:int&gt;&lt;d5p1:int&gt;1790385658&lt;/d5p1:int&gt;&lt;d5p1:int&gt;-839403585&lt;/d5p1:int&gt;&lt;d5p1:int&gt;-839469113&lt;/d5p1:int&gt;&lt;d5p1:int&gt;-839403577&lt;/d5p1:int&gt;&lt;d5p1:int&gt;1628743645&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-1482518447&lt;/Term&gt;&lt;ParentTerm&gt;-921250684&lt;/ParentTerm&gt;&lt;/TermsDefinedInconsistentFormatting&gt;&lt;/w:wordDocument&gt;</ReviewedTerms>
</file>

<file path=customXml/item117.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xml:space="preserve"&gt;&lt;TermsDefinedInconsistentFormatting&gt;&lt;Id&gt;55781199-43d5-42d8-b9ff-2119d108ab71&lt;/Id&gt;&lt;PositionedParagraphId&gt;&lt;?xml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xmlns:d3p1="http://schemas.datacontract.org/2004/07/System"&gt;&lt;d3p1:m_Item1&gt;1739273560&lt;/d3p1:m_Item1&gt;&lt;d3p1:m_Item2&gt;&lt;d3p1:m_Item1 xmlns:d5p1="http://schemas.microsoft.com/2003/10/Serialization/Arrays"&gt;&lt;d5p1:int&gt;1250259354&lt;/d5p1:int&gt;&lt;d5p1:int&gt;-840190004&lt;/d5p1:int&gt;&lt;d5p1:int&gt;1540077692&lt;/d5p1:int&gt;&lt;d5p1:int&gt;1521530787&lt;/d5p1:int&gt;&lt;d5p1:int&gt;-1028830027&lt;/d5p1:int&gt;&lt;d5p1:int&gt;1139193763&lt;/d5p1:int&gt;&lt;d5p1:int&gt;-1716571037&lt;/d5p1:int&gt;&lt;d5p1:int&gt;1183372807&lt;/d5p1:int&gt;&lt;d5p1:int&gt;-174551438&lt;/d5p1:int&gt;&lt;d5p1:int&gt;847691140&lt;/d5p1:int&gt;&lt;d5p1:int&gt;1984775158&lt;/d5p1:int&gt;&lt;d5p1:int&gt;-565695115&lt;/d5p1:int&gt;&lt;d5p1:int&gt;-840124473&lt;/d5p1:int&gt;&lt;d5p1:int&gt;-98553228&lt;/d5p1:int&gt;&lt;d5p1:int&gt;1212291548&lt;/d5p1:int&gt;&lt;d5p1:int&gt;1810433592&lt;/d5p1:int&gt;&lt;d5p1:int&gt;-1579537633&lt;/d5p1:int&gt;&lt;d5p1:int&gt;-839338047&lt;/d5p1:int&gt;&lt;d5p1:int&gt;27949506&lt;/d5p1:int&gt;&lt;d5p1:int&gt;-840648767&lt;/d5p1:int&gt;&lt;d5p1:int&gt;530331347&lt;/d5p1:int&gt;&lt;d5p1:int&gt;-1963851006&lt;/d5p1:int&gt;&lt;d5p1:int&gt;-722907431&lt;/d5p1:int&gt;&lt;d5p1:int&gt;-839338047&lt;/d5p1:int&gt;&lt;d5p1:int&gt;1555900347&lt;/d5p1:int&gt;&lt;d5p1:int&gt;-840124473&lt;/d5p1:int&gt;&lt;d5p1:int&gt;-1550074726&lt;/d5p1:int&gt;&lt;d5p1:int&gt;1610810127&lt;/d5p1:int&gt;&lt;d5p1:int&gt;1178749465&lt;/d5p1:int&gt;&lt;d5p1:int&gt;785359320&lt;/d5p1:int&gt;&lt;d5p1:int&gt;-840190004&lt;/d5p1:int&gt;&lt;d5p1:int&gt;-184943064&lt;/d5p1:int&gt;&lt;d5p1:int&gt;-840648767&lt;/d5p1:int&gt;&lt;d5p1:int&gt;1700446557&lt;/d5p1:int&gt;&lt;d5p1:int&gt;-457625694&lt;/d5p1:int&gt;&lt;d5p1:int&gt;1700643149&lt;/d5p1:int&gt;&lt;d5p1:int&gt;-435240597&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-319225054&lt;/Term&gt;&lt;ParentTerm&gt;-921250684&lt;/ParentTerm&gt;&lt;/TermsDefinedInconsistentFormatting&gt;&lt;/w:wordDocument&gt;</ReviewedTerms>
</file>

<file path=customXml/item118.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xml:space="preserve"&gt;&lt;TermsDefinedInconsistentFormatting&gt;&lt;Id&gt;5d64c52a-7394-4d5c-bef7-6058706097ac&lt;/Id&gt;&lt;PositionedParagraphId&gt;&lt;?xml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0&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xmlns:d3p1="http://schemas.datacontract.org/2004/07/System"&gt;&lt;d3p1:m_Item1&gt;889073984&lt;/d3p1:m_Item1&gt;&lt;d3p1:m_Item2&gt;&lt;d3p1:m_Item1 xmlns:d5p1="http://schemas.microsoft.com/2003/10/Serialization/Arrays"&gt;&lt;d5p1:int&gt;-175403405&lt;/d5p1:int&gt;&lt;d5p1:int&gt;-1694236580&lt;/d5p1:int&gt;&lt;d5p1:int&gt;787523560&lt;/d5p1:int&gt;&lt;d5p1:int&gt;-285928310&lt;/d5p1:int&gt;&lt;d5p1:int&gt;-839338047&lt;/d5p1:int&gt;&lt;d5p1:int&gt;-408516843&lt;/d5p1:int&gt;&lt;d5p1:int&gt;-839338047&lt;/d5p1:int&gt;&lt;d5p1:int&gt;-1862562185&lt;/d5p1:int&gt;&lt;d5p1:int&gt;-405350360&lt;/d5p1:int&gt;&lt;d5p1:int&gt;800290473&lt;/d5p1:int&gt;&lt;d5p1:int&gt;-761551431&lt;/d5p1:int&gt;&lt;d5p1:int&gt;-839338047&lt;/d5p1:int&gt;&lt;d5p1:int&gt;1125472964&lt;/d5p1:int&gt;&lt;d5p1:int&gt;-840124479&lt;/d5p1:int&gt;&lt;d5p1:int&gt;-1694236580&lt;/d5p1:int&gt;&lt;d5p1:int&gt;-840648767&lt;/d5p1:int&gt;&lt;d5p1:int&gt;-174551438&lt;/d5p1:int&gt;&lt;d5p1:int&gt;1669613228&lt;/d5p1:int&gt;&lt;d5p1:int&gt;1240007668&lt;/d5p1:int&gt;&lt;d5p1:int&gt;-839403577&lt;/d5p1:int&gt;&lt;d5p1:int&gt;-1741356280&lt;/d5p1:int&gt;&lt;d5p1:int&gt;-1573065965&lt;/d5p1:int&gt;&lt;d5p1:int&gt;436190446&lt;/d5p1:int&gt;&lt;d5p1:int&gt;-843663473&lt;/d5p1:int&gt;&lt;d5p1:int&gt;465698905&lt;/d5p1:int&gt;&lt;d5p1:int&gt;-840648767&lt;/d5p1:int&gt;&lt;d5p1:int&gt;-839469113&lt;/d5p1:int&gt;&lt;d5p1:int&gt;20251266&lt;/d5p1:int&gt;&lt;d5p1:int&gt;-761551431&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1631746705&lt;/Term&gt;&lt;ParentTerm&gt;-1872639189&lt;/ParentTerm&gt;&lt;/TermsDefinedInconsistentFormatting&gt;&lt;/w:wordDocument&gt;</ReviewedTerms>
</file>

<file path=customXml/item119.xml><?xml version="1.0" encoding="utf-8"?>
<ct:contentTypeSchema xmlns:ct="http://schemas.microsoft.com/office/2006/metadata/contentType" xmlns:ma="http://schemas.microsoft.com/office/2006/metadata/properties/metaAttributes" ct:_="" ma:_="" ma:contentTypeName="Document" ma:contentTypeID="0x0101005F7056DE08705647A2F67C62E3B145E2" ma:contentTypeVersion="1" ma:contentTypeDescription="Create a new document." ma:contentTypeScope="" ma:versionID="13b83dadcce092014e18d1e41924bbad">
  <xsd:schema xmlns:xsd="http://www.w3.org/2001/XMLSchema" xmlns:xs="http://www.w3.org/2001/XMLSchema" xmlns:p="http://schemas.microsoft.com/office/2006/metadata/properties" xmlns:ns2="5a024e4b-afb1-45bc-8a6c-051af0d0ce28" targetNamespace="http://schemas.microsoft.com/office/2006/metadata/properties" ma:root="true" ma:fieldsID="69fb9f685b5ea75ba54245b9713abdba" ns2:_="">
    <xsd:import namespace="5a024e4b-afb1-45bc-8a6c-051af0d0ce28"/>
    <xsd:element name="properties">
      <xsd:complexType>
        <xsd:sequence>
          <xsd:element name="documentManagement">
            <xsd:complexType>
              <xsd:all>
                <xsd:element ref="ns2: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024e4b-afb1-45bc-8a6c-051af0d0ce28" elementFormDefault="qualified">
    <xsd:import namespace="http://schemas.microsoft.com/office/2006/documentManagement/types"/>
    <xsd:import namespace="http://schemas.microsoft.com/office/infopath/2007/PartnerControls"/>
    <xsd:element name="Description" ma:index="8" nillable="true" ma:displayName="Description" ma:format="Dropdown" ma:internalName="Descrip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2.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xml:space="preserve"&gt;&lt;TermsDefinedInconsistentFormatting&gt;&lt;Id&gt;c2a02e49-f050-4156-9e5e-e8e0a8f18384&lt;/Id&gt;&lt;PositionedParagraphId&gt;&lt;?xml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xmlns:d3p1="http://schemas.datacontract.org/2004/07/System"&gt;&lt;d3p1:m_Item1&gt;-1375455317&lt;/d3p1:m_Item1&gt;&lt;d3p1:m_Item2&gt;&lt;d3p1:m_Item1 xmlns:d5p1="http://schemas.microsoft.com/2003/10/Serialization/Arrays"&gt;&lt;d5p1:int&gt;988860736&lt;/d5p1:int&gt;&lt;d5p1:int&gt;-840190004&lt;/d5p1:int&gt;&lt;d5p1:int&gt;1540077692&lt;/d5p1:int&gt;&lt;d5p1:int&gt;1700839760&lt;/d5p1:int&gt;&lt;d5p1:int&gt;448946834&lt;/d5p1:int&gt;&lt;d5p1:int&gt;1555900347&lt;/d5p1:int&gt;&lt;d5p1:int&gt;-1971869363&lt;/d5p1:int&gt;&lt;d5p1:int&gt;-840190004&lt;/d5p1:int&gt;&lt;d5p1:int&gt;1540077692&lt;/d5p1:int&gt;&lt;d5p1:int&gt;-840648767&lt;/d5p1:int&gt;&lt;d5p1:int&gt;-1609401386&lt;/d5p1:int&gt;&lt;d5p1:int&gt;1540110492&lt;/d5p1:int&gt;&lt;/d3p1:m_Item1&gt;&lt;d3p1:m_Item2 xmlns:d5p1="http://schemas.microsoft.com/2003/10/Serialization/Arrays" /&gt;&lt;/d3p1:m_Item2&gt;&lt;/P_RunsHash&gt;&lt;P_StoryType&gt;Main&lt;/P_StoryType&gt;&lt;PositionInParagraph&gt;1&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1919871087&lt;/Term&gt;&lt;ParentTerm&gt;-921250684&lt;/ParentTerm&gt;&lt;/TermsDefinedInconsistentFormatting&gt;&lt;/w:wordDocument&gt;</ReviewedTerms>
</file>

<file path=customXml/item120.xml><?xml version="1.0" encoding="utf-8"?>
<ReviewedTerms xmlns="Microsystems.TermsUsedNotDefined.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xml:space="preserve"&gt;&lt;TermsUsedNotDefined&gt;&lt;Id&gt;5015d6d7-15d3-4929-8b93-01bf7ff55b3b&lt;/Id&gt;&lt;PositionedParagraphId&gt;&lt;?xml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xmlns:d3p1="http://schemas.datacontract.org/2004/07/System"&gt;&lt;d3p1:m_Item1&gt;-328417903&lt;/d3p1:m_Item1&gt;&lt;d3p1:m_Item2&gt;&lt;d3p1:m_Item1 xmlns:d5p1="http://schemas.microsoft.com/2003/10/Serialization/Arrays"&gt;&lt;d5p1:int&gt;1700446557&lt;/d5p1:int&gt;&lt;d5p1:int&gt;1735636508&lt;/d5p1:int&gt;&lt;d5p1:int&gt;786934084&lt;/d5p1:int&gt;&lt;d5p1:int&gt;736482568&lt;/d5p1:int&gt;&lt;d5p1:int&gt;1610810127&lt;/d5p1:int&gt;&lt;d5p1:int&gt;-1694236580&lt;/d5p1:int&gt;&lt;d5p1:int&gt;-1537646052&lt;/d5p1:int&gt;&lt;d5p1:int&gt;-840648767&lt;/d5p1:int&gt;&lt;d5p1:int&gt;1700446557&lt;/d5p1:int&gt;&lt;d5p1:int&gt;-1718414246&lt;/d5p1:int&gt;&lt;d5p1:int&gt;-1762385362&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ArrayOfParagraphIdIQ&gt;&lt;/PositionedParagraphId&gt;&lt;Term&gt;1087925008&lt;/Term&gt;&lt;ParentTerm&gt;67432704&lt;/ParentTerm&gt;&lt;/TermsUsedNotDefined&gt;&lt;/w:wordDocument&gt;</ReviewedTerms>
</file>

<file path=customXml/item121.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xml:space="preserve"&gt;&lt;TermsDefinedInconsistentFormatting&gt;&lt;Id&gt;74b22e02-0f9d-430e-87ee-a2b3688d029f&lt;/Id&gt;&lt;PositionedParagraphId&gt;&lt;?xml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xmlns:d3p1="http://schemas.datacontract.org/2004/07/System"&gt;&lt;d3p1:m_Item1&gt;-667828446&lt;/d3p1:m_Item1&gt;&lt;d3p1:m_Item2&gt;&lt;d3p1:m_Item1 xmlns:d5p1="http://schemas.microsoft.com/2003/10/Serialization/Arrays"&gt;&lt;d5p1:int&gt;935730012&lt;/d5p1:int&gt;&lt;d5p1:int&gt;-840124473&lt;/d5p1:int&gt;&lt;d5p1:int&gt;1178749465&lt;/d5p1:int&gt;&lt;d5p1:int&gt;1534769276&lt;/d5p1:int&gt;&lt;d5p1:int&gt;-2105972206&lt;/d5p1:int&gt;&lt;d5p1:int&gt;1202366439&lt;/d5p1:int&gt;&lt;d5p1:int&gt;-595751416&lt;/d5p1:int&gt;&lt;d5p1:int&gt;-1694236580&lt;/d5p1:int&gt;&lt;d5p1:int&gt;-565695115&lt;/d5p1:int&gt;&lt;d5p1:int&gt;-840124473&lt;/d5p1:int&gt;&lt;d5p1:int&gt;573465220&lt;/d5p1:int&gt;&lt;d5p1:int&gt;-840648767&lt;/d5p1:int&gt;&lt;d5p1:int&gt;-715764007&lt;/d5p1:int&gt;&lt;d5p1:int&gt;1985039545&lt;/d5p1:int&gt;&lt;d5p1:int&gt;976430921&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215737084&lt;/Term&gt;&lt;ParentTerm&gt;-921250684&lt;/ParentTerm&gt;&lt;/TermsDefinedInconsistentFormatting&gt;&lt;/w:wordDocument&gt;</ReviewedTerms>
</file>

<file path=customXml/item122.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xml:space="preserve"&gt;&lt;TermsDefinedInconsistentFormatting&gt;&lt;Id&gt;d96f5eff-c758-4511-bc7c-cd8ced519ac3&lt;/Id&gt;&lt;PositionedParagraphId&gt;&lt;?xml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xmlns:d3p1="http://schemas.datacontract.org/2004/07/System"&gt;&lt;d3p1:m_Item1&gt;1688764480&lt;/d3p1:m_Item1&gt;&lt;d3p1:m_Item2&gt;&lt;d3p1:m_Item1 xmlns:d5p1="http://schemas.microsoft.com/2003/10/Serialization/Arrays"&gt;&lt;d5p1:int&gt;729251597&lt;/d5p1:int&gt;&lt;d5p1:int&gt;1700446557&lt;/d5p1:int&gt;&lt;d5p1:int&gt;1297234665&lt;/d5p1:int&gt;&lt;d5p1:int&gt;-719479317&lt;/d5p1:int&gt;&lt;d5p1:int&gt;-840124481&lt;/d5p1:int&gt;&lt;d5p1:int&gt;231081015&lt;/d5p1:int&gt;&lt;d5p1:int&gt;-1028830027&lt;/d5p1:int&gt;&lt;d5p1:int&gt;63249573&lt;/d5p1:int&gt;&lt;d5p1:int&gt;-755466328&lt;/d5p1:int&gt;&lt;d5p1:int&gt;-840190004&lt;/d5p1:int&gt;&lt;d5p1:int&gt;-1716571037&lt;/d5p1:int&gt;&lt;d5p1:int&gt;-840124473&lt;/d5p1:int&gt;&lt;d5p1:int&gt;930882207&lt;/d5p1:int&gt;&lt;d5p1:int&gt;1610810127&lt;/d5p1:int&gt;&lt;d5p1:int&gt;1178749465&lt;/d5p1:int&gt;&lt;d5p1:int&gt;1534769276&lt;/d5p1:int&gt;&lt;d5p1:int&gt;-842352755&lt;/d5p1:int&gt;&lt;d5p1:int&gt;-1716571037&lt;/d5p1:int&gt;&lt;d5p1:int&gt;786934084&lt;/d5p1:int&gt;&lt;d5p1:int&gt;436190446&lt;/d5p1:int&gt;&lt;d5p1:int&gt;1232840345&lt;/d5p1:int&gt;&lt;d5p1:int&gt;-842352759&lt;/d5p1:int&gt;&lt;d5p1:int&gt;1198369682&lt;/d5p1:int&gt;&lt;d5p1:int&gt;465698937&lt;/d5p1:int&gt;&lt;d5p1:int&gt;67877709&lt;/d5p1:int&gt;&lt;d5p1:int&gt;-1108670489&lt;/d5p1:int&gt;&lt;d5p1:int&gt;-839469113&lt;/d5p1:int&gt;&lt;d5p1:int&gt;-1741356280&lt;/d5p1:int&gt;&lt;d5p1:int&gt;1033709708&lt;/d5p1:int&gt;&lt;d5p1:int&gt;1700446557&lt;/d5p1:int&gt;&lt;d5p1:int&gt;-1694433191&lt;/d5p1:int&gt;&lt;d5p1:int&gt;-840648767&lt;/d5p1:int&gt;&lt;d5p1:int&gt;-299479352&lt;/d5p1:int&gt;&lt;d5p1:int&gt;-2114311744&lt;/d5p1:int&gt;&lt;d5p1:int&gt;-269839072&lt;/d5p1:int&gt;&lt;d5p1:int&gt;-839338047&lt;/d5p1:int&gt;&lt;d5p1:int&gt;-1741356280&lt;/d5p1:int&gt;&lt;d5p1:int&gt;-803672335&lt;/d5p1:int&gt;&lt;d5p1:int&gt;231081015&lt;/d5p1:int&gt;&lt;d5p1:int&gt;-1028830027&lt;/d5p1:int&gt;&lt;d5p1:int&gt;63249573&lt;/d5p1:int&gt;&lt;d5p1:int&gt;-755466328&lt;/d5p1:int&gt;&lt;d5p1:int&gt;-839403577&lt;/d5p1:int&gt;&lt;d5p1:int&gt;-1566023270&lt;/d5p1:int&gt;&lt;d5p1:int&gt;-1028830027&lt;/d5p1:int&gt;&lt;d5p1:int&gt;1657779241&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505034982&lt;/Term&gt;&lt;ParentTerm&gt;-921250684&lt;/ParentTerm&gt;&lt;/TermsDefinedInconsistentFormatting&gt;&lt;/w:wordDocument&gt;</ReviewedTerms>
</file>

<file path=customXml/item123.xml><?xml version="1.0" encoding="utf-8"?>
<ReviewedTerms xmlns="Microsystems.TermsUsedNotDefined.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xml:space="preserve"&gt;&lt;TermsUsedNotDefined&gt;&lt;Id&gt;1d7d9c87-9eae-4b3c-bdc4-c5aa194e4202&lt;/Id&gt;&lt;PositionedParagraphId&gt;&lt;?xml version="1.0" encoding="utf-16"?&gt;&lt;ArrayOfParagraphIdIQ xmlns:i="http://www.w3.org/2001/XMLSchema-instance" xmlns="http://schemas.datacontract.org/2004/07/Microsystems.IQ.Build"&gt;&lt;ParagraphIdIQ&gt;&lt;P_RunsHash xmlns:d3p1="http://schemas.datacontract.org/2004/07/System"&gt;&lt;d3p1:m_Item1&gt;336704200&lt;/d3p1:m_Item1&gt;&lt;d3p1:m_Item2&gt;&lt;d3p1:m_Item1 xmlns:d5p1="http://schemas.microsoft.com/2003/10/Serialization/Arrays"&gt;&lt;d5p1:int&gt;1700446589&lt;/d5p1:int&gt;&lt;d5p1:int&gt;1735636508&lt;/d5p1:int&gt;&lt;d5p1:int&gt;-2101387974&lt;/d5p1:int&gt;&lt;d5p1:int&gt;-803672335&lt;/d5p1:int&gt;&lt;d5p1:int&gt;1700446557&lt;/d5p1:int&gt;&lt;d5p1:int&gt;-1716571037&lt;/d5p1:int&gt;&lt;d5p1:int&gt;-839403577&lt;/d5p1:int&gt;&lt;d5p1:int&gt;-842352705&lt;/d5p1:int&gt;&lt;d5p1:int&gt;204142615&lt;/d5p1:int&gt;&lt;d5p1:int&gt;833065275&lt;/d5p1:int&gt;&lt;d5p1:int&gt;-839403585&lt;/d5p1:int&gt;&lt;d5p1:int&gt;165209878&lt;/d5p1:int&gt;&lt;d5p1:int&gt;797640553&lt;/d5p1:int&gt;&lt;d5p1:int&gt;-1718414246&lt;/d5p1:int&gt;&lt;d5p1:int&gt;1991706764&lt;/d5p1:int&gt;&lt;d5p1:int&gt;1450947336&lt;/d5p1:int&gt;&lt;d5p1:int&gt;-1028830027&lt;/d5p1:int&gt;&lt;d5p1:int&gt;-175403405&lt;/d5p1:int&gt;&lt;d5p1:int&gt;-840124481&lt;/d5p1:int&gt;&lt;d5p1:int&gt;1945656818&lt;/d5p1:int&gt;&lt;d5p1:int&gt;-840190004&lt;/d5p1:int&gt;&lt;d5p1:int&gt;421611054&lt;/d5p1:int&gt;&lt;d5p1:int&gt;-1028830027&lt;/d5p1:int&gt;&lt;d5p1:int&gt;-839403577&lt;/d5p1:int&gt;&lt;d5p1:int&gt;1250258362&lt;/d5p1:int&gt;&lt;d5p1:int&gt;-840190004&lt;/d5p1:int&gt;&lt;d5p1:int&gt;-1180629769&lt;/d5p1:int&gt;&lt;d5p1:int&gt;-840190004&lt;/d5p1:int&gt;&lt;d5p1:int&gt;-1770469767&lt;/d5p1:int&gt;&lt;d5p1:int&gt;-803672335&lt;/d5p1:int&gt;&lt;d5p1:int&gt;-1384929315&lt;/d5p1:int&gt;&lt;d5p1:int&gt;-1164573981&lt;/d5p1:int&gt;&lt;d5p1:int&gt;-839469113&lt;/d5p1:int&gt;&lt;d5p1:int&gt;-1529725702&lt;/d5p1:int&gt;&lt;d5p1:int&gt;1700839760&lt;/d5p1:int&gt;&lt;d5p1:int&gt;1470223772&lt;/d5p1:int&gt;&lt;d5p1:int&gt;1610810127&lt;/d5p1:int&gt;&lt;d5p1:int&gt;-1970034355&lt;/d5p1:int&gt;&lt;d5p1:int&gt;-1028502347&lt;/d5p1:int&gt;&lt;d5p1:int&gt;460874287&lt;/d5p1:int&gt;&lt;d5p1:int&gt;1810433592&lt;/d5p1:int&gt;&lt;d5p1:int&gt;1700839760&lt;/d5p1:int&gt;&lt;d5p1:int&gt;-1164573981&lt;/d5p1:int&gt;&lt;d5p1:int&gt;797640553&lt;/d5p1:int&gt;&lt;d5p1:int&gt;1178749465&lt;/d5p1:int&gt;&lt;d5p1:int&gt;785359320&lt;/d5p1:int&gt;&lt;d5p1:int&gt;1700446589&lt;/d5p1:int&gt;&lt;d5p1:int&gt;1735636508&lt;/d5p1:int&gt;&lt;d5p1:int&gt;-1535593649&lt;/d5p1:int&gt;&lt;d5p1:int&gt;-1097084382&lt;/d5p1:int&gt;&lt;d5p1:int&gt;-803672335&lt;/d5p1:int&gt;&lt;d5p1:int&gt;1066508269&lt;/d5p1:int&gt;&lt;d5p1:int&gt;-1694236580&lt;/d5p1:int&gt;&lt;d5p1:int&gt;-1862562185&lt;/d5p1:int&gt;&lt;d5p1:int&gt;1205010703&lt;/d5p1:int&gt;&lt;d5p1:int&gt;-840648767&lt;/d5p1:int&gt;&lt;d5p1:int&gt;1178749465&lt;/d5p1:int&gt;&lt;d5p1:int&gt;785359320&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ArrayOfParagraphIdIQ&gt;&lt;/PositionedParagraphId&gt;&lt;Term&gt;-665305398&lt;/Term&gt;&lt;ParentTerm&gt;1464841167&lt;/ParentTerm&gt;&lt;/TermsUsedNotDefined&gt;&lt;/w:wordDocument&gt;</ReviewedTerms>
</file>

<file path=customXml/item124.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xml:space="preserve"&gt;&lt;TermsDefinedInconsistentFormatting&gt;&lt;Id&gt;99913806-c1f8-4634-9c75-a06d2d05d1f1&lt;/Id&gt;&lt;PositionedParagraphId&gt;&lt;?xml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0&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1&lt;/T_Row&gt;&lt;/ParagraphIdIQ&gt;&lt;ParagraphIdIQ&gt;&lt;P_RunsHash xmlns:d3p1="http://schemas.datacontract.org/2004/07/System"&gt;&lt;d3p1:m_Item1&gt;1458574689&lt;/d3p1:m_Item1&gt;&lt;d3p1:m_Item2&gt;&lt;d3p1:m_Item1 xmlns:d5p1="http://schemas.microsoft.com/2003/10/Serialization/Arrays"&gt;&lt;d5p1:int&gt;465698937&lt;/d5p1:int&gt;&lt;d5p1:int&gt;1658866810&lt;/d5p1:int&gt;&lt;d5p1:int&gt;1619055980&lt;/d5p1:int&gt;&lt;d5p1:int&gt;-840648767&lt;/d5p1:int&gt;&lt;d5p1:int&gt;465698905&lt;/d5p1:int&gt;&lt;d5p1:int&gt;1046445807&lt;/d5p1:int&gt;&lt;d5p1:int&gt;1390811594&lt;/d5p1:int&gt;&lt;d5p1:int&gt;-1667042948&lt;/d5p1:int&gt;&lt;d5p1:int&gt;-840190004&lt;/d5p1:int&gt;&lt;d5p1:int&gt;400609868&lt;/d5p1:int&gt;&lt;d5p1:int&gt;-1740700921&lt;/d5p1:int&gt;&lt;d5p1:int&gt;1700446557&lt;/d5p1:int&gt;&lt;d5p1:int&gt;1876247433&lt;/d5p1:int&gt;&lt;d5p1:int&gt;1390418400&lt;/d5p1:int&gt;&lt;d5p1:int&gt;-1964588678&lt;/d5p1:int&gt;&lt;d5p1:int&gt;-1028830027&lt;/d5p1:int&gt;&lt;d5p1:int&gt;1390418400&lt;/d5p1:int&gt;&lt;d5p1:int&gt;-1590539595&lt;/d5p1:int&gt;&lt;d5p1:int&gt;-838027300&lt;/d5p1:int&gt;&lt;d5p1:int&gt;-839403577&lt;/d5p1:int&gt;&lt;d5p1:int&gt;1178749465&lt;/d5p1:int&gt;&lt;d5p1:int&gt;-2144640801&lt;/d5p1:int&gt;&lt;d5p1:int&gt;987527096&lt;/d5p1:int&gt;&lt;d5p1:int&gt;-690492661&lt;/d5p1:int&gt;&lt;d5p1:int&gt;465698937&lt;/d5p1:int&gt;&lt;d5p1:int&gt;1055074411&lt;/d5p1:int&gt;&lt;d5p1:int&gt;-839403553&lt;/d5p1:int&gt;&lt;d5p1:int&gt;1390418400&lt;/d5p1:int&gt;&lt;d5p1:int&gt;1534769276&lt;/d5p1:int&gt;&lt;d5p1:int&gt;-842352756&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-880692272&lt;/Term&gt;&lt;ParentTerm&gt;-1872639189&lt;/ParentTerm&gt;&lt;/TermsDefinedInconsistentFormatting&gt;&lt;/w:wordDocument&gt;</ReviewedTerms>
</file>

<file path=customXml/item125.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xml:space="preserve"&gt;&lt;TermsDefinedInconsistentFormatting&gt;&lt;Id&gt;85c99373-7e89-4c69-936f-6f6ff1305f0b&lt;/Id&gt;&lt;PositionedParagraphId&gt;&lt;?xml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xmlns:d3p1="http://schemas.datacontract.org/2004/07/System"&gt;&lt;d3p1:m_Item1&gt;1182931829&lt;/d3p1:m_Item1&gt;&lt;d3p1:m_Item2&gt;&lt;d3p1:m_Item1 xmlns:d5p1="http://schemas.microsoft.com/2003/10/Serialization/Arrays"&gt;&lt;d5p1:int&gt;1700446589&lt;/d5p1:int&gt;&lt;d5p1:int&gt;1297234665&lt;/d5p1:int&gt;&lt;d5p1:int&gt;-1694433184&lt;/d5p1:int&gt;&lt;d5p1:int&gt;1610810127&lt;/d5p1:int&gt;&lt;d5p1:int&gt;1700446557&lt;/d5p1:int&gt;&lt;d5p1:int&gt;2017658149&lt;/d5p1:int&gt;&lt;d5p1:int&gt;-1552177916&lt;/d5p1:int&gt;&lt;d5p1:int&gt;785318072&lt;/d5p1:int&gt;&lt;d5p1:int&gt;-840648767&lt;/d5p1:int&gt;&lt;d5p1:int&gt;-1716571037&lt;/d5p1:int&gt;&lt;d5p1:int&gt;547735218&lt;/d5p1:int&gt;&lt;d5p1:int&gt;-842352705&lt;/d5p1:int&gt;&lt;d5p1:int&gt;1645842099&lt;/d5p1:int&gt;&lt;d5p1:int&gt;902390592&lt;/d5p1:int&gt;&lt;d5p1:int&gt;-1028830027&lt;/d5p1:int&gt;&lt;d5p1:int&gt;1006318470&lt;/d5p1:int&gt;&lt;d5p1:int&gt;757658915&lt;/d5p1:int&gt;&lt;d5p1:int&gt;-840190004&lt;/d5p1:int&gt;&lt;d5p1:int&gt;1716708640&lt;/d5p1:int&gt;&lt;d5p1:int&gt;1700446557&lt;/d5p1:int&gt;&lt;d5p1:int&gt;1876247433&lt;/d5p1:int&gt;&lt;d5p1:int&gt;1836624903&lt;/d5p1:int&gt;&lt;d5p1:int&gt;-840648767&lt;/d5p1:int&gt;&lt;d5p1:int&gt;1700446557&lt;/d5p1:int&gt;&lt;d5p1:int&gt;-1667042948&lt;/d5p1:int&gt;&lt;d5p1:int&gt;1445533227&lt;/d5p1:int&gt;&lt;d5p1:int&gt;-803672335&lt;/d5p1:int&gt;&lt;d5p1:int&gt;1700446557&lt;/d5p1:int&gt;&lt;d5p1:int&gt;757658915&lt;/d5p1:int&gt;&lt;d5p1:int&gt;-1694433184&lt;/d5p1:int&gt;&lt;d5p1:int&gt;-839469121&lt;/d5p1:int&gt;&lt;d5p1:int&gt;1984715175&lt;/d5p1:int&gt;&lt;d5p1:int&gt;1606954541&lt;/d5p1:int&gt;&lt;d5p1:int&gt;-840583234&lt;/d5p1:int&gt;&lt;d5p1:int&gt;1046445807&lt;/d5p1:int&gt;&lt;d5p1:int&gt;-840190004&lt;/d5p1:int&gt;&lt;d5p1:int&gt;85179081&lt;/d5p1:int&gt;&lt;d5p1:int&gt;-1875180787&lt;/d5p1:int&gt;&lt;d5p1:int&gt;-1063923069&lt;/d5p1:int&gt;&lt;d5p1:int&gt;57515992&lt;/d5p1:int&gt;&lt;d5p1:int&gt;1610810127&lt;/d5p1:int&gt;&lt;d5p1:int&gt;-1716571037&lt;/d5p1:int&gt;&lt;d5p1:int&gt;-840124479&lt;/d5p1:int&gt;&lt;d5p1:int&gt;436589667&lt;/d5p1:int&gt;&lt;d5p1:int&gt;-840190014&lt;/d5p1:int&gt;&lt;d5p1:int&gt;1984466543&lt;/d5p1:int&gt;&lt;d5p1:int&gt;-585964703&lt;/d5p1:int&gt;&lt;d5p1:int&gt;1579609841&lt;/d5p1:int&gt;&lt;d5p1:int&gt;-1609401386&lt;/d5p1:int&gt;&lt;d5p1:int&gt;1540110492&lt;/d5p1:int&gt;&lt;d5p1:int&gt;-840648729&lt;/d5p1:int&gt;&lt;d5p1:int&gt;-1716571037&lt;/d5p1:int&gt;&lt;d5p1:int&gt;456233945&lt;/d5p1:int&gt;&lt;d5p1:int&gt;1700446557&lt;/d5p1:int&gt;&lt;d5p1:int&gt;757658915&lt;/d5p1:int&gt;&lt;d5p1:int&gt;1700446557&lt;/d5p1:int&gt;&lt;d5p1:int&gt;1297234665&lt;/d5p1:int&gt;&lt;d5p1:int&gt;786934084&lt;/d5p1:int&gt;&lt;d5p1:int&gt;1055810917&lt;/d5p1:int&gt;&lt;d5p1:int&gt;-840190004&lt;/d5p1:int&gt;&lt;d5p1:int&gt;231081015&lt;/d5p1:int&gt;&lt;d5p1:int&gt;-1716571037&lt;/d5p1:int&gt;&lt;d5p1:int&gt;-840124473&lt;/d5p1:int&gt;&lt;d5p1:int&gt;930882207&lt;/d5p1:int&gt;&lt;d5p1:int&gt;1610810127&lt;/d5p1:int&gt;&lt;d5p1:int&gt;1534769276&lt;/d5p1:int&gt;&lt;d5p1:int&gt;-58441635&lt;/d5p1:int&gt;&lt;d5p1:int&gt;1390811594&lt;/d5p1:int&gt;&lt;d5p1:int&gt;63249541&lt;/d5p1:int&gt;&lt;d5p1:int&gt;-1547469880&lt;/d5p1:int&gt;&lt;d5p1:int&gt;-838748226&lt;/d5p1:int&gt;&lt;d5p1:int&gt;1700446557&lt;/d5p1:int&gt;&lt;d5p1:int&gt;757658915&lt;/d5p1:int&gt;&lt;d5p1:int&gt;-1028830027&lt;/d5p1:int&gt;&lt;d5p1:int&gt;786934084&lt;/d5p1:int&gt;&lt;d5p1:int&gt;-840583234&lt;/d5p1:int&gt;&lt;d5p1:int&gt;-1152419139&lt;/d5p1:int&gt;&lt;d5p1:int&gt;1390811594&lt;/d5p1:int&gt;&lt;d5p1:int&gt;1700446557&lt;/d5p1:int&gt;&lt;d5p1:int&gt;1940286417&lt;/d5p1:int&gt;&lt;d5p1:int&gt;-840648767&lt;/d5p1:int&gt;&lt;d5p1:int&gt;1700446557&lt;/d5p1:int&gt;&lt;d5p1:int&gt;757658915&lt;/d5p1:int&gt;&lt;d5p1:int&gt;-838027300&lt;/d5p1:int&gt;&lt;d5p1:int&gt;-839403577&lt;/d5p1:int&gt;&lt;d5p1:int&gt;1700446557&lt;/d5p1:int&gt;&lt;d5p1:int&gt;757658915&lt;/d5p1:int&gt;&lt;d5p1:int&gt;-842352705&lt;/d5p1:int&gt;&lt;d5p1:int&gt;-1277285449&lt;/d5p1:int&gt;&lt;d5p1:int&gt;1297234665&lt;/d5p1:int&gt;&lt;d5p1:int&gt;551847039&lt;/d5p1:int&gt;&lt;d5p1:int&gt;-839338047&lt;/d5p1:int&gt;&lt;d5p1:int&gt;-842352705&lt;/d5p1:int&gt;&lt;d5p1:int&gt;696660091&lt;/d5p1:int&gt;&lt;d5p1:int&gt;-840648767&lt;/d5p1:int&gt;&lt;d5p1:int&gt;1700446557&lt;/d5p1:int&gt;&lt;d5p1:int&gt;1297234665&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ArrayOfParagraphIdIQ&gt;&lt;/PositionedParagraphId&gt;&lt;Term&gt;-1075486828&lt;/Term&gt;&lt;ParentTerm&gt;-1439758378&lt;/ParentTerm&gt;&lt;/TermsDefinedInconsistentFormatting&gt;&lt;/w:wordDocument&gt;</ReviewedTerms>
</file>

<file path=customXml/item126.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xml:space="preserve"&gt;&lt;TermsDefinedInconsistentFormatting&gt;&lt;Id&gt;8a03e285-4e39-425c-b336-e75e66be71df&lt;/Id&gt;&lt;PositionedParagraphId&gt;&lt;?xml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xmlns:d3p1="http://schemas.datacontract.org/2004/07/System"&gt;&lt;d3p1:m_Item1&gt;784181950&lt;/d3p1:m_Item1&gt;&lt;d3p1:m_Item2&gt;&lt;d3p1:m_Item1 xmlns:d5p1="http://schemas.microsoft.com/2003/10/Serialization/Arrays"&gt;&lt;d5p1:int&gt;1700446589&lt;/d5p1:int&gt;&lt;d5p1:int&gt;-1716571037&lt;/d5p1:int&gt;&lt;d5p1:int&gt;-1100426718&lt;/d5p1:int&gt;&lt;d5p1:int&gt;-840190004&lt;/d5p1:int&gt;&lt;d5p1:int&gt;577015754&lt;/d5p1:int&gt;&lt;d5p1:int&gt;1700446557&lt;/d5p1:int&gt;&lt;d5p1:int&gt;-1716571037&lt;/d5p1:int&gt;&lt;d5p1:int&gt;-837109785&lt;/d5p1:int&gt;&lt;d5p1:int&gt;-840190004&lt;/d5p1:int&gt;&lt;d5p1:int&gt;1700446557&lt;/d5p1:int&gt;&lt;d5p1:int&gt;1297234665&lt;/d5p1:int&gt;&lt;d5p1:int&gt;-840124479&lt;/d5p1:int&gt;&lt;d5p1:int&gt;1700446557&lt;/d5p1:int&gt;&lt;d5p1:int&gt;-356170036&lt;/d5p1:int&gt;&lt;d5p1:int&gt;-840648767&lt;/d5p1:int&gt;&lt;d5p1:int&gt;1700446557&lt;/d5p1:int&gt;&lt;d5p1:int&gt;436589667&lt;/d5p1:int&gt;&lt;d5p1:int&gt;-1028830027&lt;/d5p1:int&gt;&lt;d5p1:int&gt;1540077692&lt;/d5p1:int&gt;&lt;d5p1:int&gt;-840648767&lt;/d5p1:int&gt;&lt;d5p1:int&gt;135311707&lt;/d5p1:int&gt;&lt;d5p1:int&gt;-842352753&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-157577128&lt;/Term&gt;&lt;ParentTerm&gt;-921250684&lt;/ParentTerm&gt;&lt;/TermsDefinedInconsistentFormatting&gt;&lt;/w:wordDocument&gt;</ReviewedTerms>
</file>

<file path=customXml/item127.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xml:space="preserve"&gt;&lt;TermsDefinedInconsistentFormatting&gt;&lt;Id&gt;143f526b-714c-451a-974f-cef5be1fd9ad&lt;/Id&gt;&lt;PositionedParagraphId&gt;&lt;?xml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0&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xmlns:d3p1="http://schemas.datacontract.org/2004/07/System"&gt;&lt;d3p1:m_Item1&gt;2094764565&lt;/d3p1:m_Item1&gt;&lt;d3p1:m_Item2&gt;&lt;d3p1:m_Item1 xmlns:d5p1="http://schemas.microsoft.com/2003/10/Serialization/Arrays"&gt;&lt;d5p1:int&gt;465698937&lt;/d5p1:int&gt;&lt;d5p1:int&gt;376481937&lt;/d5p1:int&gt;&lt;d5p1:int&gt;1700446557&lt;/d5p1:int&gt;&lt;d5p1:int&gt;1619055980&lt;/d5p1:int&gt;&lt;d5p1:int&gt;-840648767&lt;/d5p1:int&gt;&lt;d5p1:int&gt;465698905&lt;/d5p1:int&gt;&lt;d5p1:int&gt;1591672228&lt;/d5p1:int&gt;&lt;d5p1:int&gt;-838748226&lt;/d5p1:int&gt;&lt;d5p1:int&gt;1700446557&lt;/d5p1:int&gt;&lt;d5p1:int&gt;-1667042948&lt;/d5p1:int&gt;&lt;d5p1:int&gt;-840190004&lt;/d5p1:int&gt;&lt;d5p1:int&gt;-1183383288&lt;/d5p1:int&gt;&lt;d5p1:int&gt;1700446557&lt;/d5p1:int&gt;&lt;d5p1:int&gt;1876247433&lt;/d5p1:int&gt;&lt;d5p1:int&gt;-839403585&lt;/d5p1:int&gt;&lt;d5p1:int&gt;-1741749485&lt;/d5p1:int&gt;&lt;d5p1:int&gt;-1740700921&lt;/d5p1:int&gt;&lt;d5p1:int&gt;-840124473&lt;/d5p1:int&gt;&lt;d5p1:int&gt;1700446557&lt;/d5p1:int&gt;&lt;d5p1:int&gt;-98552236&lt;/d5p1:int&gt;&lt;d5p1:int&gt;2037252898&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-1290350011&lt;/Term&gt;&lt;ParentTerm&gt;-1872639189&lt;/ParentTerm&gt;&lt;/TermsDefinedInconsistentFormatting&gt;&lt;/w:wordDocument&gt;</ReviewedTerms>
</file>

<file path=customXml/item128.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xml:space="preserve"&gt;&lt;TermsDefinedInconsistentFormatting&gt;&lt;Id&gt;cec79ff8-6c54-4f17-a47d-6f619e72b837&lt;/Id&gt;&lt;PositionedParagraphId&gt;&lt;?xml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xmlns:d3p1="http://schemas.datacontract.org/2004/07/System"&gt;&lt;d3p1:m_Item1&gt;-1057667632&lt;/d3p1:m_Item1&gt;&lt;d3p1:m_Item2&gt;&lt;d3p1:m_Item1 xmlns:d5p1="http://schemas.microsoft.com/2003/10/Serialization/Arrays"&gt;&lt;d5p1:int&gt;1700446589&lt;/d5p1:int&gt;&lt;d5p1:int&gt;-1452661750&lt;/d5p1:int&gt;&lt;d5p1:int&gt;1540077692&lt;/d5p1:int&gt;&lt;d5p1:int&gt;1657858264&lt;/d5p1:int&gt;&lt;d5p1:int&gt;-840190004&lt;/d5p1:int&gt;&lt;d5p1:int&gt;1700446557&lt;/d5p1:int&gt;&lt;d5p1:int&gt;-624939918&lt;/d5p1:int&gt;&lt;d5p1:int&gt;-1945399197&lt;/d5p1:int&gt;&lt;d5p1:int&gt;-840190004&lt;/d5p1:int&gt;&lt;d5p1:int&gt;-1028830027&lt;/d5p1:int&gt;&lt;d5p1:int&gt;1700774236&lt;/d5p1:int&gt;&lt;d5p1:int&gt;-840648767&lt;/d5p1:int&gt;&lt;d5p1:int&gt;1700446557&lt;/d5p1:int&gt;&lt;d5p1:int&gt;-1716571037&lt;/d5p1:int&gt;&lt;d5p1:int&gt;-837109785&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348896701&lt;/Term&gt;&lt;ParentTerm&gt;-921250684&lt;/ParentTerm&gt;&lt;/TermsDefinedInconsistentFormatting&gt;&lt;/w:wordDocument&gt;</ReviewedTerms>
</file>

<file path=customXml/item129.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xml:space="preserve"&gt;&lt;TermsDefinedInconsistentFormatting&gt;&lt;Id&gt;cac81684-2e76-4cb5-b66c-5d1f9a7f8d5e&lt;/Id&gt;&lt;PositionedParagraphId&gt;&lt;?xml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xmlns:d3p1="http://schemas.datacontract.org/2004/07/System"&gt;&lt;d3p1:m_Item1&gt;-876360127&lt;/d3p1:m_Item1&gt;&lt;d3p1:m_Item2&gt;&lt;d3p1:m_Item1 xmlns:d5p1="http://schemas.microsoft.com/2003/10/Serialization/Arrays"&gt;&lt;d5p1:int&gt;2037252898&lt;/d5p1:int&gt;&lt;d5p1:int&gt;-2126353013&lt;/d5p1:int&gt;&lt;d5p1:int&gt;1450979880&lt;/d5p1:int&gt;&lt;d5p1:int&gt;376481937&lt;/d5p1:int&gt;&lt;d5p1:int&gt;1700446557&lt;/d5p1:int&gt;&lt;d5p1:int&gt;1285379754&lt;/d5p1:int&gt;&lt;d5p1:int&gt;-840124479&lt;/d5p1:int&gt;&lt;d5p1:int&gt;1700446557&lt;/d5p1:int&gt;&lt;d5p1:int&gt;-2126123669&lt;/d5p1:int&gt;&lt;d5p1:int&gt;-840648767&lt;/d5p1:int&gt;&lt;d5p1:int&gt;-670879514&lt;/d5p1:int&gt;&lt;d5p1:int&gt;1593291322&lt;/d5p1:int&gt;&lt;d5p1:int&gt;1610810127&lt;/d5p1:int&gt;&lt;d5p1:int&gt;1150444761&lt;/d5p1:int&gt;&lt;d5p1:int&gt;-840190004&lt;/d5p1:int&gt;&lt;d5p1:int&gt;1700446557&lt;/d5p1:int&gt;&lt;d5p1:int&gt;-65957991&lt;/d5p1:int&gt;&lt;d5p1:int&gt;-840648767&lt;/d5p1:int&gt;&lt;d5p1:int&gt;-794029388&lt;/d5p1:int&gt;&lt;d5p1:int&gt;2037252866&lt;/d5p1:int&gt;&lt;d5p1:int&gt;-1028830027&lt;/d5p1:int&gt;&lt;d5p1:int&gt;-840124479&lt;/d5p1:int&gt;&lt;d5p1:int&gt;1700446557&lt;/d5p1:int&gt;&lt;d5p1:int&gt;419938635&lt;/d5p1:int&gt;&lt;d5p1:int&gt;-2020682886&lt;/d5p1:int&gt;&lt;d5p1:int&gt;-840648767&lt;/d5p1:int&gt;&lt;d5p1:int&gt;-405350360&lt;/d5p1:int&gt;&lt;d5p1:int&gt;2037252866&lt;/d5p1:int&gt;&lt;d5p1:int&gt;-1580482796&lt;/d5p1:int&gt;&lt;d5p1:int&gt;-839403585&lt;/d5p1:int&gt;&lt;d5p1:int&gt;1700446557&lt;/d5p1:int&gt;&lt;d5p1:int&gt;2037252898&lt;/d5p1:int&gt;&lt;d5p1:int&gt;-2126353013&lt;/d5p1:int&gt;&lt;d5p1:int&gt;-1741618395&lt;/d5p1:int&gt;&lt;d5p1:int&gt;-376559892&lt;/d5p1:int&gt;&lt;d5p1:int&gt;-1028830027&lt;/d5p1:int&gt;&lt;d5p1:int&gt;-1539111511&lt;/d5p1:int&gt;&lt;d5p1:int&gt;-843729010&lt;/d5p1:int&gt;&lt;d5p1:int&gt;-1694433152&lt;/d5p1:int&gt;&lt;d5p1:int&gt;-20788285&lt;/d5p1:int&gt;&lt;d5p1:int&gt;1700446557&lt;/d5p1:int&gt;&lt;d5p1:int&gt;-1037807805&lt;/d5p1:int&gt;&lt;d5p1:int&gt;2037252898&lt;/d5p1:int&gt;&lt;d5p1:int&gt;-2126353013&lt;/d5p1:int&gt;&lt;d5p1:int&gt;-1214466747&lt;/d5p1:int&gt;&lt;d5p1:int&gt;-837437477&lt;/d5p1:int&gt;&lt;d5p1:int&gt;402221451&lt;/d5p1:int&gt;&lt;d5p1:int&gt;-1028830027&lt;/d5p1:int&gt;&lt;d5p1:int&gt;-1694236580&lt;/d5p1:int&gt;&lt;d5p1:int&gt;-1440492776&lt;/d5p1:int&gt;&lt;d5p1:int&gt;1450947336&lt;/d5p1:int&gt;&lt;d5p1:int&gt;1697336385&lt;/d5p1:int&gt;&lt;d5p1:int&gt;1178749465&lt;/d5p1:int&gt;&lt;d5p1:int&gt;-1214466747&lt;/d5p1:int&gt;&lt;d5p1:int&gt;-1028830027&lt;/d5p1:int&gt;&lt;d5p1:int&gt;-558117544&lt;/d5p1:int&gt;&lt;d5p1:int&gt;530331347&lt;/d5p1:int&gt;&lt;d5p1:int&gt;1606754795&lt;/d5p1:int&gt;&lt;d5p1:int&gt;-839403585&lt;/d5p1:int&gt;&lt;d5p1:int&gt;-812425052&lt;/d5p1:int&gt;&lt;d5p1:int&gt;-839338047&lt;/d5p1:int&gt;&lt;d5p1:int&gt;-840124473&lt;/d5p1:int&gt;&lt;d5p1:int&gt;-697445957&lt;/d5p1:int&gt;&lt;d5p1:int&gt;-1539111511&lt;/d5p1:int&gt;&lt;d5p1:int&gt;63249541&lt;/d5p1:int&gt;&lt;d5p1:int&gt;-840190004&lt;/d5p1:int&gt;&lt;d5p1:int&gt;63249541&lt;/d5p1:int&gt;&lt;d5p1:int&gt;-838027300&lt;/d5p1:int&gt;&lt;d5p1:int&gt;1390811594&lt;/d5p1:int&gt;&lt;d5p1:int&gt;792854712&lt;/d5p1:int&gt;&lt;d5p1:int&gt;1122011883&lt;/d5p1:int&gt;&lt;d5p1:int&gt;-1875180787&lt;/d5p1:int&gt;&lt;d5p1:int&gt;-1539111511&lt;/d5p1:int&gt;&lt;d5p1:int&gt;-843729010&lt;/d5p1:int&gt;&lt;d5p1:int&gt;-1694433152&lt;/d5p1:int&gt;&lt;d5p1:int&gt;-20788285&lt;/d5p1:int&gt;&lt;d5p1:int&gt;-1235171275&lt;/d5p1:int&gt;&lt;d5p1:int&gt;432758916&lt;/d5p1:int&gt;&lt;d5p1:int&gt;-1028830027&lt;/d5p1:int&gt;&lt;d5p1:int&gt;-840190020&lt;/d5p1:int&gt;&lt;d5p1:int&gt;-1741356280&lt;/d5p1:int&gt;&lt;d5p1:int&gt;1700774236&lt;/d5p1:int&gt;&lt;d5p1:int&gt;1700446557&lt;/d5p1:int&gt;&lt;d5p1:int&gt;1806411332&lt;/d5p1:int&gt;&lt;d5p1:int&gt;-2034882453&lt;/d5p1:int&gt;&lt;d5p1:int&gt;1240007668&lt;/d5p1:int&gt;&lt;d5p1:int&gt;-839403577&lt;/d5p1:int&gt;&lt;d5p1:int&gt;-840124473&lt;/d5p1:int&gt;&lt;d5p1:int&gt;-686345710&lt;/d5p1:int&gt;&lt;d5p1:int&gt;-1789186216&lt;/d5p1:int&gt;&lt;/d3p1:m_Item1&gt;&lt;d3p1:m_Item2 xmlns:d5p1="http://schemas.microsoft.com/2003/10/Serialization/Arrays" /&gt;&lt;/d3p1:m_Item2&gt;&lt;/P_RunsHash&gt;&lt;P_StoryType&gt;Main&lt;/P_StoryType&gt;&lt;PositionInParagraph&gt;1&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195432240&lt;/Term&gt;&lt;ParentTerm&gt;2620942&lt;/ParentTerm&gt;&lt;/TermsDefinedInconsistentFormatting&gt;&lt;/w:wordDocument&gt;</ReviewedTerms>
</file>

<file path=customXml/item13.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xml:space="preserve"&gt;&lt;TermsDefinedInconsistentFormatting&gt;&lt;Id&gt;62bb30cd-5abb-49a7-a40f-58b3c6ce5b90&lt;/Id&gt;&lt;PositionedParagraphId&gt;&lt;?xml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xmlns:d3p1="http://schemas.datacontract.org/2004/07/System"&gt;&lt;d3p1:m_Item1&gt;2137387029&lt;/d3p1:m_Item1&gt;&lt;d3p1:m_Item2&gt;&lt;d3p1:m_Item1 xmlns:d5p1="http://schemas.microsoft.com/2003/10/Serialization/Arrays"&gt;&lt;d5p1:int&gt;-840648729&lt;/d5p1:int&gt;&lt;d5p1:int&gt;-840124473&lt;/d5p1:int&gt;&lt;d5p1:int&gt;1700446557&lt;/d5p1:int&gt;&lt;d5p1:int&gt;-1560446698&lt;/d5p1:int&gt;&lt;d5p1:int&gt;1700446557&lt;/d5p1:int&gt;&lt;d5p1:int&gt;1297234665&lt;/d5p1:int&gt;&lt;d5p1:int&gt;-434847411&lt;/d5p1:int&gt;&lt;d5p1:int&gt;-1741356280&lt;/d5p1:int&gt;&lt;d5p1:int&gt;-491448789&lt;/d5p1:int&gt;&lt;d5p1:int&gt;1700446557&lt;/d5p1:int&gt;&lt;d5p1:int&gt;1876247433&lt;/d5p1:int&gt;&lt;d5p1:int&gt;1390811594&lt;/d5p1:int&gt;&lt;d5p1:int&gt;1700446557&lt;/d5p1:int&gt;&lt;d5p1:int&gt;-364994139&lt;/d5p1:int&gt;&lt;d5p1:int&gt;1619055980&lt;/d5p1:int&gt;&lt;d5p1:int&gt;-840648767&lt;/d5p1:int&gt;&lt;d5p1:int&gt;465698937&lt;/d5p1:int&gt;&lt;d5p1:int&gt;-1741749485&lt;/d5p1:int&gt;&lt;d5p1:int&gt;22598088&lt;/d5p1:int&gt;&lt;d5p1:int&gt;-840124473&lt;/d5p1:int&gt;&lt;d5p1:int&gt;1700446557&lt;/d5p1:int&gt;&lt;d5p1:int&gt;-98552236&lt;/d5p1:int&gt;&lt;d5p1:int&gt;2037252898&lt;/d5p1:int&gt;&lt;d5p1:int&gt;-840124473&lt;/d5p1:int&gt;&lt;d5p1:int&gt;-1694236580&lt;/d5p1:int&gt;&lt;d5p1:int&gt;1700053330&lt;/d5p1:int&gt;&lt;d5p1:int&gt;-1964588678&lt;/d5p1:int&gt;&lt;d5p1:int&gt;-839338047&lt;/d5p1:int&gt;&lt;d5p1:int&gt;-1590539595&lt;/d5p1:int&gt;&lt;d5p1:int&gt;-839469113&lt;/d5p1:int&gt;&lt;d5p1:int&gt;1202366439&lt;/d5p1:int&gt;&lt;d5p1:int&gt;-840583234&lt;/d5p1:int&gt;&lt;d5p1:int&gt;-366433918&lt;/d5p1:int&gt;&lt;d5p1:int&gt;-840190004&lt;/d5p1:int&gt;&lt;d5p1:int&gt;1201973228&lt;/d5p1:int&gt;&lt;d5p1:int&gt;1904394578&lt;/d5p1:int&gt;&lt;d5p1:int&gt;-802832332&lt;/d5p1:int&gt;&lt;d5p1:int&gt;-1576638571&lt;/d5p1:int&gt;&lt;d5p1:int&gt;465698937&lt;/d5p1:int&gt;&lt;d5p1:int&gt;-840190004&lt;/d5p1:int&gt;&lt;d5p1:int&gt;1493952656&lt;/d5p1:int&gt;&lt;d5p1:int&gt;1207817419&lt;/d5p1:int&gt;&lt;d5p1:int&gt;1238291072&lt;/d5p1:int&gt;&lt;d5p1:int&gt;1700446557&lt;/d5p1:int&gt;&lt;d5p1:int&gt;1638865404&lt;/d5p1:int&gt;&lt;d5p1:int&gt;-1324006566&lt;/d5p1:int&gt;&lt;d5p1:int&gt;1700446557&lt;/d5p1:int&gt;&lt;d5p1:int&gt;2017658149&lt;/d5p1:int&gt;&lt;d5p1:int&gt;-1552177916&lt;/d5p1:int&gt;&lt;d5p1:int&gt;785318072&lt;/d5p1:int&gt;&lt;d5p1:int&gt;-840648767&lt;/d5p1:int&gt;&lt;d5p1:int&gt;-1716571037&lt;/d5p1:int&gt;&lt;d5p1:int&gt;-1028830027&lt;/d5p1:int&gt;&lt;d5p1:int&gt;-970966372&lt;/d5p1:int&gt;&lt;d5p1:int&gt;1700446557&lt;/d5p1:int&gt;&lt;d5p1:int&gt;1297234665&lt;/d5p1:int&gt;&lt;d5p1:int&gt;786934084&lt;/d5p1:int&gt;&lt;d5p1:int&gt;-1741356280&lt;/d5p1:int&gt;&lt;d5p1:int&gt;-491448789&lt;/d5p1:int&gt;&lt;d5p1:int&gt;1700446557&lt;/d5p1:int&gt;&lt;d5p1:int&gt;1876247433&lt;/d5p1:int&gt;&lt;d5p1:int&gt;1390811594&lt;/d5p1:int&gt;&lt;d5p1:int&gt;-1694236580&lt;/d5p1:int&gt;&lt;d5p1:int&gt;-1619405310&lt;/d5p1:int&gt;&lt;d5p1:int&gt;465698937&lt;/d5p1:int&gt;&lt;d5p1:int&gt;-840190004&lt;/d5p1:int&gt;&lt;d5p1:int&gt;-802832332&lt;/d5p1:int&gt;&lt;d5p1:int&gt;-1741749485&lt;/d5p1:int&gt;&lt;d5p1:int&gt;-1740700921&lt;/d5p1:int&gt;&lt;d5p1:int&gt;-840124473&lt;/d5p1:int&gt;&lt;d5p1:int&gt;1700446557&lt;/d5p1:int&gt;&lt;d5p1:int&gt;-98552236&lt;/d5p1:int&gt;&lt;d5p1:int&gt;2037252898&lt;/d5p1:int&gt;&lt;d5p1:int&gt;-1324006566&lt;/d5p1:int&gt;&lt;d5p1:int&gt;1700446557&lt;/d5p1:int&gt;&lt;d5p1:int&gt;2017658149&lt;/d5p1:int&gt;&lt;d5p1:int&gt;-1552177916&lt;/d5p1:int&gt;&lt;d5p1:int&gt;785318072&lt;/d5p1:int&gt;&lt;d5p1:int&gt;-840648767&lt;/d5p1:int&gt;&lt;d5p1:int&gt;-1716571037&lt;/d5p1:int&gt;&lt;d5p1:int&gt;-838027300&lt;/d5p1:int&gt;&lt;d5p1:int&gt;-2144640801&lt;/d5p1:int&gt;&lt;d5p1:int&gt;-840190020&lt;/d5p1:int&gt;&lt;d5p1:int&gt;987527096&lt;/d5p1:int&gt;&lt;d5p1:int&gt;-690492661&lt;/d5p1:int&gt;&lt;d5p1:int&gt;1178749465&lt;/d5p1:int&gt;&lt;d5p1:int&gt;1055074411&lt;/d5p1:int&gt;&lt;d5p1:int&gt;-1213336&lt;/d5p1:int&gt;&lt;d5p1:int&gt;1699594590&lt;/d5p1:int&gt;&lt;d5p1:int&gt;-113441233&lt;/d5p1:int&gt;&lt;d5p1:int&gt;-840648767&lt;/d5p1:int&gt;&lt;d5p1:int&gt;465698937&lt;/d5p1:int&gt;&lt;d5p1:int&gt;-840124473&lt;/d5p1:int&gt;&lt;d5p1:int&gt;1700446557&lt;/d5p1:int&gt;&lt;d5p1:int&gt;831903646&lt;/d5p1:int&gt;&lt;d5p1:int&gt;-1394266293&lt;/d5p1:int&gt;&lt;/d3p1:m_Item1&gt;&lt;d3p1:m_Item2 xmlns:d5p1="http://schemas.microsoft.com/2003/10/Serialization/Arrays" /&gt;&lt;/d3p1:m_Item2&gt;&lt;/P_RunsHash&gt;&lt;P_StoryType&gt;Main&lt;/P_StoryType&gt;&lt;PositionInParagraph&gt;1&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ArrayOfParagraphIdIQ&gt;&lt;/PositionedParagraphId&gt;&lt;Term&gt;-2075549168&lt;/Term&gt;&lt;ParentTerm&gt;-1439758378&lt;/ParentTerm&gt;&lt;/TermsDefinedInconsistentFormatting&gt;&lt;/w:wordDocument&gt;</ReviewedTerms>
</file>

<file path=customXml/item130.xml><?xml version="1.0" encoding="utf-8"?>
<ReviewedTerms xmlns="Microsystems.TermsUsedNotDefined.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xml:space="preserve"&gt;&lt;TermsUsedNotDefined&gt;&lt;Id&gt;b13ee766-b6a2-452c-a46a-ff929734cb2d&lt;/Id&gt;&lt;PositionedParagraphId&gt;&lt;?xml version="1.0" encoding="utf-16"?&gt;&lt;ArrayOfParagraphIdIQ xmlns:i="http://www.w3.org/2001/XMLSchema-instance" xmlns="http://schemas.datacontract.org/2004/07/Microsystems.IQ.Build"&gt;&lt;ParagraphIdIQ&gt;&lt;P_RunsHash xmlns:d3p1="http://schemas.datacontract.org/2004/07/System"&gt;&lt;d3p1:m_Item1&gt;336704200&lt;/d3p1:m_Item1&gt;&lt;d3p1:m_Item2&gt;&lt;d3p1:m_Item1 xmlns:d5p1="http://schemas.microsoft.com/2003/10/Serialization/Arrays"&gt;&lt;d5p1:int&gt;1700446589&lt;/d5p1:int&gt;&lt;d5p1:int&gt;1735636508&lt;/d5p1:int&gt;&lt;d5p1:int&gt;-2101387974&lt;/d5p1:int&gt;&lt;d5p1:int&gt;-803672335&lt;/d5p1:int&gt;&lt;d5p1:int&gt;1700446557&lt;/d5p1:int&gt;&lt;d5p1:int&gt;-1716571037&lt;/d5p1:int&gt;&lt;d5p1:int&gt;-839403577&lt;/d5p1:int&gt;&lt;d5p1:int&gt;-842352705&lt;/d5p1:int&gt;&lt;d5p1:int&gt;204142615&lt;/d5p1:int&gt;&lt;d5p1:int&gt;833065275&lt;/d5p1:int&gt;&lt;d5p1:int&gt;-839403585&lt;/d5p1:int&gt;&lt;d5p1:int&gt;165209878&lt;/d5p1:int&gt;&lt;d5p1:int&gt;797640553&lt;/d5p1:int&gt;&lt;d5p1:int&gt;-1718414246&lt;/d5p1:int&gt;&lt;d5p1:int&gt;1991706764&lt;/d5p1:int&gt;&lt;d5p1:int&gt;1450947336&lt;/d5p1:int&gt;&lt;d5p1:int&gt;-1028830027&lt;/d5p1:int&gt;&lt;d5p1:int&gt;-175403405&lt;/d5p1:int&gt;&lt;d5p1:int&gt;-840124481&lt;/d5p1:int&gt;&lt;d5p1:int&gt;1945656818&lt;/d5p1:int&gt;&lt;d5p1:int&gt;-840190004&lt;/d5p1:int&gt;&lt;d5p1:int&gt;421611054&lt;/d5p1:int&gt;&lt;d5p1:int&gt;-1028830027&lt;/d5p1:int&gt;&lt;d5p1:int&gt;-839403577&lt;/d5p1:int&gt;&lt;d5p1:int&gt;1250258362&lt;/d5p1:int&gt;&lt;d5p1:int&gt;-840190004&lt;/d5p1:int&gt;&lt;d5p1:int&gt;-1180629769&lt;/d5p1:int&gt;&lt;d5p1:int&gt;-840190004&lt;/d5p1:int&gt;&lt;d5p1:int&gt;-1770469767&lt;/d5p1:int&gt;&lt;d5p1:int&gt;-803672335&lt;/d5p1:int&gt;&lt;d5p1:int&gt;-1384929315&lt;/d5p1:int&gt;&lt;d5p1:int&gt;-1164573981&lt;/d5p1:int&gt;&lt;d5p1:int&gt;-839469113&lt;/d5p1:int&gt;&lt;d5p1:int&gt;-1529725702&lt;/d5p1:int&gt;&lt;d5p1:int&gt;1700839760&lt;/d5p1:int&gt;&lt;d5p1:int&gt;1470223772&lt;/d5p1:int&gt;&lt;d5p1:int&gt;1610810127&lt;/d5p1:int&gt;&lt;d5p1:int&gt;-1970034355&lt;/d5p1:int&gt;&lt;d5p1:int&gt;-1028502347&lt;/d5p1:int&gt;&lt;d5p1:int&gt;460874287&lt;/d5p1:int&gt;&lt;d5p1:int&gt;1810433592&lt;/d5p1:int&gt;&lt;d5p1:int&gt;1700839760&lt;/d5p1:int&gt;&lt;d5p1:int&gt;-1164573981&lt;/d5p1:int&gt;&lt;d5p1:int&gt;797640553&lt;/d5p1:int&gt;&lt;d5p1:int&gt;1178749465&lt;/d5p1:int&gt;&lt;d5p1:int&gt;785359320&lt;/d5p1:int&gt;&lt;d5p1:int&gt;1700446589&lt;/d5p1:int&gt;&lt;d5p1:int&gt;1735636508&lt;/d5p1:int&gt;&lt;d5p1:int&gt;-1535593649&lt;/d5p1:int&gt;&lt;d5p1:int&gt;-1097084382&lt;/d5p1:int&gt;&lt;d5p1:int&gt;-803672335&lt;/d5p1:int&gt;&lt;d5p1:int&gt;1066508269&lt;/d5p1:int&gt;&lt;d5p1:int&gt;-1694236580&lt;/d5p1:int&gt;&lt;d5p1:int&gt;-1862562185&lt;/d5p1:int&gt;&lt;d5p1:int&gt;1205010703&lt;/d5p1:int&gt;&lt;d5p1:int&gt;-840648767&lt;/d5p1:int&gt;&lt;d5p1:int&gt;1178749465&lt;/d5p1:int&gt;&lt;d5p1:int&gt;785359320&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ArrayOfParagraphIdIQ&gt;&lt;/PositionedParagraphId&gt;&lt;Term&gt;-665305398&lt;/Term&gt;&lt;ParentTerm&gt;1522061056&lt;/ParentTerm&gt;&lt;/TermsUsedNotDefined&gt;&lt;/w:wordDocument&gt;</ReviewedTerms>
</file>

<file path=customXml/item131.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xml:space="preserve"&gt;&lt;TermsDefinedInconsistentFormatting&gt;&lt;Id&gt;9369e8bc-6f2e-48bd-b7a7-6d6d4476ed72&lt;/Id&gt;&lt;PositionedParagraphId&gt;&lt;?xml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0&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xmlns:d3p1="http://schemas.datacontract.org/2004/07/System"&gt;&lt;d3p1:m_Item1&gt;1674548542&lt;/d3p1:m_Item1&gt;&lt;d3p1:m_Item2&gt;&lt;d3p1:m_Item1 xmlns:d5p1="http://schemas.microsoft.com/2003/10/Serialization/Arrays"&gt;&lt;d5p1:int&gt;411238890&lt;/d5p1:int&gt;&lt;d5p1:int&gt;-840190004&lt;/d5p1:int&gt;&lt;d5p1:int&gt;-1694433171&lt;/d5p1:int&gt;&lt;d5p1:int&gt;-1694236580&lt;/d5p1:int&gt;&lt;d5p1:int&gt;231081015&lt;/d5p1:int&gt;&lt;d5p1:int&gt;-457625694&lt;/d5p1:int&gt;&lt;d5p1:int&gt;2097574528&lt;/d5p1:int&gt;&lt;d5p1:int&gt;-838748226&lt;/d5p1:int&gt;&lt;d5p1:int&gt;1700446557&lt;/d5p1:int&gt;&lt;d5p1:int&gt;1297234665&lt;/d5p1:int&gt;&lt;d5p1:int&gt;436190446&lt;/d5p1:int&gt;&lt;d5p1:int&gt;-843401331&lt;/d5p1:int&gt;&lt;d5p1:int&gt;465698905&lt;/d5p1:int&gt;&lt;d5p1:int&gt;-1452661750&lt;/d5p1:int&gt;&lt;d5p1:int&gt;1700446557&lt;/d5p1:int&gt;&lt;d5p1:int&gt;-1920740948&lt;/d5p1:int&gt;&lt;d5p1:int&gt;1198369682&lt;/d5p1:int&gt;&lt;d5p1:int&gt;-1694433159&lt;/d5p1:int&gt;&lt;d5p1:int&gt;67877709&lt;/d5p1:int&gt;&lt;d5p1:int&gt;-299479352&lt;/d5p1:int&gt;&lt;d5p1:int&gt;-838748226&lt;/d5p1:int&gt;&lt;d5p1:int&gt;-1716571037&lt;/d5p1:int&gt;&lt;d5p1:int&gt;-1028830027&lt;/d5p1:int&gt;&lt;d5p1:int&gt;-1452661750&lt;/d5p1:int&gt;&lt;d5p1:int&gt;-1920353285&lt;/d5p1:int&gt;&lt;d5p1:int&gt;-1539111511&lt;/d5p1:int&gt;&lt;d5p1:int&gt;1700446557&lt;/d5p1:int&gt;&lt;d5p1:int&gt;1297234665&lt;/d5p1:int&gt;&lt;d5p1:int&gt;-840190004&lt;/d5p1:int&gt;&lt;d5p1:int&gt;-1716571037&lt;/d5p1:int&gt;&lt;d5p1:int&gt;-840648767&lt;/d5p1:int&gt;&lt;d5p1:int&gt;-405350360&lt;/d5p1:int&gt;&lt;d5p1:int&gt;-1724072857&lt;/d5p1:int&gt;&lt;d5p1:int&gt;-840190004&lt;/d5p1:int&gt;&lt;d5p1:int&gt;-1694433171&lt;/d5p1:int&gt;&lt;d5p1:int&gt;-184943064&lt;/d5p1:int&gt;&lt;d5p1:int&gt;-839403577&lt;/d5p1:int&gt;&lt;d5p1:int&gt;-1741356280&lt;/d5p1:int&gt;&lt;d5p1:int&gt;596530244&lt;/d5p1:int&gt;&lt;d5p1:int&gt;-838748226&lt;/d5p1:int&gt;&lt;d5p1:int&gt;-1716571037&lt;/d5p1:int&gt;&lt;d5p1:int&gt;-840190004&lt;/d5p1:int&gt;&lt;d5p1:int&gt;1700446557&lt;/d5p1:int&gt;&lt;d5p1:int&gt;1297234665&lt;/d5p1:int&gt;&lt;d5p1:int&gt;436190446&lt;/d5p1:int&gt;&lt;d5p1:int&gt;-843663473&lt;/d5p1:int&gt;&lt;d5p1:int&gt;465698905&lt;/d5p1:int&gt;&lt;d5p1:int&gt;-840648767&lt;/d5p1:int&gt;&lt;d5p1:int&gt;-299479352&lt;/d5p1:int&gt;&lt;d5p1:int&gt;-840648767&lt;/d5p1:int&gt;&lt;d5p1:int&gt;-405350360&lt;/d5p1:int&gt;&lt;d5p1:int&gt;-1920353285&lt;/d5p1:int&gt;&lt;/d3p1:m_Item1&gt;&lt;d3p1:m_Item2 xmlns:d5p1="http://schemas.microsoft.com/2003/10/Serialization/Arrays" /&gt;&lt;/d3p1:m_Item2&gt;&lt;/P_RunsHash&gt;&lt;P_StoryType&gt;Main&lt;/P_StoryType&gt;&lt;PositionInParagraph&gt;1&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277401880&lt;/Term&gt;&lt;ParentTerm&gt;-1872639189&lt;/ParentTerm&gt;&lt;/TermsDefinedInconsistentFormatting&gt;&lt;/w:wordDocument&gt;</ReviewedTerms>
</file>

<file path=customXml/item132.xml><?xml version="1.0" encoding="utf-8"?>
<ReviewedTerms xmlns="Microsystems.TermsUsedNotDefined.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xml:space="preserve"&gt;&lt;TermsUsedNotDefined&gt;&lt;Id&gt;57a40d7c-2849-4ed1-8a31-8a05dcef0235&lt;/Id&gt;&lt;PositionedParagraphId&gt;&lt;?xml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xmlns:d3p1="http://schemas.datacontract.org/2004/07/System"&gt;&lt;d3p1:m_Item1&gt;901892661&lt;/d3p1:m_Item1&gt;&lt;d3p1:m_Item2&gt;&lt;d3p1:m_Item1 xmlns:d5p1="http://schemas.microsoft.com/2003/10/Serialization/Arrays"&gt;&lt;d5p1:int&gt;421611054&lt;/d5p1:int&gt;&lt;d5p1:int&gt;-803672335&lt;/d5p1:int&gt;&lt;d5p1:int&gt;-174551438&lt;/d5p1:int&gt;&lt;d5p1:int&gt;-1667075492&lt;/d5p1:int&gt;&lt;d5p1:int&gt;-1028830027&lt;/d5p1:int&gt;&lt;d5p1:int&gt;-1667075492&lt;/d5p1:int&gt;&lt;d5p1:int&gt;-840648767&lt;/d5p1:int&gt;&lt;d5p1:int&gt;-1694236580&lt;/d5p1:int&gt;&lt;d5p1:int&gt;699871355&lt;/d5p1:int&gt;&lt;d5p1:int&gt;-1787951688&lt;/d5p1:int&gt;&lt;d5p1:int&gt;1700839760&lt;/d5p1:int&gt;&lt;d5p1:int&gt;-399164892&lt;/d5p1:int&gt;&lt;d5p1:int&gt;-840190004&lt;/d5p1:int&gt;&lt;d5p1:int&gt;800291465&lt;/d5p1:int&gt;&lt;d5p1:int&gt;2037252898&lt;/d5p1:int&gt;&lt;d5p1:int&gt;1700839760&lt;/d5p1:int&gt;&lt;d5p1:int&gt;797640553&lt;/d5p1:int&gt;&lt;d5p1:int&gt;-180464642&lt;/d5p1:int&gt;&lt;d5p1:int&gt;-840648767&lt;/d5p1:int&gt;&lt;d5p1:int&gt;720764948&lt;/d5p1:int&gt;&lt;d5p1:int&gt;-803672335&lt;/d5p1:int&gt;&lt;d5p1:int&gt;1700839760&lt;/d5p1:int&gt;&lt;d5p1:int&gt;2001455223&lt;/d5p1:int&gt;&lt;d5p1:int&gt;-838748226&lt;/d5p1:int&gt;&lt;d5p1:int&gt;1700446557&lt;/d5p1:int&gt;&lt;d5p1:int&gt;1297234665&lt;/d5p1:int&gt;&lt;d5p1:int&gt;-1028830027&lt;/d5p1:int&gt;&lt;d5p1:int&gt;-839338047&lt;/d5p1:int&gt;&lt;d5p1:int&gt;1700446557&lt;/d5p1:int&gt;&lt;d5p1:int&gt;-1716571037&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ArrayOfParagraphIdIQ&gt;&lt;/PositionedParagraphId&gt;&lt;Term&gt;305680438&lt;/Term&gt;&lt;ParentTerm&gt;547450367&lt;/ParentTerm&gt;&lt;/TermsUsedNotDefined&gt;&lt;/w:wordDocument&gt;</ReviewedTerms>
</file>

<file path=customXml/item133.xml><?xml version="1.0" encoding="utf-8"?>
<ReviewedTerms xmlns="Microsystems.TermsUsedNotDefined.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xml:space="preserve"&gt;&lt;TermsUsedNotDefined&gt;&lt;Id&gt;5afaafbe-8051-413e-9532-3b467aa6bd68&lt;/Id&gt;&lt;PositionedParagraphId&gt;&lt;?xml version="1.0" encoding="utf-16"?&gt;&lt;ArrayOfParagraphIdIQ xmlns:i="http://www.w3.org/2001/XMLSchema-instance" xmlns="http://schemas.datacontract.org/2004/07/Microsystems.IQ.Build"&gt;&lt;ParagraphIdIQ&gt;&lt;P_RunsHash xmlns:d3p1="http://schemas.datacontract.org/2004/07/System"&gt;&lt;d3p1:m_Item1&gt;600599906&lt;/d3p1:m_Item1&gt;&lt;d3p1:m_Item2&gt;&lt;d3p1:m_Item1 xmlns:d5p1="http://schemas.microsoft.com/2003/10/Serialization/Arrays"&gt;&lt;d5p1:int&gt;1700446589&lt;/d5p1:int&gt;&lt;d5p1:int&gt;1297234665&lt;/d5p1:int&gt;&lt;d5p1:int&gt;786934084&lt;/d5p1:int&gt;&lt;d5p1:int&gt;-856043617&lt;/d5p1:int&gt;&lt;d5p1:int&gt;-1028830027&lt;/d5p1:int&gt;&lt;d5p1:int&gt;-2009218730&lt;/d5p1:int&gt;&lt;d5p1:int&gt;195802716&lt;/d5p1:int&gt;&lt;d5p1:int&gt;-1716571037&lt;/d5p1:int&gt;&lt;d5p1:int&gt;124202810&lt;/d5p1:int&gt;&lt;d5p1:int&gt;-1384929315&lt;/d5p1:int&gt;&lt;d5p1:int&gt;-1543485715&lt;/d5p1:int&gt;&lt;d5p1:int&gt;-796809355&lt;/d5p1:int&gt;&lt;d5p1:int&gt;791824360&lt;/d5p1:int&gt;&lt;d5p1:int&gt;-1524574243&lt;/d5p1:int&gt;&lt;d5p1:int&gt;1615022321&lt;/d5p1:int&gt;&lt;d5p1:int&gt;-1028830027&lt;/d5p1:int&gt;&lt;d5p1:int&gt;966820990&lt;/d5p1:int&gt;&lt;d5p1:int&gt;1810433592&lt;/d5p1:int&gt;&lt;d5p1:int&gt;1143890957&lt;/d5p1:int&gt;&lt;d5p1:int&gt;966820990&lt;/d5p1:int&gt;&lt;d5p1:int&gt;-36545175&lt;/d5p1:int&gt;&lt;d5p1:int&gt;-839338047&lt;/d5p1:int&gt;&lt;d5p1:int&gt;1016369265&lt;/d5p1:int&gt;&lt;d5p1:int&gt;-838748226&lt;/d5p1:int&gt;&lt;d5p1:int&gt;-1716571037&lt;/d5p1:int&gt;&lt;d5p1:int&gt;235787172&lt;/d5p1:int&gt;&lt;d5p1:int&gt;-1740700921&lt;/d5p1:int&gt;&lt;d5p1:int&gt;-840648767&lt;/d5p1:int&gt;&lt;d5p1:int&gt;-839338047&lt;/d5p1:int&gt;&lt;d5p1:int&gt;-840124473&lt;/d5p1:int&gt;&lt;d5p1:int&gt;-1550074726&lt;/d5p1:int&gt;&lt;d5p1:int&gt;1610810127&lt;/d5p1:int&gt;&lt;d5p1:int&gt;-1694236580&lt;/d5p1:int&gt;&lt;d5p1:int&gt;27949506&lt;/d5p1:int&gt;&lt;d5p1:int&gt;-840648767&lt;/d5p1:int&gt;&lt;d5p1:int&gt;1178749465&lt;/d5p1:int&gt;&lt;d5p1:int&gt;1534769276&lt;/d5p1:int&gt;&lt;d5p1:int&gt;-842352759&lt;/d5p1:int&gt;&lt;d5p1:int&gt;-838748226&lt;/d5p1:int&gt;&lt;d5p1:int&gt;1700446557&lt;/d5p1:int&gt;&lt;d5p1:int&gt;1297234665&lt;/d5p1:int&gt;&lt;d5p1:int&gt;-174551438&lt;/d5p1:int&gt;&lt;d5p1:int&gt;-2097252979&lt;/d5p1:int&gt;&lt;d5p1:int&gt;-1028830027&lt;/d5p1:int&gt;&lt;d5p1:int&gt;-839338047&lt;/d5p1:int&gt;&lt;d5p1:int&gt;-174551438&lt;/d5p1:int&gt;&lt;d5p1:int&gt;-1441441792&lt;/d5p1:int&gt;&lt;d5p1:int&gt;-838027300&lt;/d5p1:int&gt;&lt;d5p1:int&gt;729250605&lt;/d5p1:int&gt;&lt;d5p1:int&gt;-794029388&lt;/d5p1:int&gt;&lt;d5p1:int&gt;2037252866&lt;/d5p1:int&gt;&lt;d5p1:int&gt;-839403577&lt;/d5p1:int&gt;&lt;d5p1:int&gt;-1741356280&lt;/d5p1:int&gt;&lt;d5p1:int&gt;-842352705&lt;/d5p1:int&gt;&lt;d5p1:int&gt;-1694695326&lt;/d5p1:int&gt;&lt;d5p1:int&gt;-235427367&lt;/d5p1:int&gt;&lt;d5p1:int&gt;-840648767&lt;/d5p1:int&gt;&lt;d5p1:int&gt;-842352705&lt;/d5p1:int&gt;&lt;d5p1:int&gt;-98553228&lt;/d5p1:int&gt;&lt;d5p1:int&gt;-840124481&lt;/d5p1:int&gt;&lt;d5p1:int&gt;-2109537&lt;/d5p1:int&gt;&lt;d5p1:int&gt;-1694433184&lt;/d5p1:int&gt;&lt;d5p1:int&gt;-1741356280&lt;/d5p1:int&gt;&lt;d5p1:int&gt;-840583234&lt;/d5p1:int&gt;&lt;d5p1:int&gt;525219623&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ArrayOfParagraphIdIQ&gt;&lt;/PositionedParagraphId&gt;&lt;Term&gt;974583685&lt;/Term&gt;&lt;ParentTerm&gt;-13454818&lt;/ParentTerm&gt;&lt;/TermsUsedNotDefined&gt;&lt;/w:wordDocument&gt;</ReviewedTerms>
</file>

<file path=customXml/item134.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xml:space="preserve"&gt;&lt;TermsDefinedInconsistentFormatting&gt;&lt;Id&gt;69ec2583-2e46-44c9-80d4-74447fc52d6c&lt;/Id&gt;&lt;PositionedParagraphId&gt;&lt;?xml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xmlns:d3p1="http://schemas.datacontract.org/2004/07/System"&gt;&lt;d3p1:m_Item1&gt;-1991859439&lt;/d3p1:m_Item1&gt;&lt;d3p1:m_Item2&gt;&lt;d3p1:m_Item1 xmlns:d5p1="http://schemas.microsoft.com/2003/10/Serialization/Arrays"&gt;&lt;d5p1:int&gt;-1384929315&lt;/d5p1:int&gt;&lt;d5p1:int&gt;-1131161267&lt;/d5p1:int&gt;&lt;d5p1:int&gt;740065253&lt;/d5p1:int&gt;&lt;d5p1:int&gt;-353137042&lt;/d5p1:int&gt;&lt;d5p1:int&gt;-840583234&lt;/d5p1:int&gt;&lt;d5p1:int&gt;1985039545&lt;/d5p1:int&gt;&lt;d5p1:int&gt;-1594185929&lt;/d5p1:int&gt;&lt;d5p1:int&gt;-840648767&lt;/d5p1:int&gt;&lt;d5p1:int&gt;1700446557&lt;/d5p1:int&gt;&lt;d5p1:int&gt;1540077692&lt;/d5p1:int&gt;&lt;d5p1:int&gt;-840648767&lt;/d5p1:int&gt;&lt;d5p1:int&gt;-1945399197&lt;/d5p1:int&gt;&lt;d5p1:int&gt;-840190004&lt;/d5p1:int&gt;&lt;d5p1:int&gt;1700446557&lt;/d5p1:int&gt;&lt;d5p1:int&gt;-1716571037&lt;/d5p1:int&gt;&lt;d5p1:int&gt;-837109785&lt;/d5p1:int&gt;&lt;d5p1:int&gt;-1028830027&lt;/d5p1:int&gt;&lt;d5p1:int&gt;500408615&lt;/d5p1:int&gt;&lt;d5p1:int&gt;-840648767&lt;/d5p1:int&gt;&lt;d5p1:int&gt;1700774236&lt;/d5p1:int&gt;&lt;d5p1:int&gt;-840648767&lt;/d5p1:int&gt;&lt;d5p1:int&gt;1700446557&lt;/d5p1:int&gt;&lt;d5p1:int&gt;-1716571037&lt;/d5p1:int&gt;&lt;d5p1:int&gt;-837109785&lt;/d5p1:int&gt;&lt;d5p1:int&gt;1810433592&lt;/d5p1:int&gt;&lt;d5p1:int&gt;-803672335&lt;/d5p1:int&gt;&lt;d5p1:int&gt;-1384929315&lt;/d5p1:int&gt;&lt;d5p1:int&gt;48097586&lt;/d5p1:int&gt;&lt;d5p1:int&gt;-840648767&lt;/d5p1:int&gt;&lt;d5p1:int&gt;1700446557&lt;/d5p1:int&gt;&lt;d5p1:int&gt;-1716571037&lt;/d5p1:int&gt;&lt;d5p1:int&gt;-837109785&lt;/d5p1:int&gt;&lt;d5p1:int&gt;-353137042&lt;/d5p1:int&gt;&lt;d5p1:int&gt;-840583234&lt;/d5p1:int&gt;&lt;d5p1:int&gt;-22557786&lt;/d5p1:int&gt;&lt;d5p1:int&gt;-1028830027&lt;/d5p1:int&gt;&lt;d5p1:int&gt;1517236443&lt;/d5p1:int&gt;&lt;d5p1:int&gt;-840124473&lt;/d5p1:int&gt;&lt;d5p1:int&gt;930882207&lt;/d5p1:int&gt;&lt;d5p1:int&gt;1610810127&lt;/d5p1:int&gt;&lt;d5p1:int&gt;567290993&lt;/d5p1:int&gt;&lt;d5p1:int&gt;-842352745&lt;/d5p1:int&gt;&lt;d5p1:int&gt;-840648767&lt;/d5p1:int&gt;&lt;d5p1:int&gt;1178749465&lt;/d5p1:int&gt;&lt;d5p1:int&gt;135311707&lt;/d5p1:int&gt;&lt;d5p1:int&gt;-842352753&lt;/d5p1:int&gt;&lt;d5p1:int&gt;-1028830027&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-2069032310&lt;/Term&gt;&lt;ParentTerm&gt;-921250684&lt;/ParentTerm&gt;&lt;/TermsDefinedInconsistentFormatting&gt;&lt;/w:wordDocument&gt;</ReviewedTerms>
</file>

<file path=customXml/item135.xml><?xml version="1.0" encoding="utf-8"?>
<ReviewedTerms xmlns="Microsystems.TermsUsedNotDefined.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xml:space="preserve"&gt;&lt;TermsUsedNotDefined&gt;&lt;Id&gt;ae20f0ce-a260-4971-a835-103a215056eb&lt;/Id&gt;&lt;PositionedParagraphId&gt;&lt;?xml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xmlns:d3p1="http://schemas.datacontract.org/2004/07/System"&gt;&lt;d3p1:m_Item1&gt;1481107300&lt;/d3p1:m_Item1&gt;&lt;d3p1:m_Item2&gt;&lt;d3p1:m_Item1 xmlns:d5p1="http://schemas.microsoft.com/2003/10/Serialization/Arrays"&gt;&lt;d5p1:int&gt;1700446557&lt;/d5p1:int&gt;&lt;d5p1:int&gt;-1716571037&lt;/d5p1:int&gt;&lt;d5p1:int&gt;786934084&lt;/d5p1:int&gt;&lt;d5p1:int&gt;-2009218730&lt;/d5p1:int&gt;&lt;d5p1:int&gt;1700446557&lt;/d5p1:int&gt;&lt;d5p1:int&gt;1297234665&lt;/d5p1:int&gt;&lt;d5p1:int&gt;1126128944&lt;/d5p1:int&gt;&lt;d5p1:int&gt;-840648767&lt;/d5p1:int&gt;&lt;d5p1:int&gt;-1694236580&lt;/d5p1:int&gt;&lt;d5p1:int&gt;-1928479927&lt;/d5p1:int&gt;&lt;d5p1:int&gt;-1028830027&lt;/d5p1:int&gt;&lt;d5p1:int&gt;-415144616&lt;/d5p1:int&gt;&lt;d5p1:int&gt;2049949208&lt;/d5p1:int&gt;&lt;d5p1:int&gt;-1875180787&lt;/d5p1:int&gt;&lt;d5p1:int&gt;1178749465&lt;/d5p1:int&gt;&lt;d5p1:int&gt;785359320&lt;/d5p1:int&gt;&lt;d5p1:int&gt;-1028830027&lt;/d5p1:int&gt;&lt;d5p1:int&gt;729250605&lt;/d5p1:int&gt;&lt;d5p1:int&gt;-698068542&lt;/d5p1:int&gt;&lt;d5p1:int&gt;-787437456&lt;/d5p1:int&gt;&lt;d5p1:int&gt;1610810127&lt;/d5p1:int&gt;&lt;d5p1:int&gt;1700446557&lt;/d5p1:int&gt;&lt;d5p1:int&gt;1297234665&lt;/d5p1:int&gt;&lt;d5p1:int&gt;2048131319&lt;/d5p1:int&gt;&lt;d5p1:int&gt;-1694236580&lt;/d5p1:int&gt;&lt;d5p1:int&gt;1084336513&lt;/d5p1:int&gt;&lt;d5p1:int&gt;-840190004&lt;/d5p1:int&gt;&lt;d5p1:int&gt;1700446557&lt;/d5p1:int&gt;&lt;d5p1:int&gt;-1718414246&lt;/d5p1:int&gt;&lt;d5p1:int&gt;-1762385362&lt;/d5p1:int&gt;&lt;d5p1:int&gt;-1028830027&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-561320955&lt;/Term&gt;&lt;ParentTerm&gt;67432704&lt;/ParentTerm&gt;&lt;/TermsUsedNotDefined&gt;&lt;/w:wordDocument&gt;</ReviewedTerms>
</file>

<file path=customXml/item136.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xml:space="preserve"&gt;&lt;TermsDefinedInconsistentFormatting&gt;&lt;Id&gt;d72fcd03-9ea7-4f47-b5cf-47154c6cc5a3&lt;/Id&gt;&lt;PositionedParagraphId&gt;&lt;?xml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xmlns:d3p1="http://schemas.datacontract.org/2004/07/System"&gt;&lt;d3p1:m_Item1&gt;488044460&lt;/d3p1:m_Item1&gt;&lt;d3p1:m_Item2&gt;&lt;d3p1:m_Item1 xmlns:d5p1="http://schemas.microsoft.com/2003/10/Serialization/Arrays"&gt;&lt;d5p1:int&gt;1700446589&lt;/d5p1:int&gt;&lt;d5p1:int&gt;436589667&lt;/d5p1:int&gt;&lt;d5p1:int&gt;-840648767&lt;/d5p1:int&gt;&lt;d5p1:int&gt;1178749465&lt;/d5p1:int&gt;&lt;d5p1:int&gt;577016746&lt;/d5p1:int&gt;&lt;d5p1:int&gt;1700839760&lt;/d5p1:int&gt;&lt;d5p1:int&gt;-1462935310&lt;/d5p1:int&gt;&lt;d5p1:int&gt;-1028830027&lt;/d5p1:int&gt;&lt;d5p1:int&gt;-1694433184&lt;/d5p1:int&gt;&lt;d5p1:int&gt;-1741356280&lt;/d5p1:int&gt;&lt;d5p1:int&gt;-840583234&lt;/d5p1:int&gt;&lt;d5p1:int&gt;390166211&lt;/d5p1:int&gt;&lt;d5p1:int&gt;-838748226&lt;/d5p1:int&gt;&lt;d5p1:int&gt;1700446557&lt;/d5p1:int&gt;&lt;d5p1:int&gt;1297234665&lt;/d5p1:int&gt;&lt;d5p1:int&gt;-1324006566&lt;/d5p1:int&gt;&lt;d5p1:int&gt;1700446557&lt;/d5p1:int&gt;&lt;d5p1:int&gt;2017658149&lt;/d5p1:int&gt;&lt;d5p1:int&gt;-1552177916&lt;/d5p1:int&gt;&lt;d5p1:int&gt;1207103702&lt;/d5p1:int&gt;&lt;d5p1:int&gt;-840648767&lt;/d5p1:int&gt;&lt;d5p1:int&gt;1700446557&lt;/d5p1:int&gt;&lt;d5p1:int&gt;-1716571037&lt;/d5p1:int&gt;&lt;d5p1:int&gt;-1028830027&lt;/d5p1:int&gt;&lt;d5p1:int&gt;1700446557&lt;/d5p1:int&gt;&lt;d5p1:int&gt;436589667&lt;/d5p1:int&gt;&lt;d5p1:int&gt;-840648767&lt;/d5p1:int&gt;&lt;d5p1:int&gt;1534769276&lt;/d5p1:int&gt;&lt;d5p1:int&gt;-842352745&lt;/d5p1:int&gt;&lt;d5p1:int&gt;-840648767&lt;/d5p1:int&gt;&lt;d5p1:int&gt;1178749465&lt;/d5p1:int&gt;&lt;d5p1:int&gt;785359320&lt;/d5p1:int&gt;&lt;d5p1:int&gt;1657858264&lt;/d5p1:int&gt;&lt;d5p1:int&gt;-840190004&lt;/d5p1:int&gt;&lt;d5p1:int&gt;1178749465&lt;/d5p1:int&gt;&lt;d5p1:int&gt;577016746&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399854776&lt;/Term&gt;&lt;ParentTerm&gt;-921250684&lt;/ParentTerm&gt;&lt;/TermsDefinedInconsistentFormatting&gt;&lt;/w:wordDocument&gt;</ReviewedTerms>
</file>

<file path=customXml/item137.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xml:space="preserve"&gt;&lt;TermsDefinedInconsistentFormatting&gt;&lt;Id&gt;6eed04c7-cb47-4b7d-9baa-f56a2d6d0c69&lt;/Id&gt;&lt;PositionedParagraphId&gt;&lt;?xml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xmlns:d3p1="http://schemas.datacontract.org/2004/07/System"&gt;&lt;d3p1:m_Item1&gt;947713523&lt;/d3p1:m_Item1&gt;&lt;d3p1:m_Item2&gt;&lt;d3p1:m_Item1 xmlns:d5p1="http://schemas.microsoft.com/2003/10/Serialization/Arrays"&gt;&lt;d5p1:int&gt;1250259354&lt;/d5p1:int&gt;&lt;d5p1:int&gt;-840190004&lt;/d5p1:int&gt;&lt;d5p1:int&gt;1540077692&lt;/d5p1:int&gt;&lt;d5p1:int&gt;1521530787&lt;/d5p1:int&gt;&lt;d5p1:int&gt;-1028830027&lt;/d5p1:int&gt;&lt;d5p1:int&gt;1139193763&lt;/d5p1:int&gt;&lt;d5p1:int&gt;1700446557&lt;/d5p1:int&gt;&lt;d5p1:int&gt;-565695115&lt;/d5p1:int&gt;&lt;d5p1:int&gt;-840648767&lt;/d5p1:int&gt;&lt;d5p1:int&gt;1700446557&lt;/d5p1:int&gt;&lt;d5p1:int&gt;1297234665&lt;/d5p1:int&gt;&lt;d5p1:int&gt;-840124473&lt;/d5p1:int&gt;&lt;d5p1:int&gt;-98553228&lt;/d5p1:int&gt;&lt;d5p1:int&gt;1212291548&lt;/d5p1:int&gt;&lt;d5p1:int&gt;1810433592&lt;/d5p1:int&gt;&lt;d5p1:int&gt;-1579537633&lt;/d5p1:int&gt;&lt;d5p1:int&gt;-839338047&lt;/d5p1:int&gt;&lt;d5p1:int&gt;27949506&lt;/d5p1:int&gt;&lt;d5p1:int&gt;-840648767&lt;/d5p1:int&gt;&lt;d5p1:int&gt;530331347&lt;/d5p1:int&gt;&lt;d5p1:int&gt;-1963851006&lt;/d5p1:int&gt;&lt;d5p1:int&gt;-722907431&lt;/d5p1:int&gt;&lt;d5p1:int&gt;-839338047&lt;/d5p1:int&gt;&lt;d5p1:int&gt;1555900347&lt;/d5p1:int&gt;&lt;d5p1:int&gt;-840124473&lt;/d5p1:int&gt;&lt;d5p1:int&gt;-1550074726&lt;/d5p1:int&gt;&lt;d5p1:int&gt;1610810127&lt;/d5p1:int&gt;&lt;d5p1:int&gt;1178749465&lt;/d5p1:int&gt;&lt;d5p1:int&gt;785359320&lt;/d5p1:int&gt;&lt;d5p1:int&gt;-1862562185&lt;/d5p1:int&gt;&lt;d5p1:int&gt;1579609841&lt;/d5p1:int&gt;&lt;d5p1:int&gt;-803672335&lt;/d5p1:int&gt;&lt;d5p1:int&gt;235787172&lt;/d5p1:int&gt;&lt;d5p1:int&gt;797640553&lt;/d5p1:int&gt;&lt;d5p1:int&gt;1534769276&lt;/d5p1:int&gt;&lt;d5p1:int&gt;405261260&lt;/d5p1:int&gt;&lt;d5p1:int&gt;786934084&lt;/d5p1:int&gt;&lt;d5p1:int&gt;-840583234&lt;/d5p1:int&gt;&lt;d5p1:int&gt;-304042551&lt;/d5p1:int&gt;&lt;d5p1:int&gt;-840190004&lt;/d5p1:int&gt;&lt;d5p1:int&gt;1700446557&lt;/d5p1:int&gt;&lt;d5p1:int&gt;-565662315&lt;/d5p1:int&gt;&lt;d5p1:int&gt;227881143&lt;/d5p1:int&gt;&lt;d5p1:int&gt;-1192574246&lt;/d5p1:int&gt;&lt;d5p1:int&gt;-1741749485&lt;/d5p1:int&gt;&lt;d5p1:int&gt;-1740700921&lt;/d5p1:int&gt;&lt;d5p1:int&gt;-840124473&lt;/d5p1:int&gt;&lt;d5p1:int&gt;1700446557&lt;/d5p1:int&gt;&lt;d5p1:int&gt;-98552236&lt;/d5p1:int&gt;&lt;d5p1:int&gt;2037252898&lt;/d5p1:int&gt;&lt;/d3p1:m_Item1&gt;&lt;d3p1:m_Item2 xmlns:d5p1="http://schemas.microsoft.com/2003/10/Serialization/Arrays" /&gt;&lt;/d3p1:m_Item2&gt;&lt;/P_RunsHash&gt;&lt;P_StoryType&gt;Main&lt;/P_StoryType&gt;&lt;PositionInParagraph&gt;1&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2097553487&lt;/Term&gt;&lt;ParentTerm&gt;-921250684&lt;/ParentTerm&gt;&lt;/TermsDefinedInconsistentFormatting&gt;&lt;/w:wordDocument&gt;</ReviewedTerms>
</file>

<file path=customXml/item138.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xml:space="preserve"&gt;&lt;TermsDefinedInconsistentFormatting&gt;&lt;Id&gt;adf92fb5-a01c-434f-9a75-593f8ebb5131&lt;/Id&gt;&lt;PositionedParagraphId&gt;&lt;?xml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0&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xmlns:d3p1="http://schemas.datacontract.org/2004/07/System"&gt;&lt;d3p1:m_Item1&gt;-2137571480&lt;/d3p1:m_Item1&gt;&lt;d3p1:m_Item2&gt;&lt;d3p1:m_Item1 xmlns:d5p1="http://schemas.microsoft.com/2003/10/Serialization/Arrays"&gt;&lt;d5p1:int&gt;-1716571037&lt;/d5p1:int&gt;&lt;d5p1:int&gt;411238890&lt;/d5p1:int&gt;&lt;d5p1:int&gt;-840190004&lt;/d5p1:int&gt;&lt;d5p1:int&gt;-1694433171&lt;/d5p1:int&gt;&lt;d5p1:int&gt;-1694236580&lt;/d5p1:int&gt;&lt;d5p1:int&gt;231081015&lt;/d5p1:int&gt;&lt;d5p1:int&gt;-457625694&lt;/d5p1:int&gt;&lt;d5p1:int&gt;2097574528&lt;/d5p1:int&gt;&lt;d5p1:int&gt;-838748226&lt;/d5p1:int&gt;&lt;d5p1:int&gt;1700446557&lt;/d5p1:int&gt;&lt;d5p1:int&gt;1297234665&lt;/d5p1:int&gt;&lt;d5p1:int&gt;436190446&lt;/d5p1:int&gt;&lt;d5p1:int&gt;-843401331&lt;/d5p1:int&gt;&lt;d5p1:int&gt;465698905&lt;/d5p1:int&gt;&lt;d5p1:int&gt;-1452661750&lt;/d5p1:int&gt;&lt;d5p1:int&gt;1700446557&lt;/d5p1:int&gt;&lt;d5p1:int&gt;-1920740948&lt;/d5p1:int&gt;&lt;d5p1:int&gt;1198369682&lt;/d5p1:int&gt;&lt;d5p1:int&gt;-1694433159&lt;/d5p1:int&gt;&lt;d5p1:int&gt;67877709&lt;/d5p1:int&gt;&lt;d5p1:int&gt;-299479352&lt;/d5p1:int&gt;&lt;d5p1:int&gt;-838748226&lt;/d5p1:int&gt;&lt;d5p1:int&gt;1700446557&lt;/d5p1:int&gt;&lt;d5p1:int&gt;-1716571037&lt;/d5p1:int&gt;&lt;d5p1:int&gt;-1028830027&lt;/d5p1:int&gt;&lt;d5p1:int&gt;-1452661750&lt;/d5p1:int&gt;&lt;d5p1:int&gt;-1920353285&lt;/d5p1:int&gt;&lt;d5p1:int&gt;-1539111511&lt;/d5p1:int&gt;&lt;d5p1:int&gt;1700446557&lt;/d5p1:int&gt;&lt;d5p1:int&gt;1297234665&lt;/d5p1:int&gt;&lt;d5p1:int&gt;-840190004&lt;/d5p1:int&gt;&lt;d5p1:int&gt;1700446557&lt;/d5p1:int&gt;&lt;d5p1:int&gt;-1716571037&lt;/d5p1:int&gt;&lt;d5p1:int&gt;-840648767&lt;/d5p1:int&gt;&lt;d5p1:int&gt;-405350360&lt;/d5p1:int&gt;&lt;d5p1:int&gt;-1724072857&lt;/d5p1:int&gt;&lt;d5p1:int&gt;-840190004&lt;/d5p1:int&gt;&lt;d5p1:int&gt;-1694433171&lt;/d5p1:int&gt;&lt;d5p1:int&gt;-184943064&lt;/d5p1:int&gt;&lt;d5p1:int&gt;-839403577&lt;/d5p1:int&gt;&lt;d5p1:int&gt;-1741356280&lt;/d5p1:int&gt;&lt;d5p1:int&gt;596530244&lt;/d5p1:int&gt;&lt;d5p1:int&gt;-838748226&lt;/d5p1:int&gt;&lt;d5p1:int&gt;1700446557&lt;/d5p1:int&gt;&lt;d5p1:int&gt;-1716571037&lt;/d5p1:int&gt;&lt;d5p1:int&gt;-840190004&lt;/d5p1:int&gt;&lt;d5p1:int&gt;1700446557&lt;/d5p1:int&gt;&lt;d5p1:int&gt;1297234665&lt;/d5p1:int&gt;&lt;d5p1:int&gt;436190446&lt;/d5p1:int&gt;&lt;d5p1:int&gt;-843663473&lt;/d5p1:int&gt;&lt;d5p1:int&gt;465698905&lt;/d5p1:int&gt;&lt;d5p1:int&gt;-840648767&lt;/d5p1:int&gt;&lt;d5p1:int&gt;-299479352&lt;/d5p1:int&gt;&lt;d5p1:int&gt;-840648767&lt;/d5p1:int&gt;&lt;d5p1:int&gt;-405350360&lt;/d5p1:int&gt;&lt;d5p1:int&gt;-1920353285&lt;/d5p1:int&gt;&lt;/d3p1:m_Item1&gt;&lt;d3p1:m_Item2 xmlns:d5p1="http://schemas.microsoft.com/2003/10/Serialization/Arrays" /&gt;&lt;/d3p1:m_Item2&gt;&lt;/P_RunsHash&gt;&lt;P_StoryType&gt;Main&lt;/P_StoryType&gt;&lt;PositionInParagraph&gt;1&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1922043153&lt;/Term&gt;&lt;ParentTerm&gt;-1872639189&lt;/ParentTerm&gt;&lt;/TermsDefinedInconsistentFormatting&gt;&lt;/w:wordDocument&gt;</ReviewedTerms>
</file>

<file path=customXml/item139.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xml:space="preserve"&gt;&lt;TermsDefinedInconsistentFormatting&gt;&lt;Id&gt;7640a455-d392-4200-8d43-311f05f217f2&lt;/Id&gt;&lt;PositionedParagraphId&gt;&lt;?xml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0&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xmlns:d3p1="http://schemas.datacontract.org/2004/07/System"&gt;&lt;d3p1:m_Item1&gt;-1031577564&lt;/d3p1:m_Item1&gt;&lt;d3p1:m_Item2&gt;&lt;d3p1:m_Item1 xmlns:d5p1="http://schemas.microsoft.com/2003/10/Serialization/Arrays"&gt;&lt;d5p1:int&gt;-1324005574&lt;/d5p1:int&gt;&lt;d5p1:int&gt;1277077601&lt;/d5p1:int&gt;&lt;d5p1:int&gt;-1694236580&lt;/d5p1:int&gt;&lt;d5p1:int&gt;-1862562185&lt;/d5p1:int&gt;&lt;d5p1:int&gt;742876383&lt;/d5p1:int&gt;&lt;d5p1:int&gt;-839338047&lt;/d5p1:int&gt;&lt;d5p1:int&gt;-1135159615&lt;/d5p1:int&gt;&lt;d5p1:int&gt;-1221989295&lt;/d5p1:int&gt;&lt;d5p1:int&gt;-840190004&lt;/d5p1:int&gt;&lt;d5p1:int&gt;-839469113&lt;/d5p1:int&gt;&lt;d5p1:int&gt;436976348&lt;/d5p1:int&gt;&lt;d5p1:int&gt;18274493&lt;/d5p1:int&gt;&lt;d5p1:int&gt;-1694433184&lt;/d5p1:int&gt;&lt;d5p1:int&gt;-1285547494&lt;/d5p1:int&gt;&lt;d5p1:int&gt;1178749465&lt;/d5p1:int&gt;&lt;d5p1:int&gt;785359320&lt;/d5p1:int&gt;&lt;d5p1:int&gt;1610810127&lt;/d5p1:int&gt;&lt;d5p1:int&gt;-615184435&lt;/d5p1:int&gt;&lt;d5p1:int&gt;1936059840&lt;/d5p1:int&gt;&lt;d5p1:int&gt;-838748226&lt;/d5p1:int&gt;&lt;d5p1:int&gt;-740252595&lt;/d5p1:int&gt;&lt;d5p1:int&gt;-1552177916&lt;/d5p1:int&gt;&lt;d5p1:int&gt;-1920353285&lt;/d5p1:int&gt;&lt;d5p1:int&gt;-840190004&lt;/d5p1:int&gt;&lt;d5p1:int&gt;1700446557&lt;/d5p1:int&gt;&lt;d5p1:int&gt;-1862562185&lt;/d5p1:int&gt;&lt;d5p1:int&gt;-840648767&lt;/d5p1:int&gt;&lt;d5p1:int&gt;-1741356280&lt;/d5p1:int&gt;&lt;d5p1:int&gt;1984466543&lt;/d5p1:int&gt;&lt;d5p1:int&gt;1579609841&lt;/d5p1:int&gt;&lt;d5p1:int&gt;-843401331&lt;/d5p1:int&gt;&lt;d5p1:int&gt;465698905&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-1899977394&lt;/Term&gt;&lt;ParentTerm&gt;-1872639189&lt;/ParentTerm&gt;&lt;/TermsDefinedInconsistentFormatting&gt;&lt;/w:wordDocument&gt;</ReviewedTerms>
</file>

<file path=customXml/item14.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xml:space="preserve"&gt;&lt;TermsDefinedInconsistentFormatting&gt;&lt;Id&gt;ea84196a-f56a-4b3c-a783-05470c6a583f&lt;/Id&gt;&lt;PositionedParagraphId&gt;&lt;?xml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xmlns:d3p1="http://schemas.datacontract.org/2004/07/System"&gt;&lt;d3p1:m_Item1&gt;-829905149&lt;/d3p1:m_Item1&gt;&lt;d3p1:m_Item2&gt;&lt;d3p1:m_Item1 xmlns:d5p1="http://schemas.microsoft.com/2003/10/Serialization/Arrays"&gt;&lt;d5p1:int&gt;1700446589&lt;/d5p1:int&gt;&lt;d5p1:int&gt;-180464642&lt;/d5p1:int&gt;&lt;d5p1:int&gt;-840648767&lt;/d5p1:int&gt;&lt;d5p1:int&gt;720764948&lt;/d5p1:int&gt;&lt;d5p1:int&gt;-840124473&lt;/d5p1:int&gt;&lt;d5p1:int&gt;1178749465&lt;/d5p1:int&gt;&lt;d5p1:int&gt;1534769276&lt;/d5p1:int&gt;&lt;d5p1:int&gt;-843401329&lt;/d5p1:int&gt;&lt;d5p1:int&gt;-840190020&lt;/d5p1:int&gt;&lt;d5p1:int&gt;-1741356280&lt;/d5p1:int&gt;&lt;d5p1:int&gt;130398933&lt;/d5p1:int&gt;&lt;d5p1:int&gt;-840190004&lt;/d5p1:int&gt;&lt;d5p1:int&gt;-1694236580&lt;/d5p1:int&gt;&lt;d5p1:int&gt;-1462902510&lt;/d5p1:int&gt;&lt;d5p1:int&gt;-1394266293&lt;/d5p1:int&gt;&lt;d5p1:int&gt;1240007668&lt;/d5p1:int&gt;&lt;d5p1:int&gt;1700446557&lt;/d5p1:int&gt;&lt;d5p1:int&gt;18274493&lt;/d5p1:int&gt;&lt;d5p1:int&gt;-803672335&lt;/d5p1:int&gt;&lt;d5p1:int&gt;2002995271&lt;/d5p1:int&gt;&lt;d5p1:int&gt;-840190004&lt;/d5p1:int&gt;&lt;d5p1:int&gt;502507506&lt;/d5p1:int&gt;&lt;d5p1:int&gt;-839338047&lt;/d5p1:int&gt;&lt;d5p1:int&gt;1700774236&lt;/d5p1:int&gt;&lt;d5p1:int&gt;-222457583&lt;/d5p1:int&gt;&lt;d5p1:int&gt;-392493636&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1251935307&lt;/Term&gt;&lt;ParentTerm&gt;-921250684&lt;/ParentTerm&gt;&lt;/TermsDefinedInconsistentFormatting&gt;&lt;/w:wordDocument&gt;</ReviewedTerms>
</file>

<file path=customXml/item140.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xml:space="preserve"&gt;&lt;TermsDefinedInconsistentFormatting&gt;&lt;Id&gt;eae4b999-a496-4791-951c-e81952933744&lt;/Id&gt;&lt;PositionedParagraphId&gt;&lt;?xml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xmlns:d3p1="http://schemas.datacontract.org/2004/07/System"&gt;&lt;d3p1:m_Item1&gt;-862353502&lt;/d3p1:m_Item1&gt;&lt;d3p1:m_Item2&gt;&lt;d3p1:m_Item1 xmlns:d5p1="http://schemas.microsoft.com/2003/10/Serialization/Arrays"&gt;&lt;d5p1:int&gt;-840124479&lt;/d5p1:int&gt;&lt;d5p1:int&gt;-1694433191&lt;/d5p1:int&gt;&lt;d5p1:int&gt;-840648767&lt;/d5p1:int&gt;&lt;d5p1:int&gt;-843401330&lt;/d5p1:int&gt;&lt;/d3p1:m_Item1&gt;&lt;d3p1:m_Item2 xmlns:d5p1="http://schemas.microsoft.com/2003/10/Serialization/Arrays" /&gt;&lt;/d3p1:m_Item2&gt;&lt;/P_RunsHash&gt;&lt;P_StoryType&gt;Main&lt;/P_StoryType&gt;&lt;PositionInParagraph&gt;0&lt;/PositionInParagraph&gt;&lt;RunDetail&gt;&lt;/RunDetail&gt;&lt;Selected&gt;true&lt;/Selected&gt;&lt;T_Column&gt;2&lt;/T_Column&gt;&lt;T_Row&gt;0&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-322032456&lt;/Term&gt;&lt;ParentTerm&gt;-1872639189&lt;/ParentTerm&gt;&lt;/TermsDefinedInconsistentFormatting&gt;&lt;/w:wordDocument&gt;</ReviewedTerms>
</file>

<file path=customXml/item141.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xml:space="preserve"&gt;&lt;TermsDefinedInconsistentFormatting&gt;&lt;Id&gt;6ed5845c-7754-4cdf-bdac-c2504cba7e0c&lt;/Id&gt;&lt;PositionedParagraphId&gt;&lt;?xml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xmlns:d3p1="http://schemas.datacontract.org/2004/07/System"&gt;&lt;d3p1:m_Item1&gt;1037086861&lt;/d3p1:m_Item1&gt;&lt;d3p1:m_Item2&gt;&lt;d3p1:m_Item1 xmlns:d5p1="http://schemas.microsoft.com/2003/10/Serialization/Arrays"&gt;&lt;d5p1:int&gt;1700446589&lt;/d5p1:int&gt;&lt;d5p1:int&gt;1297234665&lt;/d5p1:int&gt;&lt;d5p1:int&gt;-1100426718&lt;/d5p1:int&gt;&lt;d5p1:int&gt;-840190004&lt;/d5p1:int&gt;&lt;d5p1:int&gt;-856043617&lt;/d5p1:int&gt;&lt;d5p1:int&gt;-1716571037&lt;/d5p1:int&gt;&lt;d5p1:int&gt;-1028830027&lt;/d5p1:int&gt;&lt;d5p1:int&gt;-2009218730&lt;/d5p1:int&gt;&lt;d5p1:int&gt;-839469113&lt;/d5p1:int&gt;&lt;d5p1:int&gt;195802716&lt;/d5p1:int&gt;&lt;d5p1:int&gt;-839469121&lt;/d5p1:int&gt;&lt;d5p1:int&gt;-1384929315&lt;/d5p1:int&gt;&lt;d5p1:int&gt;-1113860340&lt;/d5p1:int&gt;&lt;d5p1:int&gt;124202810&lt;/d5p1:int&gt;&lt;d5p1:int&gt;-1694236580&lt;/d5p1:int&gt;&lt;d5p1:int&gt;791824360&lt;/d5p1:int&gt;&lt;d5p1:int&gt;-1524574243&lt;/d5p1:int&gt;&lt;d5p1:int&gt;-796809355&lt;/d5p1:int&gt;&lt;d5p1:int&gt;-1543485715&lt;/d5p1:int&gt;&lt;d5p1:int&gt;-839338047&lt;/d5p1:int&gt;&lt;d5p1:int&gt;966820990&lt;/d5p1:int&gt;&lt;d5p1:int&gt;1810433592&lt;/d5p1:int&gt;&lt;d5p1:int&gt;-226844306&lt;/d5p1:int&gt;&lt;d5p1:int&gt;1143890957&lt;/d5p1:int&gt;&lt;d5p1:int&gt;966820990&lt;/d5p1:int&gt;&lt;d5p1:int&gt;1016369265&lt;/d5p1:int&gt;&lt;d5p1:int&gt;-838748226&lt;/d5p1:int&gt;&lt;d5p1:int&gt;1700446557&lt;/d5p1:int&gt;&lt;d5p1:int&gt;-1716571037&lt;/d5p1:int&gt;&lt;d5p1:int&gt;-839338047&lt;/d5p1:int&gt;&lt;d5p1:int&gt;1390811594&lt;/d5p1:int&gt;&lt;d5p1:int&gt;1240007668&lt;/d5p1:int&gt;&lt;d5p1:int&gt;1700446557&lt;/d5p1:int&gt;&lt;d5p1:int&gt;-1716571037&lt;/d5p1:int&gt;&lt;d5p1:int&gt;-1694433184&lt;/d5p1:int&gt;&lt;d5p1:int&gt;-792883062&lt;/d5p1:int&gt;&lt;d5p1:int&gt;-360470421&lt;/d5p1:int&gt;&lt;d5p1:int&gt;1610810127&lt;/d5p1:int&gt;&lt;d5p1:int&gt;573465220&lt;/d5p1:int&gt;&lt;d5p1:int&gt;-840190004&lt;/d5p1:int&gt;&lt;d5p1:int&gt;-1694236580&lt;/d5p1:int&gt;&lt;d5p1:int&gt;-1412802023&lt;/d5p1:int&gt;&lt;d5p1:int&gt;-101395334&lt;/d5p1:int&gt;&lt;d5p1:int&gt;1047035655&lt;/d5p1:int&gt;&lt;d5p1:int&gt;-795695243&lt;/d5p1:int&gt;&lt;d5p1:int&gt;-839338047&lt;/d5p1:int&gt;&lt;d5p1:int&gt;-1862562185&lt;/d5p1:int&gt;&lt;d5p1:int&gt;-795695243&lt;/d5p1:int&gt;&lt;d5p1:int&gt;668352330&lt;/d5p1:int&gt;&lt;d5p1:int&gt;-840190004&lt;/d5p1:int&gt;&lt;d5p1:int&gt;1700446557&lt;/d5p1:int&gt;&lt;d5p1:int&gt;2001579620&lt;/d5p1:int&gt;&lt;d5p1:int&gt;-612661490&lt;/d5p1:int&gt;&lt;d5p1:int&gt;-838748226&lt;/d5p1:int&gt;&lt;d5p1:int&gt;1700446557&lt;/d5p1:int&gt;&lt;d5p1:int&gt;1297234665&lt;/d5p1:int&gt;&lt;d5p1:int&gt;-840124473&lt;/d5p1:int&gt;&lt;d5p1:int&gt;1700446557&lt;/d5p1:int&gt;&lt;d5p1:int&gt;-774109&lt;/d5p1:int&gt;&lt;d5p1:int&gt;-840648767&lt;/d5p1:int&gt;&lt;d5p1:int&gt;-1183383288&lt;/d5p1:int&gt;&lt;d5p1:int&gt;1700446557&lt;/d5p1:int&gt;&lt;d5p1:int&gt;1876247433&lt;/d5p1:int&gt;&lt;d5p1:int&gt;1700446589&lt;/d5p1:int&gt;&lt;d5p1:int&gt;-624939918&lt;/d5p1:int&gt;&lt;d5p1:int&gt;-565695115&lt;/d5p1:int&gt;&lt;d5p1:int&gt;797640553&lt;/d5p1:int&gt;&lt;d5p1:int&gt;1178749465&lt;/d5p1:int&gt;&lt;d5p1:int&gt;1534769276&lt;/d5p1:int&gt;&lt;d5p1:int&gt;405261260&lt;/d5p1:int&gt;&lt;d5p1:int&gt;-839403577&lt;/d5p1:int&gt;&lt;d5p1:int&gt;-1741356280&lt;/d5p1:int&gt;&lt;d5p1:int&gt;-304042551&lt;/d5p1:int&gt;&lt;d5p1:int&gt;-838748226&lt;/d5p1:int&gt;&lt;d5p1:int&gt;1700446557&lt;/d5p1:int&gt;&lt;d5p1:int&gt;1199833359&lt;/d5p1:int&gt;&lt;d5p1:int&gt;-840648767&lt;/d5p1:int&gt;&lt;d5p1:int&gt;1534769276&lt;/d5p1:int&gt;&lt;d5p1:int&gt;-843794545&lt;/d5p1:int&gt;&lt;/d3p1:m_Item1&gt;&lt;d3p1:m_Item2 xmlns:d5p1="http://schemas.microsoft.com/2003/10/Serialization/Arrays" /&gt;&lt;/d3p1:m_Item2&gt;&lt;/P_RunsHash&gt;&lt;P_StoryType&gt;Main&lt;/P_StoryType&gt;&lt;PositionInParagraph&gt;1&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-1988662208&lt;/Term&gt;&lt;ParentTerm&gt;-921250684&lt;/ParentTerm&gt;&lt;/TermsDefinedInconsistentFormatting&gt;&lt;/w:wordDocument&gt;</ReviewedTerms>
</file>

<file path=customXml/item142.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xml:space="preserve"&gt;&lt;TermsDefinedInconsistentFormatting&gt;&lt;Id&gt;df5428b1-382f-4a34-964d-ede4f015dc0f&lt;/Id&gt;&lt;PositionedParagraphId&gt;&lt;?xml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xmlns:d3p1="http://schemas.datacontract.org/2004/07/System"&gt;&lt;d3p1:m_Item1&gt;-629596254&lt;/d3p1:m_Item1&gt;&lt;d3p1:m_Item2&gt;&lt;d3p1:m_Item1 xmlns:d5p1="http://schemas.microsoft.com/2003/10/Serialization/Arrays"&gt;&lt;d5p1:int&gt;-1452628950&lt;/d5p1:int&gt;&lt;d5p1:int&gt;1700446557&lt;/d5p1:int&gt;&lt;d5p1:int&gt;-1160069800&lt;/d5p1:int&gt;&lt;d5p1:int&gt;-840648767&lt;/d5p1:int&gt;&lt;d5p1:int&gt;1700446557&lt;/d5p1:int&gt;&lt;d5p1:int&gt;1984715175&lt;/d5p1:int&gt;&lt;d5p1:int&gt;-101395334&lt;/d5p1:int&gt;&lt;d5p1:int&gt;1700446557&lt;/d5p1:int&gt;&lt;d5p1:int&gt;1297234665&lt;/d5p1:int&gt;&lt;d5p1:int&gt;786934084&lt;/d5p1:int&gt;&lt;d5p1:int&gt;-1028830027&lt;/d5p1:int&gt;&lt;d5p1:int&gt;786934084&lt;/d5p1:int&gt;&lt;d5p1:int&gt;1250563647&lt;/d5p1:int&gt;&lt;d5p1:int&gt;-803672335&lt;/d5p1:int&gt;&lt;d5p1:int&gt;1700446557&lt;/d5p1:int&gt;&lt;d5p1:int&gt;-1667042948&lt;/d5p1:int&gt;&lt;d5p1:int&gt;-869937468&lt;/d5p1:int&gt;&lt;d5p1:int&gt;432758916&lt;/d5p1:int&gt;&lt;d5p1:int&gt;-1694236580&lt;/d5p1:int&gt;&lt;d5p1:int&gt;-1462902510&lt;/d5p1:int&gt;&lt;d5p1:int&gt;-1394266293&lt;/d5p1:int&gt;&lt;d5p1:int&gt;-1028830027&lt;/d5p1:int&gt;&lt;d5p1:int&gt;-1694236580&lt;/d5p1:int&gt;&lt;d5p1:int&gt;-1862562185&lt;/d5p1:int&gt;&lt;d5p1:int&gt;-1394299093&lt;/d5p1:int&gt;&lt;d5p1:int&gt;668352330&lt;/d5p1:int&gt;&lt;d5p1:int&gt;-840190004&lt;/d5p1:int&gt;&lt;d5p1:int&gt;1700446557&lt;/d5p1:int&gt;&lt;d5p1:int&gt;1198368690&lt;/d5p1:int&gt;&lt;d5p1:int&gt;-840648767&lt;/d5p1:int&gt;&lt;d5p1:int&gt;1700446557&lt;/d5p1:int&gt;&lt;d5p1:int&gt;-1716571037&lt;/d5p1:int&gt;&lt;d5p1:int&gt;1542635543&lt;/d5p1:int&gt;&lt;d5p1:int&gt;-840124479&lt;/d5p1:int&gt;&lt;d5p1:int&gt;-1694236580&lt;/d5p1:int&gt;&lt;d5p1:int&gt;628350304&lt;/d5p1:int&gt;&lt;d5p1:int&gt;-839338047&lt;/d5p1:int&gt;&lt;d5p1:int&gt;-106811114&lt;/d5p1:int&gt;&lt;d5p1:int&gt;455904871&lt;/d5p1:int&gt;&lt;d5p1:int&gt;-839338047&lt;/d5p1:int&gt;&lt;d5p1:int&gt;11851300&lt;/d5p1:int&gt;&lt;d5p1:int&gt;-1028830027&lt;/d5p1:int&gt;&lt;d5p1:int&gt;-1384929315&lt;/d5p1:int&gt;&lt;d5p1:int&gt;2017370343&lt;/d5p1:int&gt;&lt;d5p1:int&gt;1187105114&lt;/d5p1:int&gt;&lt;d5p1:int&gt;-1539111511&lt;/d5p1:int&gt;&lt;d5p1:int&gt;-405350360&lt;/d5p1:int&gt;&lt;d5p1:int&gt;1887279536&lt;/d5p1:int&gt;&lt;d5p1:int&gt;1240007668&lt;/d5p1:int&gt;&lt;d5p1:int&gt;-839403577&lt;/d5p1:int&gt;&lt;d5p1:int&gt;-840124473&lt;/d5p1:int&gt;&lt;d5p1:int&gt;-174551438&lt;/d5p1:int&gt;&lt;d5p1:int&gt;282182455&lt;/d5p1:int&gt;&lt;d5p1:int&gt;-839338047&lt;/d5p1:int&gt;&lt;d5p1:int&gt;797640553&lt;/d5p1:int&gt;&lt;d5p1:int&gt;-174551438&lt;/d5p1:int&gt;&lt;d5p1:int&gt;984697831&lt;/d5p1:int&gt;&lt;d5p1:int&gt;-1694236548&lt;/d5p1:int&gt;&lt;d5p1:int&gt;-435240597&lt;/d5p1:int&gt;&lt;d5p1:int&gt;50529055&lt;/d5p1:int&gt;&lt;d5p1:int&gt;-840190004&lt;/d5p1:int&gt;&lt;d5p1:int&gt;1700446557&lt;/d5p1:int&gt;&lt;d5p1:int&gt;1297234665&lt;/d5p1:int&gt;&lt;d5p1:int&gt;-840124479&lt;/d5p1:int&gt;&lt;d5p1:int&gt;1700446557&lt;/d5p1:int&gt;&lt;d5p1:int&gt;1064867521&lt;/d5p1:int&gt;&lt;d5p1:int&gt;1272578850&lt;/d5p1:int&gt;&lt;d5p1:int&gt;-1694433184&lt;/d5p1:int&gt;&lt;d5p1:int&gt;-840583234&lt;/d5p1:int&gt;&lt;d5p1:int&gt;1451504103&lt;/d5p1:int&gt;&lt;d5p1:int&gt;-1915765341&lt;/d5p1:int&gt;&lt;d5p1:int&gt;-839469113&lt;/d5p1:int&gt;&lt;d5p1:int&gt;-175403405&lt;/d5p1:int&gt;&lt;d5p1:int&gt;1747466287&lt;/d5p1:int&gt;&lt;d5p1:int&gt;1610810127&lt;/d5p1:int&gt;&lt;d5p1:int&gt;1178749465&lt;/d5p1:int&gt;&lt;d5p1:int&gt;1534769276&lt;/d5p1:int&gt;&lt;d5p1:int&gt;1094629283&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-1869791730&lt;/Term&gt;&lt;ParentTerm&gt;-921250684&lt;/ParentTerm&gt;&lt;/TermsDefinedInconsistentFormatting&gt;&lt;/w:wordDocument&gt;</ReviewedTerms>
</file>

<file path=customXml/item143.xml><?xml version="1.0" encoding="utf-8"?>
<ReviewedTerms xmlns="Microsystems.TermsUsedNotDefined.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xml:space="preserve"&gt;&lt;TermsUsedNotDefined&gt;&lt;Id&gt;bcecdfd0-db34-459a-8089-a6f14a0935a6&lt;/Id&gt;&lt;PositionedParagraphId&gt;&lt;?xml version="1.0" encoding="utf-16"?&gt;&lt;ArrayOfParagraphIdIQ xmlns:i="http://www.w3.org/2001/XMLSchema-instance" xmlns="http://schemas.datacontract.org/2004/07/Microsystems.IQ.Build"&gt;&lt;ParagraphIdIQ&gt;&lt;P_RunsHash xmlns:d3p1="http://schemas.datacontract.org/2004/07/System"&gt;&lt;d3p1:m_Item1&gt;378499260&lt;/d3p1:m_Item1&gt;&lt;d3p1:m_Item2&gt;&lt;d3p1:m_Item1 xmlns:d5p1="http://schemas.microsoft.com/2003/10/Serialization/Arrays"&gt;&lt;d5p1:int&gt;1700446589&lt;/d5p1:int&gt;&lt;d5p1:int&gt;1297234665&lt;/d5p1:int&gt;&lt;d5p1:int&gt;1881169210&lt;/d5p1:int&gt;&lt;d5p1:int&gt;-803672335&lt;/d5p1:int&gt;&lt;d5p1:int&gt;1700446557&lt;/d5p1:int&gt;&lt;d5p1:int&gt;-1716571037&lt;/d5p1:int&gt;&lt;d5p1:int&gt;-1694433184&lt;/d5p1:int&gt;&lt;d5p1:int&gt;-840583234&lt;/d5p1:int&gt;&lt;d5p1:int&gt;1046445807&lt;/d5p1:int&gt;&lt;d5p1:int&gt;797640553&lt;/d5p1:int&gt;&lt;d5p1:int&gt;1700446557&lt;/d5p1:int&gt;&lt;d5p1:int&gt;-1098467641&lt;/d5p1:int&gt;&lt;d5p1:int&gt;-1028830027&lt;/d5p1:int&gt;&lt;d5p1:int&gt;2128512651&lt;/d5p1:int&gt;&lt;d5p1:int&gt;-840190004&lt;/d5p1:int&gt;&lt;d5p1:int&gt;502507506&lt;/d5p1:int&gt;&lt;d5p1:int&gt;1700446557&lt;/d5p1:int&gt;&lt;d5p1:int&gt;-1462902510&lt;/d5p1:int&gt;&lt;d5p1:int&gt;-1394266293&lt;/d5p1:int&gt;&lt;d5p1:int&gt;-1324006566&lt;/d5p1:int&gt;&lt;d5p1:int&gt;-233129271&lt;/d5p1:int&gt;&lt;d5p1:int&gt;-839338047&lt;/d5p1:int&gt;&lt;d5p1:int&gt;-94481693&lt;/d5p1:int&gt;&lt;d5p1:int&gt;1207103702&lt;/d5p1:int&gt;&lt;d5p1:int&gt;-1539111511&lt;/d5p1:int&gt;&lt;d5p1:int&gt;1700446557&lt;/d5p1:int&gt;&lt;d5p1:int&gt;1297234665&lt;/d5p1:int&gt;&lt;d5p1:int&gt;1700446589&lt;/d5p1:int&gt;&lt;d5p1:int&gt;-1716571037&lt;/d5p1:int&gt;&lt;d5p1:int&gt;786934084&lt;/d5p1:int&gt;&lt;d5p1:int&gt;-1100074161&lt;/d5p1:int&gt;&lt;d5p1:int&gt;-226844306&lt;/d5p1:int&gt;&lt;d5p1:int&gt;1120238531&lt;/d5p1:int&gt;&lt;d5p1:int&gt;-840190004&lt;/d5p1:int&gt;&lt;d5p1:int&gt;-1921664008&lt;/d5p1:int&gt;&lt;d5p1:int&gt;1700446557&lt;/d5p1:int&gt;&lt;d5p1:int&gt;1297234665&lt;/d5p1:int&gt;&lt;d5p1:int&gt;-840648767&lt;/d5p1:int&gt;&lt;d5p1:int&gt;-842352705&lt;/d5p1:int&gt;&lt;d5p1:int&gt;475705030&lt;/d5p1:int&gt;&lt;d5p1:int&gt;1390811626&lt;/d5p1:int&gt;&lt;d5p1:int&gt;-1394266293&lt;/d5p1:int&gt;&lt;d5p1:int&gt;-840124473&lt;/d5p1:int&gt;&lt;d5p1:int&gt;930882207&lt;/d5p1:int&gt;&lt;d5p1:int&gt;1610810127&lt;/d5p1:int&gt;&lt;d5p1:int&gt;1700446557&lt;/d5p1:int&gt;&lt;d5p1:int&gt;-189732756&lt;/d5p1:int&gt;&lt;d5p1:int&gt;-840648767&lt;/d5p1:int&gt;&lt;d5p1:int&gt;1335559418&lt;/d5p1:int&gt;&lt;d5p1:int&gt;-1768189113&lt;/d5p1:int&gt;&lt;d5p1:int&gt;-843729012&lt;/d5p1:int&gt;&lt;d5p1:int&gt;1985170643&lt;/d5p1:int&gt;&lt;d5p1:int&gt;-840648767&lt;/d5p1:int&gt;&lt;d5p1:int&gt;-218514444&lt;/d5p1:int&gt;&lt;d5p1:int&gt;-840124479&lt;/d5p1:int&gt;&lt;d5p1:int&gt;1700446557&lt;/d5p1:int&gt;&lt;d5p1:int&gt;-1571198413&lt;/d5p1:int&gt;&lt;d5p1:int&gt;-840648767&lt;/d5p1:int&gt;&lt;d5p1:int&gt;1700446557&lt;/d5p1:int&gt;&lt;d5p1:int&gt;-218309390&lt;/d5p1:int&gt;&lt;d5p1:int&gt;-840648767&lt;/d5p1:int&gt;&lt;d5p1:int&gt;-770497955&lt;/d5p1:int&gt;&lt;d5p1:int&gt;-696915074&lt;/d5p1:int&gt;&lt;d5p1:int&gt;797640553&lt;/d5p1:int&gt;&lt;d5p1:int&gt;1212160512&lt;/d5p1:int&gt;&lt;d5p1:int&gt;-842352753&lt;/d5p1:int&gt;&lt;d5p1:int&gt;-840648767&lt;/d5p1:int&gt;&lt;d5p1:int&gt;1700446557&lt;/d5p1:int&gt;&lt;d5p1:int&gt;-1098467641&lt;/d5p1:int&gt;&lt;d5p1:int&gt;-840190004&lt;/d5p1:int&gt;&lt;d5p1:int&gt;1700446557&lt;/d5p1:int&gt;&lt;d5p1:int&gt;129350357&lt;/d5p1:int&gt;&lt;d5p1:int&gt;-803672335&lt;/d5p1:int&gt;&lt;d5p1:int&gt;-839469113&lt;/d5p1:int&gt;&lt;d5p1:int&gt;-839403577&lt;/d5p1:int&gt;&lt;d5p1:int&gt;-461127309&lt;/d5p1:int&gt;&lt;d5p1:int&gt;-1028830027&lt;/d5p1:int&gt;&lt;d5p1:int&gt;-225009298&lt;/d5p1:int&gt;&lt;d5p1:int&gt;-502017114&lt;/d5p1:int&gt;&lt;d5p1:int&gt;1390811594&lt;/d5p1:int&gt;&lt;d5p1:int&gt;-839469113&lt;/d5p1:int&gt;&lt;d5p1:int&gt;-840190004&lt;/d5p1:int&gt;&lt;d5p1:int&gt;-840190020&lt;/d5p1:int&gt;&lt;d5p1:int&gt;-840190003&lt;/d5p1:int&gt;&lt;d5p1:int&gt;-1740700924&lt;/d5p1:int&gt;&lt;d5p1:int&gt;1066508269&lt;/d5p1:int&gt;&lt;d5p1:int&gt;-1694236580&lt;/d5p1:int&gt;&lt;d5p1:int&gt;-1862562185&lt;/d5p1:int&gt;&lt;d5p1:int&gt;1205010703&lt;/d5p1:int&gt;&lt;d5p1:int&gt;-840124473&lt;/d5p1:int&gt;&lt;d5p1:int&gt;1178749465&lt;/d5p1:int&gt;&lt;d5p1:int&gt;785359320&lt;/d5p1:int&gt;&lt;d5p1:int&gt;1700446557&lt;/d5p1:int&gt;&lt;d5p1:int&gt;-1716571037&lt;/d5p1:int&gt;&lt;d5p1:int&gt;786934084&lt;/d5p1:int&gt;&lt;d5p1:int&gt;-840583234&lt;/d5p1:int&gt;&lt;d5p1:int&gt;-1152419139&lt;/d5p1:int&gt;&lt;d5p1:int&gt;1390811594&lt;/d5p1:int&gt;&lt;d5p1:int&gt;522416707&lt;/d5p1:int&gt;&lt;d5p1:int&gt;-840124473&lt;/d5p1:int&gt;&lt;d5p1:int&gt;-174551438&lt;/d5p1:int&gt;&lt;d5p1:int&gt;1943625862&lt;/d5p1:int&gt;&lt;d5p1:int&gt;1606954541&lt;/d5p1:int&gt;&lt;d5p1:int&gt;-269839072&lt;/d5p1:int&gt;&lt;d5p1:int&gt;-1694236580&lt;/d5p1:int&gt;&lt;d5p1:int&gt;-1705672871&lt;/d5p1:int&gt;&lt;d5p1:int&gt;-1620773693&lt;/d5p1:int&gt;&lt;d5p1:int&gt;-1394299093&lt;/d5p1:int&gt;&lt;d5p1:int&gt;-1028830027&lt;/d5p1:int&gt;&lt;d5p1:int&gt;-839338047&lt;/d5p1:int&gt;&lt;d5p1:int&gt;-1694236580&lt;/d5p1:int&gt;&lt;d5p1:int&gt;-1862562185&lt;/d5p1:int&gt;&lt;d5p1:int&gt;-1394299093&lt;/d5p1:int&gt;&lt;d5p1:int&gt;-839403577&lt;/d5p1:int&gt;&lt;d5p1:int&gt;805075218&lt;/d5p1:int&gt;&lt;d5p1:int&gt;-1539111511&lt;/d5p1:int&gt;&lt;d5p1:int&gt;1633056461&lt;/d5p1:int&gt;&lt;d5p1:int&gt;-840124473&lt;/d5p1:int&gt;&lt;d5p1:int&gt;930882207&lt;/d5p1:int&gt;&lt;d5p1:int&gt;1610810127&lt;/d5p1:int&gt;&lt;d5p1:int&gt;1700446557&lt;/d5p1:int&gt;&lt;d5p1:int&gt;-1098467641&lt;/d5p1:int&gt;&lt;d5p1:int&gt;-1028830027&lt;/d5p1:int&gt;&lt;d5p1:int&gt;-839338047&lt;/d5p1:int&gt;&lt;d5p1:int&gt;1700446557&lt;/d5p1:int&gt;&lt;d5p1:int&gt;2128512651&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ArrayOfParagraphIdIQ&gt;&lt;/PositionedParagraphId&gt;&lt;Term&gt;-1213468822&lt;/Term&gt;&lt;ParentTerm&gt;-597520338&lt;/ParentTerm&gt;&lt;/TermsUsedNotDefined&gt;&lt;/w:wordDocument&gt;</ReviewedTerms>
</file>

<file path=customXml/item144.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xml:space="preserve"&gt;&lt;TermsDefinedInconsistentFormatting&gt;&lt;Id&gt;f6ccc9d6-089d-4a83-9af9-59f27a9c24e9&lt;/Id&gt;&lt;PositionedParagraphId&gt;&lt;?xml version="1.0" encoding="utf-16"?&gt;&lt;ArrayOfParagraphIdIQ xmlns:i="http://www.w3.org/2001/XMLSchema-instance" xmlns="http://schemas.datacontract.org/2004/07/Microsystems.IQ.Build"&gt;&lt;ParagraphIdIQ&gt;&lt;P_RunsHash xmlns:d3p1="http://schemas.datacontract.org/2004/07/System"&gt;&lt;d3p1:m_Item1&gt;-435253250&lt;/d3p1:m_Item1&gt;&lt;d3p1:m_Item2&gt;&lt;d3p1:m_Item1 xmlns:d5p1="http://schemas.microsoft.com/2003/10/Serialization/Arrays"&gt;&lt;d5p1:int&gt;-1462902510&lt;/d5p1:int&gt;&lt;d5p1:int&gt;-1394266293&lt;/d5p1:int&gt;&lt;d5p1:int&gt;376481937&lt;/d5p1:int&gt;&lt;d5p1:int&gt;-1694236580&lt;/d5p1:int&gt;&lt;d5p1:int&gt;-1394299093&lt;/d5p1:int&gt;&lt;d5p1:int&gt;-269839072&lt;/d5p1:int&gt;&lt;d5p1:int&gt;-839338047&lt;/d5p1:int&gt;&lt;d5p1:int&gt;-1741356280&lt;/d5p1:int&gt;&lt;d5p1:int&gt;1459982484&lt;/d5p1:int&gt;&lt;d5p1:int&gt;-840124473&lt;/d5p1:int&gt;&lt;d5p1:int&gt;317438855&lt;/d5p1:int&gt;&lt;d5p1:int&gt;1639258570&lt;/d5p1:int&gt;&lt;d5p1:int&gt;-839338047&lt;/d5p1:int&gt;&lt;d5p1:int&gt;1542635543&lt;/d5p1:int&gt;&lt;d5p1:int&gt;-840124479&lt;/d5p1:int&gt;&lt;d5p1:int&gt;-1694236580&lt;/d5p1:int&gt;&lt;d5p1:int&gt;628350304&lt;/d5p1:int&gt;&lt;d5p1:int&gt;-839338047&lt;/d5p1:int&gt;&lt;d5p1:int&gt;-106811114&lt;/d5p1:int&gt;&lt;d5p1:int&gt;455904871&lt;/d5p1:int&gt;&lt;d5p1:int&gt;-839338047&lt;/d5p1:int&gt;&lt;d5p1:int&gt;11851300&lt;/d5p1:int&gt;&lt;d5p1:int&gt;668352330&lt;/d5p1:int&gt;&lt;d5p1:int&gt;-840190004&lt;/d5p1:int&gt;&lt;d5p1:int&gt;1700446557&lt;/d5p1:int&gt;&lt;d5p1:int&gt;1198368690&lt;/d5p1:int&gt;&lt;d5p1:int&gt;1876246441&lt;/d5p1:int&gt;&lt;d5p1:int&gt;-795952183&lt;/d5p1:int&gt;&lt;d5p1:int&gt;-1028830027&lt;/d5p1:int&gt;&lt;d5p1:int&gt;1273436955&lt;/d5p1:int&gt;&lt;d5p1:int&gt;-840648767&lt;/d5p1:int&gt;&lt;d5p1:int&gt;-842352705&lt;/d5p1:int&gt;&lt;d5p1:int&gt;18274493&lt;/d5p1:int&gt;&lt;d5p1:int&gt;1390811594&lt;/d5p1:int&gt;&lt;d5p1:int&gt;1700446557&lt;/d5p1:int&gt;&lt;d5p1:int&gt;63249541&lt;/d5p1:int&gt;&lt;d5p1:int&gt;20251266&lt;/d5p1:int&gt;&lt;d5p1:int&gt;-1462935310&lt;/d5p1:int&gt;&lt;d5p1:int&gt;-840190004&lt;/d5p1:int&gt;&lt;d5p1:int&gt;-803672335&lt;/d5p1:int&gt;&lt;d5p1:int&gt;18274493&lt;/d5p1:int&gt;&lt;d5p1:int&gt;-1028830027&lt;/d5p1:int&gt;&lt;d5p1:int&gt;-729437846&lt;/d5p1:int&gt;&lt;d5p1:int&gt;-2083613188&lt;/d5p1:int&gt;&lt;d5p1:int&gt;1810433592&lt;/d5p1:int&gt;&lt;d5p1:int&gt;-838748226&lt;/d5p1:int&gt;&lt;d5p1:int&gt;-1694433178&lt;/d5p1:int&gt;&lt;d5p1:int&gt;-840648767&lt;/d5p1:int&gt;&lt;d5p1:int&gt;-869643722&lt;/d5p1:int&gt;&lt;d5p1:int&gt;-1608210465&lt;/d5p1:int&gt;&lt;d5p1:int&gt;-1028830027&lt;/d5p1:int&gt;&lt;d5p1:int&gt;-1324006566&lt;/d5p1:int&gt;&lt;d5p1:int&gt;-129478863&lt;/d5p1:int&gt;&lt;d5p1:int&gt;1980716405&lt;/d5p1:int&gt;&lt;d5p1:int&gt;2037252866&lt;/d5p1:int&gt;&lt;d5p1:int&gt;-1028830027&lt;/d5p1:int&gt;&lt;d5p1:int&gt;-462970140&lt;/d5p1:int&gt;&lt;d5p1:int&gt;668352330&lt;/d5p1:int&gt;&lt;d5p1:int&gt;-840190004&lt;/d5p1:int&gt;&lt;d5p1:int&gt;1700446557&lt;/d5p1:int&gt;&lt;d5p1:int&gt;1198368690&lt;/d5p1:int&gt;&lt;d5p1:int&gt;-840648767&lt;/d5p1:int&gt;&lt;d5p1:int&gt;-842352705&lt;/d5p1:int&gt;&lt;d5p1:int&gt;18274493&lt;/d5p1:int&gt;&lt;d5p1:int&gt;-839338047&lt;/d5p1:int&gt;&lt;d5p1:int&gt;-1694236580&lt;/d5p1:int&gt;&lt;d5p1:int&gt;-840648767&lt;/d5p1:int&gt;&lt;d5p1:int&gt;-174551438&lt;/d5p1:int&gt;&lt;d5p1:int&gt;1198368690&lt;/d5p1:int&gt;&lt;d5p1:int&gt;239333586&lt;/d5p1:int&gt;&lt;d5p1:int&gt;-809053062&lt;/d5p1:int&gt;&lt;d5p1:int&gt;395946492&lt;/d5p1:int&gt;&lt;d5p1:int&gt;-341994010&lt;/d5p1:int&gt;&lt;d5p1:int&gt;-840648767&lt;/d5p1:int&gt;&lt;d5p1:int&gt;106555451&lt;/d5p1:int&gt;&lt;d5p1:int&gt;-1028830027&lt;/d5p1:int&gt;&lt;d5p1:int&gt;-1164264612&lt;/d5p1:int&gt;&lt;d5p1:int&gt;1622048149&lt;/d5p1:int&gt;&lt;d5p1:int&gt;-545021966&lt;/d5p1:int&gt;&lt;d5p1:int&gt;-840648767&lt;/d5p1:int&gt;&lt;d5p1:int&gt;1847972986&lt;/d5p1:int&gt;&lt;d5p1:int&gt;-1028830027&lt;/d5p1:int&gt;&lt;d5p1:int&gt;-477086804&lt;/d5p1:int&gt;&lt;d5p1:int&gt;1390304350&lt;/d5p1:int&gt;&lt;d5p1:int&gt;156341597&lt;/d5p1:int&gt;&lt;d5p1:int&gt;-1028830027&lt;/d5p1:int&gt;&lt;d5p1:int&gt;1320638180&lt;/d5p1:int&gt;&lt;d5p1:int&gt;-1193498884&lt;/d5p1:int&gt;&lt;d5p1:int&gt;-1597462676&lt;/d5p1:int&gt;&lt;d5p1:int&gt;-1758351927&lt;/d5p1:int&gt;&lt;d5p1:int&gt;-1028830027&lt;/d5p1:int&gt;&lt;d5p1:int&gt;-961781610&lt;/d5p1:int&gt;&lt;d5p1:int&gt;1296178200&lt;/d5p1:int&gt;&lt;d5p1:int&gt;1859691608&lt;/d5p1:int&gt;&lt;d5p1:int&gt;-1394299093&lt;/d5p1:int&gt;&lt;d5p1:int&gt;-545021966&lt;/d5p1:int&gt;&lt;d5p1:int&gt;-840648767&lt;/d5p1:int&gt;&lt;d5p1:int&gt;-1412802023&lt;/d5p1:int&gt;&lt;d5p1:int&gt;1667624293&lt;/d5p1:int&gt;&lt;d5p1:int&gt;-269839072&lt;/d5p1:int&gt;&lt;d5p1:int&gt;-1129883521&lt;/d5p1:int&gt;&lt;d5p1:int&gt;-839338047&lt;/d5p1:int&gt;&lt;d5p1:int&gt;1287763577&lt;/d5p1:int&gt;&lt;d5p1:int&gt;-1028830027&lt;/d5p1:int&gt;&lt;d5p1:int&gt;156341597&lt;/d5p1:int&gt;&lt;d5p1:int&gt;1390811594&lt;/d5p1:int&gt;&lt;d5p1:int&gt;1948893533&lt;/d5p1:int&gt;&lt;d5p1:int&gt;1980716405&lt;/d5p1:int&gt;&lt;d5p1:int&gt;-77632169&lt;/d5p1:int&gt;&lt;d5p1:int&gt;-248675921&lt;/d5p1:int&gt;&lt;d5p1:int&gt;-545021966&lt;/d5p1:int&gt;&lt;d5p1:int&gt;-840648767&lt;/d5p1:int&gt;&lt;d5p1:int&gt;-252697063&lt;/d5p1:int&gt;&lt;d5p1:int&gt;-1028830027&lt;/d5p1:int&gt;&lt;d5p1:int&gt;1538554853&lt;/d5p1:int&gt;&lt;d5p1:int&gt;1198368690&lt;/d5p1:int&gt;&lt;d5p1:int&gt;-2060415098&lt;/d5p1:int&gt;&lt;d5p1:int&gt;-1131162274&lt;/d5p1:int&gt;&lt;d5p1:int&gt;-1028830027&lt;/d5p1:int&gt;&lt;d5p1:int&gt;-1862562185&lt;/d5p1:int&gt;&lt;d5p1:int&gt;1341714642&lt;/d5p1:int&gt;&lt;d5p1:int&gt;-545021966&lt;/d5p1:int&gt;&lt;d5p1:int&gt;-840648767&lt;/d5p1:int&gt;&lt;d5p1:int&gt;-1860412805&lt;/d5p1:int&gt;&lt;d5p1:int&gt;-1028830027&lt;/d5p1:int&gt;&lt;d5p1:int&gt;-252697063&lt;/d5p1:int&gt;&lt;d5p1:int&gt;-1028830027&lt;/d5p1:int&gt;&lt;d5p1:int&gt;-1694236580&lt;/d5p1:int&gt;&lt;d5p1:int&gt;-1394299093&lt;/d5p1:int&gt;&lt;d5p1:int&gt;1240007668&lt;/d5p1:int&gt;&lt;d5p1:int&gt;-842352705&lt;/d5p1:int&gt;&lt;d5p1:int&gt;18274493&lt;/d5p1:int&gt;&lt;d5p1:int&gt;-839338047&lt;/d5p1:int&gt;&lt;d5p1:int&gt;1700446557&lt;/d5p1:int&gt;&lt;d5p1:int&gt;-1667042948&lt;/d5p1:int&gt;&lt;d5p1:int&gt;-839403577&lt;/d5p1:int&gt;&lt;d5p1:int&gt;-327374870&lt;/d5p1:int&gt;&lt;d5p1:int&gt;-839403577&lt;/d5p1:int&gt;&lt;d5p1:int&gt;-1462935310&lt;/d5p1:int&gt;&lt;d5p1:int&gt;-1028830027&lt;/d5p1:int&gt;&lt;d5p1:int&gt;-1394299093&lt;/d5p1:int&gt;&lt;d5p1:int&gt;-383163671&lt;/d5p1:int&gt;&lt;d5p1:int&gt;-839403585&lt;/d5p1:int&gt;&lt;d5p1:int&gt;-1462935310&lt;/d5p1:int&gt;&lt;d5p1:int&gt;-838748226&lt;/d5p1:int&gt;&lt;d5p1:int&gt;436976348&lt;/d5p1:int&gt;&lt;d5p1:int&gt;18274493&lt;/d5p1:int&gt;&lt;d5p1:int&gt;-1028830027&lt;/d5p1:int&gt;&lt;d5p1:int&gt;-1694236580&lt;/d5p1:int&gt;&lt;d5p1:int&gt;-1394299093&lt;/d5p1:int&gt;&lt;d5p1:int&gt;1240007668&lt;/d5p1:int&gt;&lt;d5p1:int&gt;-175403405&lt;/d5p1:int&gt;&lt;d5p1:int&gt;-390610609&lt;/d5p1:int&gt;&lt;d5p1:int&gt;1258792013&lt;/d5p1:int&gt;&lt;d5p1:int&gt;-840190004&lt;/d5p1:int&gt;&lt;d5p1:int&gt;-842352705&lt;/d5p1:int&gt;&lt;d5p1:int&gt;18274493&lt;/d5p1:int&gt;&lt;d5p1:int&gt;-840124473&lt;/d5p1:int&gt;&lt;d5p1:int&gt;-759896571&lt;/d5p1:int&gt;&lt;d5p1:int&gt;-838748226&lt;/d5p1:int&gt;&lt;d5p1:int&gt;120062203&lt;/d5p1:int&gt;&lt;d5p1:int&gt;-1331459217&lt;/d5p1:int&gt;&lt;d5p1:int&gt;-839338047&lt;/d5p1:int&gt;&lt;d5p1:int&gt;-1862562185&lt;/d5p1:int&gt;&lt;d5p1:int&gt;1593291322&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358650735&lt;/Term&gt;&lt;ParentTerm&gt;2620942&lt;/ParentTerm&gt;&lt;/TermsDefinedInconsistentFormatting&gt;&lt;/w:wordDocument&gt;</ReviewedTerms>
</file>

<file path=customXml/item145.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xml:space="preserve"&gt;&lt;TermsDefinedInconsistentFormatting&gt;&lt;Id&gt;61fd3ca5-3d89-4f79-9d62-43b425ce3fce&lt;/Id&gt;&lt;PositionedParagraphId&gt;&lt;?xml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xmlns:d3p1="http://schemas.datacontract.org/2004/07/System"&gt;&lt;d3p1:m_Item1&gt;2005465729&lt;/d3p1:m_Item1&gt;&lt;d3p1:m_Item2&gt;&lt;d3p1:m_Item1 xmlns:d5p1="http://schemas.microsoft.com/2003/10/Serialization/Arrays"&gt;&lt;d5p1:int&gt;-803672335&lt;/d5p1:int&gt;&lt;d5p1:int&gt;-405350360&lt;/d5p1:int&gt;&lt;d5p1:int&gt;792135259&lt;/d5p1:int&gt;&lt;d5p1:int&gt;2037252866&lt;/d5p1:int&gt;&lt;d5p1:int&gt;-1028830027&lt;/d5p1:int&gt;&lt;d5p1:int&gt;-839338047&lt;/d5p1:int&gt;&lt;d5p1:int&gt;-2096516899&lt;/d5p1:int&gt;&lt;d5p1:int&gt;1700839760&lt;/d5p1:int&gt;&lt;d5p1:int&gt;1250258362&lt;/d5p1:int&gt;&lt;d5p1:int&gt;-840190004&lt;/d5p1:int&gt;&lt;d5p1:int&gt;-1384929315&lt;/d5p1:int&gt;&lt;d5p1:int&gt;1700446557&lt;/d5p1:int&gt;&lt;d5p1:int&gt;1199833359&lt;/d5p1:int&gt;&lt;d5p1:int&gt;-840648767&lt;/d5p1:int&gt;&lt;d5p1:int&gt;1178749465&lt;/d5p1:int&gt;&lt;d5p1:int&gt;135311707&lt;/d5p1:int&gt;&lt;d5p1:int&gt;-842352753&lt;/d5p1:int&gt;&lt;d5p1:int&gt;-1153215076&lt;/d5p1:int&gt;&lt;d5p1:int&gt;1610810127&lt;/d5p1:int&gt;&lt;d5p1:int&gt;-405350360&lt;/d5p1:int&gt;&lt;d5p1:int&gt;-1862562185&lt;/d5p1:int&gt;&lt;d5p1:int&gt;1199833359&lt;/d5p1:int&gt;&lt;d5p1:int&gt;-839403585&lt;/d5p1:int&gt;&lt;d5p1:int&gt;1700446557&lt;/d5p1:int&gt;&lt;d5p1:int&gt;1735636508&lt;/d5p1:int&gt;&lt;d5p1:int&gt;-1694433184&lt;/d5p1:int&gt;&lt;d5p1:int&gt;-1097084382&lt;/d5p1:int&gt;&lt;d5p1:int&gt;-840124473&lt;/d5p1:int&gt;&lt;d5p1:int&gt;369677630&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411900179&lt;/Term&gt;&lt;ParentTerm&gt;2620942&lt;/ParentTerm&gt;&lt;/TermsDefinedInconsistentFormatting&gt;&lt;/w:wordDocument&gt;</ReviewedTerms>
</file>

<file path=customXml/item146.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xml:space="preserve"&gt;&lt;TermsDefinedInconsistentFormatting&gt;&lt;Id&gt;5cdbf640-37bc-4885-9722-bb98041ada2e&lt;/Id&gt;&lt;PositionedParagraphId&gt;&lt;?xml version="1.0" encoding="utf-16"?&gt;&lt;ArrayOfParagraphIdIQ xmlns:i="http://www.w3.org/2001/XMLSchema-instance" xmlns="http://schemas.datacontract.org/2004/07/Microsystems.IQ.Build"&gt;&lt;ParagraphIdIQ&gt;&lt;P_RunsHash xmlns:d3p1="http://schemas.datacontract.org/2004/07/System"&gt;&lt;d3p1:m_Item1&gt;-993541450&lt;/d3p1:m_Item1&gt;&lt;d3p1:m_Item2&gt;&lt;d3p1:m_Item1 xmlns:d5p1="http://schemas.microsoft.com/2003/10/Serialization/Arrays"&gt;&lt;d5p1:int&gt;-838027300&lt;/d5p1:int&gt;&lt;d5p1:int&gt;-1741749485&lt;/d5p1:int&gt;&lt;d5p1:int&gt;-1740700921&lt;/d5p1:int&gt;&lt;d5p1:int&gt;1573281859&lt;/d5p1:int&gt;&lt;d5p1:int&gt;-839403577&lt;/d5p1:int&gt;&lt;d5p1:int&gt;-842352705&lt;/d5p1:int&gt;&lt;d5p1:int&gt;831102291&lt;/d5p1:int&gt;&lt;d5p1:int&gt;1470223772&lt;/d5p1:int&gt;&lt;d5p1:int&gt;2037252866&lt;/d5p1:int&gt;&lt;d5p1:int&gt;-2126123669&lt;/d5p1:int&gt;&lt;d5p1:int&gt;-32790681&lt;/d5p1:int&gt;&lt;d5p1:int&gt;433266581&lt;/d5p1:int&gt;&lt;d5p1:int&gt;-406136810&lt;/d5p1:int&gt;&lt;d5p1:int&gt;63249541&lt;/d5p1:int&gt;&lt;d5p1:int&gt;1178749465&lt;/d5p1:int&gt;&lt;d5p1:int&gt;1876246441&lt;/d5p1:int&gt;&lt;d5p1:int&gt;785318072&lt;/d5p1:int&gt;&lt;d5p1:int&gt;-839403577&lt;/d5p1:int&gt;&lt;d5p1:int&gt;1122011883&lt;/d5p1:int&gt;&lt;d5p1:int&gt;-1875180787&lt;/d5p1:int&gt;&lt;d5p1:int&gt;-269839072&lt;/d5p1:int&gt;&lt;d5p1:int&gt;1178749465&lt;/d5p1:int&gt;&lt;d5p1:int&gt;-839403577&lt;/d5p1:int&gt;&lt;d5p1:int&gt;1046445807&lt;/d5p1:int&gt;&lt;d5p1:int&gt;-1028830027&lt;/d5p1:int&gt;&lt;d5p1:int&gt;-803672338&lt;/d5p1:int&gt;&lt;d5p1:int&gt;-840648761&lt;/d5p1:int&gt;&lt;d5p1:int&gt;-1694236580&lt;/d5p1:int&gt;&lt;d5p1:int&gt;2037252866&lt;/d5p1:int&gt;&lt;d5p1:int&gt;-839403577&lt;/d5p1:int&gt;&lt;d5p1:int&gt;20251266&lt;/d5p1:int&gt;&lt;d5p1:int&gt;-2060415085&lt;/d5p1:int&gt;&lt;d5p1:int&gt;1700446589&lt;/d5p1:int&gt;&lt;d5p1:int&gt;-32790681&lt;/d5p1:int&gt;&lt;d5p1:int&gt;-839403577&lt;/d5p1:int&gt;&lt;d5p1:int&gt;1207166437&lt;/d5p1:int&gt;&lt;d5p1:int&gt;-840190003&lt;/d5p1:int&gt;&lt;d5p1:int&gt;-803672335&lt;/d5p1:int&gt;&lt;d5p1:int&gt;1700446557&lt;/d5p1:int&gt;&lt;d5p1:int&gt;-1716571037&lt;/d5p1:int&gt;&lt;d5p1:int&gt;-839403577&lt;/d5p1:int&gt;&lt;d5p1:int&gt;1700446557&lt;/d5p1:int&gt;&lt;d5p1:int&gt;1989743823&lt;/d5p1:int&gt;&lt;d5p1:int&gt;-1028830027&lt;/d5p1:int&gt;&lt;d5p1:int&gt;1297234665&lt;/d5p1:int&gt;&lt;d5p1:int&gt;-839403577&lt;/d5p1:int&gt;&lt;d5p1:int&gt;322867077&lt;/d5p1:int&gt;&lt;d5p1:int&gt;1178749497&lt;/d5p1:int&gt;&lt;d5p1:int&gt;-1694433184&lt;/d5p1:int&gt;&lt;d5p1:int&gt;-1741356280&lt;/d5p1:int&gt;&lt;d5p1:int&gt;449779989&lt;/d5p1:int&gt;&lt;d5p1:int&gt;-840583234&lt;/d5p1:int&gt;&lt;d5p1:int&gt;1700446557&lt;/d5p1:int&gt;&lt;d5p1:int&gt;-1456304536&lt;/d5p1:int&gt;&lt;d5p1:int&gt;1418570370&lt;/d5p1:int&gt;&lt;d5p1:int&gt;-840124473&lt;/d5p1:int&gt;&lt;d5p1:int&gt;62856326&lt;/d5p1:int&gt;&lt;d5p1:int&gt;-1477721833&lt;/d5p1:int&gt;&lt;d5p1:int&gt;1610416900&lt;/d5p1:int&gt;&lt;d5p1:int&gt;1735635516&lt;/d5p1:int&gt;&lt;d5p1:int&gt;-1910034376&lt;/d5p1:int&gt;&lt;d5p1:int&gt;-840583234&lt;/d5p1:int&gt;&lt;d5p1:int&gt;-842352705&lt;/d5p1:int&gt;&lt;d5p1:int&gt;1989743823&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-245142151&lt;/Term&gt;&lt;ParentTerm&gt;-1629689890&lt;/ParentTerm&gt;&lt;/TermsDefinedInconsistentFormatting&gt;&lt;/w:wordDocument&gt;</ReviewedTerms>
</file>

<file path=customXml/item147.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xml:space="preserve"&gt;&lt;TermsDefinedInconsistentFormatting&gt;&lt;Id&gt;96bf108a-a426-4d10-afa9-25b8cea0a3ce&lt;/Id&gt;&lt;PositionedParagraphId&gt;&lt;?xml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xmlns:d3p1="http://schemas.datacontract.org/2004/07/System"&gt;&lt;d3p1:m_Item1&gt;-305989379&lt;/d3p1:m_Item1&gt;&lt;d3p1:m_Item2&gt;&lt;d3p1:m_Item1 xmlns:d5p1="http://schemas.microsoft.com/2003/10/Serialization/Arrays"&gt;&lt;d5p1:int&gt;-840124441&lt;/d5p1:int&gt;&lt;d5p1:int&gt;1700446557&lt;/d5p1:int&gt;&lt;d5p1:int&gt;-1560446698&lt;/d5p1:int&gt;&lt;d5p1:int&gt;-840648767&lt;/d5p1:int&gt;&lt;d5p1:int&gt;1064834721&lt;/d5p1:int&gt;&lt;d5p1:int&gt;797640553&lt;/d5p1:int&gt;&lt;d5p1:int&gt;1534769276&lt;/d5p1:int&gt;&lt;d5p1:int&gt;-843597937&lt;/d5p1:int&gt;&lt;d5p1:int&gt;-697444965&lt;/d5p1:int&gt;&lt;d5p1:int&gt;105939635&lt;/d5p1:int&gt;&lt;d5p1:int&gt;-1716571037&lt;/d5p1:int&gt;&lt;d5p1:int&gt;786934084&lt;/d5p1:int&gt;&lt;d5p1:int&gt;-840583234&lt;/d5p1:int&gt;&lt;d5p1:int&gt;-360470421&lt;/d5p1:int&gt;&lt;d5p1:int&gt;1390811594&lt;/d5p1:int&gt;&lt;d5p1:int&gt;1700446557&lt;/d5p1:int&gt;&lt;d5p1:int&gt;-184943064&lt;/d5p1:int&gt;&lt;d5p1:int&gt;-840648767&lt;/d5p1:int&gt;&lt;d5p1:int&gt;1700446557&lt;/d5p1:int&gt;&lt;d5p1:int&gt;-435240597&lt;/d5p1:int&gt;&lt;d5p1:int&gt;-457625694&lt;/d5p1:int&gt;&lt;d5p1:int&gt;1700643149&lt;/d5p1:int&gt;&lt;d5p1:int&gt;-840190004&lt;/d5p1:int&gt;&lt;d5p1:int&gt;1700446557&lt;/d5p1:int&gt;&lt;d5p1:int&gt;1297234665&lt;/d5p1:int&gt;&lt;d5p1:int&gt;1390811594&lt;/d5p1:int&gt;&lt;d5p1:int&gt;1876247433&lt;/d5p1:int&gt;&lt;d5p1:int&gt;-1028830027&lt;/d5p1:int&gt;&lt;d5p1:int&gt;821277047&lt;/d5p1:int&gt;&lt;d5p1:int&gt;1125068299&lt;/d5p1:int&gt;&lt;d5p1:int&gt;-840124473&lt;/d5p1:int&gt;&lt;d5p1:int&gt;930882207&lt;/d5p1:int&gt;&lt;d5p1:int&gt;1610810127&lt;/d5p1:int&gt;&lt;d5p1:int&gt;1178749465&lt;/d5p1:int&gt;&lt;d5p1:int&gt;785359320&lt;/d5p1:int&gt;&lt;d5p1:int&gt;-839206965&lt;/d5p1:int&gt;&lt;d5p1:int&gt;-840190004&lt;/d5p1:int&gt;&lt;d5p1:int&gt;1700446557&lt;/d5p1:int&gt;&lt;d5p1:int&gt;1272578818&lt;/d5p1:int&gt;&lt;d5p1:int&gt;-840648767&lt;/d5p1:int&gt;&lt;d5p1:int&gt;-1164264612&lt;/d5p1:int&gt;&lt;d5p1:int&gt;1064834721&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455897985&lt;/Term&gt;&lt;ParentTerm&gt;-921250684&lt;/ParentTerm&gt;&lt;/TermsDefinedInconsistentFormatting&gt;&lt;/w:wordDocument&gt;</ReviewedTerms>
</file>

<file path=customXml/item148.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xml:space="preserve"&gt;&lt;TermsDefinedInconsistentFormatting&gt;&lt;Id&gt;a5740165-1b2c-4dee-960e-c522ecf66c66&lt;/Id&gt;&lt;PositionedParagraphId&gt;&lt;?xml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0&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xmlns:d3p1="http://schemas.datacontract.org/2004/07/System"&gt;&lt;d3p1:m_Item1&gt;405631891&lt;/d3p1:m_Item1&gt;&lt;d3p1:m_Item2&gt;&lt;d3p1:m_Item1 xmlns:d5p1="http://schemas.microsoft.com/2003/10/Serialization/Arrays"&gt;&lt;d5p1:int&gt;-1324005574&lt;/d5p1:int&gt;&lt;d5p1:int&gt;1277077601&lt;/d5p1:int&gt;&lt;d5p1:int&gt;-1694236580&lt;/d5p1:int&gt;&lt;d5p1:int&gt;-1862562185&lt;/d5p1:int&gt;&lt;d5p1:int&gt;742876383&lt;/d5p1:int&gt;&lt;d5p1:int&gt;-839338047&lt;/d5p1:int&gt;&lt;d5p1:int&gt;-1135159615&lt;/d5p1:int&gt;&lt;d5p1:int&gt;-1221989295&lt;/d5p1:int&gt;&lt;d5p1:int&gt;-840190004&lt;/d5p1:int&gt;&lt;d5p1:int&gt;-839469113&lt;/d5p1:int&gt;&lt;d5p1:int&gt;436976348&lt;/d5p1:int&gt;&lt;d5p1:int&gt;18274493&lt;/d5p1:int&gt;&lt;d5p1:int&gt;-1694433184&lt;/d5p1:int&gt;&lt;d5p1:int&gt;-1285547494&lt;/d5p1:int&gt;&lt;d5p1:int&gt;1178749465&lt;/d5p1:int&gt;&lt;d5p1:int&gt;785359320&lt;/d5p1:int&gt;&lt;d5p1:int&gt;1610810127&lt;/d5p1:int&gt;&lt;d5p1:int&gt;-615184435&lt;/d5p1:int&gt;&lt;d5p1:int&gt;1936059840&lt;/d5p1:int&gt;&lt;d5p1:int&gt;-838748226&lt;/d5p1:int&gt;&lt;d5p1:int&gt;-740252595&lt;/d5p1:int&gt;&lt;d5p1:int&gt;-1552177916&lt;/d5p1:int&gt;&lt;d5p1:int&gt;-1920353285&lt;/d5p1:int&gt;&lt;d5p1:int&gt;-840190004&lt;/d5p1:int&gt;&lt;d5p1:int&gt;1700446557&lt;/d5p1:int&gt;&lt;d5p1:int&gt;-1862562185&lt;/d5p1:int&gt;&lt;d5p1:int&gt;-840648767&lt;/d5p1:int&gt;&lt;d5p1:int&gt;-1741356280&lt;/d5p1:int&gt;&lt;d5p1:int&gt;1984466543&lt;/d5p1:int&gt;&lt;d5p1:int&gt;1579609841&lt;/d5p1:int&gt;&lt;d5p1:int&gt;-843401331&lt;/d5p1:int&gt;&lt;d5p1:int&gt;465698905&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-1899977394&lt;/Term&gt;&lt;ParentTerm&gt;-1872639189&lt;/ParentTerm&gt;&lt;/TermsDefinedInconsistentFormatting&gt;&lt;/w:wordDocument&gt;</ReviewedTerms>
</file>

<file path=customXml/item149.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xml:space="preserve"&gt;&lt;TermsDefinedInconsistentFormatting&gt;&lt;Id&gt;ee815579-94e1-4715-8daf-85a37574ecb6&lt;/Id&gt;&lt;PositionedParagraphId&gt;&lt;?xml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xmlns:d3p1="http://schemas.datacontract.org/2004/07/System"&gt;&lt;d3p1:m_Item1&gt;2137387029&lt;/d3p1:m_Item1&gt;&lt;d3p1:m_Item2&gt;&lt;d3p1:m_Item1 xmlns:d5p1="http://schemas.microsoft.com/2003/10/Serialization/Arrays"&gt;&lt;d5p1:int&gt;-840648729&lt;/d5p1:int&gt;&lt;d5p1:int&gt;-840124473&lt;/d5p1:int&gt;&lt;d5p1:int&gt;1700446557&lt;/d5p1:int&gt;&lt;d5p1:int&gt;-1560446698&lt;/d5p1:int&gt;&lt;d5p1:int&gt;1700446557&lt;/d5p1:int&gt;&lt;d5p1:int&gt;1297234665&lt;/d5p1:int&gt;&lt;d5p1:int&gt;-434847411&lt;/d5p1:int&gt;&lt;d5p1:int&gt;-1741356280&lt;/d5p1:int&gt;&lt;d5p1:int&gt;-491448789&lt;/d5p1:int&gt;&lt;d5p1:int&gt;1700446557&lt;/d5p1:int&gt;&lt;d5p1:int&gt;1876247433&lt;/d5p1:int&gt;&lt;d5p1:int&gt;1390811594&lt;/d5p1:int&gt;&lt;d5p1:int&gt;1700446557&lt;/d5p1:int&gt;&lt;d5p1:int&gt;-364994139&lt;/d5p1:int&gt;&lt;d5p1:int&gt;1619055980&lt;/d5p1:int&gt;&lt;d5p1:int&gt;-840648767&lt;/d5p1:int&gt;&lt;d5p1:int&gt;465698937&lt;/d5p1:int&gt;&lt;d5p1:int&gt;-1741749485&lt;/d5p1:int&gt;&lt;d5p1:int&gt;22598088&lt;/d5p1:int&gt;&lt;d5p1:int&gt;-840124473&lt;/d5p1:int&gt;&lt;d5p1:int&gt;1700446557&lt;/d5p1:int&gt;&lt;d5p1:int&gt;-98552236&lt;/d5p1:int&gt;&lt;d5p1:int&gt;2037252898&lt;/d5p1:int&gt;&lt;d5p1:int&gt;-840124473&lt;/d5p1:int&gt;&lt;d5p1:int&gt;-1694236580&lt;/d5p1:int&gt;&lt;d5p1:int&gt;1700053330&lt;/d5p1:int&gt;&lt;d5p1:int&gt;-1964588678&lt;/d5p1:int&gt;&lt;d5p1:int&gt;-839338047&lt;/d5p1:int&gt;&lt;d5p1:int&gt;-1590539595&lt;/d5p1:int&gt;&lt;d5p1:int&gt;-839469113&lt;/d5p1:int&gt;&lt;d5p1:int&gt;1202366439&lt;/d5p1:int&gt;&lt;d5p1:int&gt;-840583234&lt;/d5p1:int&gt;&lt;d5p1:int&gt;-366433918&lt;/d5p1:int&gt;&lt;d5p1:int&gt;-840190004&lt;/d5p1:int&gt;&lt;d5p1:int&gt;1201973228&lt;/d5p1:int&gt;&lt;d5p1:int&gt;1904394578&lt;/d5p1:int&gt;&lt;d5p1:int&gt;-802832332&lt;/d5p1:int&gt;&lt;d5p1:int&gt;-1576638571&lt;/d5p1:int&gt;&lt;d5p1:int&gt;465698937&lt;/d5p1:int&gt;&lt;d5p1:int&gt;-840190004&lt;/d5p1:int&gt;&lt;d5p1:int&gt;1493952656&lt;/d5p1:int&gt;&lt;d5p1:int&gt;1207817419&lt;/d5p1:int&gt;&lt;d5p1:int&gt;1238291072&lt;/d5p1:int&gt;&lt;d5p1:int&gt;1700446557&lt;/d5p1:int&gt;&lt;d5p1:int&gt;1638865404&lt;/d5p1:int&gt;&lt;d5p1:int&gt;-1324006566&lt;/d5p1:int&gt;&lt;d5p1:int&gt;1700446557&lt;/d5p1:int&gt;&lt;d5p1:int&gt;2017658149&lt;/d5p1:int&gt;&lt;d5p1:int&gt;-1552177916&lt;/d5p1:int&gt;&lt;d5p1:int&gt;785318072&lt;/d5p1:int&gt;&lt;d5p1:int&gt;-840648767&lt;/d5p1:int&gt;&lt;d5p1:int&gt;-1716571037&lt;/d5p1:int&gt;&lt;d5p1:int&gt;-1028830027&lt;/d5p1:int&gt;&lt;d5p1:int&gt;-970966372&lt;/d5p1:int&gt;&lt;d5p1:int&gt;1700446557&lt;/d5p1:int&gt;&lt;d5p1:int&gt;1297234665&lt;/d5p1:int&gt;&lt;d5p1:int&gt;786934084&lt;/d5p1:int&gt;&lt;d5p1:int&gt;-1741356280&lt;/d5p1:int&gt;&lt;d5p1:int&gt;-491448789&lt;/d5p1:int&gt;&lt;d5p1:int&gt;1700446557&lt;/d5p1:int&gt;&lt;d5p1:int&gt;1876247433&lt;/d5p1:int&gt;&lt;d5p1:int&gt;1390811594&lt;/d5p1:int&gt;&lt;d5p1:int&gt;-1694236580&lt;/d5p1:int&gt;&lt;d5p1:int&gt;-1619405310&lt;/d5p1:int&gt;&lt;d5p1:int&gt;465698937&lt;/d5p1:int&gt;&lt;d5p1:int&gt;-840190004&lt;/d5p1:int&gt;&lt;d5p1:int&gt;-802832332&lt;/d5p1:int&gt;&lt;d5p1:int&gt;-1741749485&lt;/d5p1:int&gt;&lt;d5p1:int&gt;-1740700921&lt;/d5p1:int&gt;&lt;d5p1:int&gt;-840124473&lt;/d5p1:int&gt;&lt;d5p1:int&gt;1700446557&lt;/d5p1:int&gt;&lt;d5p1:int&gt;-98552236&lt;/d5p1:int&gt;&lt;d5p1:int&gt;2037252898&lt;/d5p1:int&gt;&lt;d5p1:int&gt;-1324006566&lt;/d5p1:int&gt;&lt;d5p1:int&gt;1700446557&lt;/d5p1:int&gt;&lt;d5p1:int&gt;2017658149&lt;/d5p1:int&gt;&lt;d5p1:int&gt;-1552177916&lt;/d5p1:int&gt;&lt;d5p1:int&gt;785318072&lt;/d5p1:int&gt;&lt;d5p1:int&gt;-840648767&lt;/d5p1:int&gt;&lt;d5p1:int&gt;-1716571037&lt;/d5p1:int&gt;&lt;d5p1:int&gt;-838027300&lt;/d5p1:int&gt;&lt;d5p1:int&gt;-2144640801&lt;/d5p1:int&gt;&lt;d5p1:int&gt;-840190020&lt;/d5p1:int&gt;&lt;d5p1:int&gt;987527096&lt;/d5p1:int&gt;&lt;d5p1:int&gt;-690492661&lt;/d5p1:int&gt;&lt;d5p1:int&gt;1178749465&lt;/d5p1:int&gt;&lt;d5p1:int&gt;1055074411&lt;/d5p1:int&gt;&lt;d5p1:int&gt;-1213336&lt;/d5p1:int&gt;&lt;d5p1:int&gt;1699594590&lt;/d5p1:int&gt;&lt;d5p1:int&gt;-113441233&lt;/d5p1:int&gt;&lt;d5p1:int&gt;-840648767&lt;/d5p1:int&gt;&lt;d5p1:int&gt;465698937&lt;/d5p1:int&gt;&lt;d5p1:int&gt;-840124473&lt;/d5p1:int&gt;&lt;d5p1:int&gt;1700446557&lt;/d5p1:int&gt;&lt;d5p1:int&gt;831903646&lt;/d5p1:int&gt;&lt;d5p1:int&gt;-1394266293&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ArrayOfParagraphIdIQ&gt;&lt;/PositionedParagraphId&gt;&lt;Term&gt;-2075549168&lt;/Term&gt;&lt;ParentTerm&gt;-1439758378&lt;/ParentTerm&gt;&lt;/TermsDefinedInconsistentFormatting&gt;&lt;/w:wordDocument&gt;</ReviewedTerms>
</file>

<file path=customXml/item15.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xml:space="preserve"&gt;&lt;TermsDefinedInconsistentFormatting&gt;&lt;Id&gt;27fc9196-861d-46a6-9994-3078703159aa&lt;/Id&gt;&lt;PositionedParagraphId&gt;&lt;?xml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xmlns:d3p1="http://schemas.datacontract.org/2004/07/System"&gt;&lt;d3p1:m_Item1&gt;-723751072&lt;/d3p1:m_Item1&gt;&lt;d3p1:m_Item2&gt;&lt;d3p1:m_Item1 xmlns:d5p1="http://schemas.microsoft.com/2003/10/Serialization/Arrays"&gt;&lt;d5p1:int&gt;-491448789&lt;/d5p1:int&gt;&lt;d5p1:int&gt;-1384929315&lt;/d5p1:int&gt;&lt;d5p1:int&gt;-1394299093&lt;/d5p1:int&gt;&lt;d5p1:int&gt;525219623&lt;/d5p1:int&gt;&lt;d5p1:int&gt;-840190004&lt;/d5p1:int&gt;&lt;d5p1:int&gt;-1770469767&lt;/d5p1:int&gt;&lt;d5p1:int&gt;1700446557&lt;/d5p1:int&gt;&lt;d5p1:int&gt;1690652392&lt;/d5p1:int&gt;&lt;d5p1:int&gt;-1028830027&lt;/d5p1:int&gt;&lt;d5p1:int&gt;-1694236580&lt;/d5p1:int&gt;&lt;d5p1:int&gt;780748992&lt;/d5p1:int&gt;&lt;d5p1:int&gt;1476318597&lt;/d5p1:int&gt;&lt;d5p1:int&gt;1610810127&lt;/d5p1:int&gt;&lt;d5p1:int&gt;1178749465&lt;/d5p1:int&gt;&lt;d5p1:int&gt;1534769276&lt;/d5p1:int&gt;&lt;d5p1:int&gt;-842352759&lt;/d5p1:int&gt;&lt;d5p1:int&gt;-1028830027&lt;/d5p1:int&gt;&lt;d5p1:int&gt;1592746018&lt;/d5p1:int&gt;&lt;d5p1:int&gt;1700446557&lt;/d5p1:int&gt;&lt;d5p1:int&gt;-1716571037&lt;/d5p1:int&gt;&lt;d5p1:int&gt;-1028830027&lt;/d5p1:int&gt;&lt;d5p1:int&gt;-174551438&lt;/d5p1:int&gt;&lt;d5p1:int&gt;-399164892&lt;/d5p1:int&gt;&lt;d5p1:int&gt;-1441441792&lt;/d5p1:int&gt;&lt;d5p1:int&gt;417334714&lt;/d5p1:int&gt;&lt;d5p1:int&gt;-226844306&lt;/d5p1:int&gt;&lt;d5p1:int&gt;2017658149&lt;/d5p1:int&gt;&lt;d5p1:int&gt;-1552177916&lt;/d5p1:int&gt;&lt;d5p1:int&gt;-1920353285&lt;/d5p1:int&gt;&lt;d5p1:int&gt;-840190004&lt;/d5p1:int&gt;&lt;d5p1:int&gt;1700446557&lt;/d5p1:int&gt;&lt;d5p1:int&gt;1297234665&lt;/d5p1:int&gt;&lt;d5p1:int&gt;-226844306&lt;/d5p1:int&gt;&lt;d5p1:int&gt;-1945399197&lt;/d5p1:int&gt;&lt;d5p1:int&gt;1238291072&lt;/d5p1:int&gt;&lt;d5p1:int&gt;446681799&lt;/d5p1:int&gt;&lt;d5p1:int&gt;1198368690&lt;/d5p1:int&gt;&lt;d5p1:int&gt;1651120&lt;/d5p1:int&gt;&lt;d5p1:int&gt;-840190004&lt;/d5p1:int&gt;&lt;d5p1:int&gt;-1694236580&lt;/d5p1:int&gt;&lt;d5p1:int&gt;1631403848&lt;/d5p1:int&gt;&lt;d5p1:int&gt;-721359179&lt;/d5p1:int&gt;&lt;d5p1:int&gt;-1028830027&lt;/d5p1:int&gt;&lt;d5p1:int&gt;-961781610&lt;/d5p1:int&gt;&lt;d5p1:int&gt;-840190004&lt;/d5p1:int&gt;&lt;d5p1:int&gt;588735063&lt;/d5p1:int&gt;&lt;d5p1:int&gt;1700446557&lt;/d5p1:int&gt;&lt;d5p1:int&gt;1473149130&lt;/d5p1:int&gt;&lt;d5p1:int&gt;-1028830027&lt;/d5p1:int&gt;&lt;d5p1:int&gt;-647073198&lt;/d5p1:int&gt;&lt;d5p1:int&gt;2141674835&lt;/d5p1:int&gt;&lt;d5p1:int&gt;-840190004&lt;/d5p1:int&gt;&lt;d5p1:int&gt;-840124473&lt;/d5p1:int&gt;&lt;d5p1:int&gt;1178749465&lt;/d5p1:int&gt;&lt;d5p1:int&gt;1534769276&lt;/d5p1:int&gt;&lt;d5p1:int&gt;-842352759&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1704009951&lt;/Term&gt;&lt;ParentTerm&gt;-921250684&lt;/ParentTerm&gt;&lt;/TermsDefinedInconsistentFormatting&gt;&lt;/w:wordDocument&gt;</ReviewedTerms>
</file>

<file path=customXml/item150.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xml:space="preserve"&gt;&lt;TermsDefinedInconsistentFormatting&gt;&lt;Id&gt;f92636cc-efc2-470e-ba65-d47af4c34843&lt;/Id&gt;&lt;PositionedParagraphId&gt;&lt;?xml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xmlns:d3p1="http://schemas.datacontract.org/2004/07/System"&gt;&lt;d3p1:m_Item1&gt;-799558163&lt;/d3p1:m_Item1&gt;&lt;d3p1:m_Item2&gt;&lt;d3p1:m_Item1 xmlns:d5p1="http://schemas.microsoft.com/2003/10/Serialization/Arrays"&gt;&lt;d5p1:int&gt;1250259354&lt;/d5p1:int&gt;&lt;d5p1:int&gt;-840190004&lt;/d5p1:int&gt;&lt;d5p1:int&gt;1178749465&lt;/d5p1:int&gt;&lt;d5p1:int&gt;1534769276&lt;/d5p1:int&gt;&lt;d5p1:int&gt;-842352745&lt;/d5p1:int&gt;&lt;d5p1:int&gt;-1384929315&lt;/d5p1:int&gt;&lt;d5p1:int&gt;481518672&lt;/d5p1:int&gt;&lt;d5p1:int&gt;-837109785&lt;/d5p1:int&gt;&lt;d5p1:int&gt;-839403577&lt;/d5p1:int&gt;&lt;d5p1:int&gt;-1028830027&lt;/d5p1:int&gt;&lt;d5p1:int&gt;786934084&lt;/d5p1:int&gt;&lt;d5p1:int&gt;-368978252&lt;/d5p1:int&gt;&lt;d5p1:int&gt;1700446557&lt;/d5p1:int&gt;&lt;d5p1:int&gt;292665117&lt;/d5p1:int&gt;&lt;d5p1:int&gt;-101395334&lt;/d5p1:int&gt;&lt;d5p1:int&gt;-840648767&lt;/d5p1:int&gt;&lt;d5p1:int&gt;1700446557&lt;/d5p1:int&gt;&lt;d5p1:int&gt;18274493&lt;/d5p1:int&gt;&lt;d5p1:int&gt;-388347363&lt;/d5p1:int&gt;&lt;d5p1:int&gt;-839469113&lt;/d5p1:int&gt;&lt;d5p1:int&gt;-839338047&lt;/d5p1:int&gt;&lt;d5p1:int&gt;729250605&lt;/d5p1:int&gt;&lt;d5p1:int&gt;-580291285&lt;/d5p1:int&gt;&lt;d5p1:int&gt;1700446557&lt;/d5p1:int&gt;&lt;d5p1:int&gt;-1952578413&lt;/d5p1:int&gt;&lt;d5p1:int&gt;18273501&lt;/d5p1:int&gt;&lt;d5p1:int&gt;-1539111511&lt;/d5p1:int&gt;&lt;d5p1:int&gt;1240007668&lt;/d5p1:int&gt;&lt;d5p1:int&gt;-174551438&lt;/d5p1:int&gt;&lt;d5p1:int&gt;742876383&lt;/d5p1:int&gt;&lt;d5p1:int&gt;-840190004&lt;/d5p1:int&gt;&lt;d5p1:int&gt;1700774236&lt;/d5p1:int&gt;&lt;d5p1:int&gt;1700446557&lt;/d5p1:int&gt;&lt;d5p1:int&gt;481518672&lt;/d5p1:int&gt;&lt;d5p1:int&gt;-837109785&lt;/d5p1:int&gt;&lt;d5p1:int&gt;-175403405&lt;/d5p1:int&gt;&lt;d5p1:int&gt;1187105114&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-1123513016&lt;/Term&gt;&lt;ParentTerm&gt;-921250684&lt;/ParentTerm&gt;&lt;/TermsDefinedInconsistentFormatting&gt;&lt;/w:wordDocument&gt;</ReviewedTerms>
</file>

<file path=customXml/item16.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xml:space="preserve"&gt;&lt;TermsDefinedInconsistentFormatting&gt;&lt;Id&gt;b4f37b1a-3ff9-4aba-a928-a14163b4d281&lt;/Id&gt;&lt;PositionedParagraphId&gt;&lt;?xml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0&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xmlns:d3p1="http://schemas.datacontract.org/2004/07/System"&gt;&lt;d3p1:m_Item1&gt;2094764565&lt;/d3p1:m_Item1&gt;&lt;d3p1:m_Item2&gt;&lt;d3p1:m_Item1 xmlns:d5p1="http://schemas.microsoft.com/2003/10/Serialization/Arrays"&gt;&lt;d5p1:int&gt;465698937&lt;/d5p1:int&gt;&lt;d5p1:int&gt;376481937&lt;/d5p1:int&gt;&lt;d5p1:int&gt;1700446557&lt;/d5p1:int&gt;&lt;d5p1:int&gt;1619055980&lt;/d5p1:int&gt;&lt;d5p1:int&gt;-840648767&lt;/d5p1:int&gt;&lt;d5p1:int&gt;465698905&lt;/d5p1:int&gt;&lt;d5p1:int&gt;1591672228&lt;/d5p1:int&gt;&lt;d5p1:int&gt;-838748226&lt;/d5p1:int&gt;&lt;d5p1:int&gt;1700446557&lt;/d5p1:int&gt;&lt;d5p1:int&gt;-1667042948&lt;/d5p1:int&gt;&lt;d5p1:int&gt;-840190004&lt;/d5p1:int&gt;&lt;d5p1:int&gt;-1183383288&lt;/d5p1:int&gt;&lt;d5p1:int&gt;1700446557&lt;/d5p1:int&gt;&lt;d5p1:int&gt;1876247433&lt;/d5p1:int&gt;&lt;d5p1:int&gt;-839403585&lt;/d5p1:int&gt;&lt;d5p1:int&gt;-1741749485&lt;/d5p1:int&gt;&lt;d5p1:int&gt;-1740700921&lt;/d5p1:int&gt;&lt;d5p1:int&gt;-840124473&lt;/d5p1:int&gt;&lt;d5p1:int&gt;1700446557&lt;/d5p1:int&gt;&lt;d5p1:int&gt;-98552236&lt;/d5p1:int&gt;&lt;d5p1:int&gt;2037252898&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-1290350011&lt;/Term&gt;&lt;ParentTerm&gt;-1872639189&lt;/ParentTerm&gt;&lt;/TermsDefinedInconsistentFormatting&gt;&lt;/w:wordDocument&gt;</ReviewedTerms>
</file>

<file path=customXml/item17.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xml:space="preserve"&gt;&lt;TermsDefinedInconsistentFormatting&gt;&lt;Id&gt;4efac9fe-95a3-41ca-a01b-6dfa3ad14915&lt;/Id&gt;&lt;PositionedParagraphId&gt;&lt;?xml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0&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xmlns:d3p1="http://schemas.datacontract.org/2004/07/System"&gt;&lt;d3p1:m_Item1&gt;-1274030156&lt;/d3p1:m_Item1&gt;&lt;d3p1:m_Item2&gt;&lt;d3p1:m_Item1 xmlns:d5p1="http://schemas.microsoft.com/2003/10/Serialization/Arrays"&gt;&lt;d5p1:int&gt;1700446557&lt;/d5p1:int&gt;&lt;d5p1:int&gt;1297234665&lt;/d5p1:int&gt;&lt;d5p1:int&gt;-2065180750&lt;/d5p1:int&gt;&lt;d5p1:int&gt;-842352705&lt;/d5p1:int&gt;&lt;d5p1:int&gt;-2013211686&lt;/d5p1:int&gt;&lt;d5p1:int&gt;27949506&lt;/d5p1:int&gt;&lt;d5p1:int&gt;-840648767&lt;/d5p1:int&gt;&lt;d5p1:int&gt;-1694236580&lt;/d5p1:int&gt;&lt;d5p1:int&gt;1638865372&lt;/d5p1:int&gt;&lt;d5p1:int&gt;-840648767&lt;/d5p1:int&gt;&lt;d5p1:int&gt;1178749465&lt;/d5p1:int&gt;&lt;d5p1:int&gt;577016746&lt;/d5p1:int&gt;&lt;d5p1:int&gt;-1028830027&lt;/d5p1:int&gt;&lt;d5p1:int&gt;-840648761&lt;/d5p1:int&gt;&lt;d5p1:int&gt;-405350360&lt;/d5p1:int&gt;&lt;d5p1:int&gt;27949506&lt;/d5p1:int&gt;&lt;d5p1:int&gt;-839403577&lt;/d5p1:int&gt;&lt;d5p1:int&gt;1587547605&lt;/d5p1:int&gt;&lt;d5p1:int&gt;411238890&lt;/d5p1:int&gt;&lt;d5p1:int&gt;-840190004&lt;/d5p1:int&gt;&lt;d5p1:int&gt;-1135159615&lt;/d5p1:int&gt;&lt;d5p1:int&gt;-803672335&lt;/d5p1:int&gt;&lt;d5p1:int&gt;27949506&lt;/d5p1:int&gt;&lt;d5p1:int&gt;436190446&lt;/d5p1:int&gt;&lt;d5p1:int&gt;-842352705&lt;/d5p1:int&gt;&lt;d5p1:int&gt;1207817419&lt;/d5p1:int&gt;&lt;d5p1:int&gt;-840648767&lt;/d5p1:int&gt;&lt;d5p1:int&gt;-843401331&lt;/d5p1:int&gt;&lt;d5p1:int&gt;-1953037149&lt;/d5p1:int&gt;&lt;d5p1:int&gt;465698905&lt;/d5p1:int&gt;&lt;d5p1:int&gt;67877709&lt;/d5p1:int&gt;&lt;d5p1:int&gt;20251266&lt;/d5p1:int&gt;&lt;d5p1:int&gt;-1004470091&lt;/d5p1:int&gt;&lt;d5p1:int&gt;-840124473&lt;/d5p1:int&gt;&lt;d5p1:int&gt;369677630&lt;/d5p1:int&gt;&lt;d5p1:int&gt;-840190004&lt;/d5p1:int&gt;&lt;d5p1:int&gt;-840190020&lt;/d5p1:int&gt;&lt;d5p1:int&gt;-840190003&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ArrayOfParagraphIdIQ&gt;&lt;/PositionedParagraphId&gt;&lt;Term&gt;823318101&lt;/Term&gt;&lt;ParentTerm&gt;-1872639189&lt;/ParentTerm&gt;&lt;/TermsDefinedInconsistentFormatting&gt;&lt;/w:wordDocument&gt;</ReviewedTerms>
</file>

<file path=customXml/item18.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xml:space="preserve"&gt;&lt;TermsDefinedInconsistentFormatting&gt;&lt;Id&gt;4797adbe-8d70-4c59-837b-e17d748709fa&lt;/Id&gt;&lt;PositionedParagraphId&gt;&lt;?xml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xmlns:d3p1="http://schemas.datacontract.org/2004/07/System"&gt;&lt;d3p1:m_Item1&gt;1252009465&lt;/d3p1:m_Item1&gt;&lt;d3p1:m_Item2&gt;&lt;d3p1:m_Item1 xmlns:d5p1="http://schemas.microsoft.com/2003/10/Serialization/Arrays"&gt;&lt;d5p1:int&gt;-840648729&lt;/d5p1:int&gt;&lt;d5p1:int&gt;-1694236580&lt;/d5p1:int&gt;&lt;d5p1:int&gt;1205010703&lt;/d5p1:int&gt;&lt;d5p1:int&gt;-839338047&lt;/d5p1:int&gt;&lt;d5p1:int&gt;-1289138289&lt;/d5p1:int&gt;&lt;d5p1:int&gt;-840648767&lt;/d5p1:int&gt;&lt;d5p1:int&gt;1178749465&lt;/d5p1:int&gt;&lt;d5p1:int&gt;785359320&lt;/d5p1:int&gt;&lt;d5p1:int&gt;-839403577&lt;/d5p1:int&gt;&lt;d5p1:int&gt;-839338047&lt;/d5p1:int&gt;&lt;d5p1:int&gt;-342060029&lt;/d5p1:int&gt;&lt;d5p1:int&gt;2065338263&lt;/d5p1:int&gt;&lt;d5p1:int&gt;-367843260&lt;/d5p1:int&gt;&lt;d5p1:int&gt;-839338047&lt;/d5p1:int&gt;&lt;d5p1:int&gt;894283445&lt;/d5p1:int&gt;&lt;d5p1:int&gt;-839469113&lt;/d5p1:int&gt;&lt;d5p1:int&gt;786934084&lt;/d5p1:int&gt;&lt;d5p1:int&gt;-840583234&lt;/d5p1:int&gt;&lt;d5p1:int&gt;752318982&lt;/d5p1:int&gt;&lt;d5p1:int&gt;-1817945518&lt;/d5p1:int&gt;&lt;d5p1:int&gt;-840190004&lt;/d5p1:int&gt;&lt;d5p1:int&gt;1700446557&lt;/d5p1:int&gt;&lt;d5p1:int&gt;106938791&lt;/d5p1:int&gt;&lt;d5p1:int&gt;129350357&lt;/d5p1:int&gt;&lt;d5p1:int&gt;525219623&lt;/d5p1:int&gt;&lt;d5p1:int&gt;-840190004&lt;/d5p1:int&gt;&lt;d5p1:int&gt;-1100074170&lt;/d5p1:int&gt;&lt;d5p1:int&gt;-839469113&lt;/d5p1:int&gt;&lt;d5p1:int&gt;-1566023270&lt;/d5p1:int&gt;&lt;d5p1:int&gt;1143890957&lt;/d5p1:int&gt;&lt;d5p1:int&gt;-1028830027&lt;/d5p1:int&gt;&lt;d5p1:int&gt;2001455223&lt;/d5p1:int&gt;&lt;d5p1:int&gt;-840648729&lt;/d5p1:int&gt;&lt;d5p1:int&gt;-405350360&lt;/d5p1:int&gt;&lt;d5p1:int&gt;1424746383&lt;/d5p1:int&gt;&lt;d5p1:int&gt;-839403577&lt;/d5p1:int&gt;&lt;d5p1:int&gt;-1741356280&lt;/d5p1:int&gt;&lt;d5p1:int&gt;-698068542&lt;/d5p1:int&gt;&lt;d5p1:int&gt;1700446557&lt;/d5p1:int&gt;&lt;d5p1:int&gt;1631403848&lt;/d5p1:int&gt;&lt;d5p1:int&gt;1205010703&lt;/d5p1:int&gt;&lt;d5p1:int&gt;-839338047&lt;/d5p1:int&gt;&lt;d5p1:int&gt;-1289138289&lt;/d5p1:int&gt;&lt;d5p1:int&gt;786934084&lt;/d5p1:int&gt;&lt;d5p1:int&gt;-840583234&lt;/d5p1:int&gt;&lt;d5p1:int&gt;752318982&lt;/d5p1:int&gt;&lt;d5p1:int&gt;-22557786&lt;/d5p1:int&gt;&lt;d5p1:int&gt;-1694236548&lt;/d5p1:int&gt;&lt;d5p1:int&gt;1424746383&lt;/d5p1:int&gt;&lt;d5p1:int&gt;-840190004&lt;/d5p1:int&gt;&lt;d5p1:int&gt;-839338047&lt;/d5p1:int&gt;&lt;d5p1:int&gt;1976480307&lt;/d5p1:int&gt;&lt;d5p1:int&gt;-840648767&lt;/d5p1:int&gt;&lt;d5p1:int&gt;-842352705&lt;/d5p1:int&gt;&lt;d5p1:int&gt;1205010703&lt;/d5p1:int&gt;&lt;d5p1:int&gt;-839338047&lt;/d5p1:int&gt;&lt;d5p1:int&gt;-1289138289&lt;/d5p1:int&gt;&lt;d5p1:int&gt;797640553&lt;/d5p1:int&gt;&lt;d5p1:int&gt;1178749465&lt;/d5p1:int&gt;&lt;d5p1:int&gt;1534769276&lt;/d5p1:int&gt;&lt;d5p1:int&gt;-1581402206&lt;/d5p1:int&gt;&lt;d5p1:int&gt;786934084&lt;/d5p1:int&gt;&lt;d5p1:int&gt;-1741356280&lt;/d5p1:int&gt;&lt;d5p1:int&gt;1936059972&lt;/d5p1:int&gt;&lt;d5p1:int&gt;1700446557&lt;/d5p1:int&gt;&lt;d5p1:int&gt;1737982732&lt;/d5p1:int&gt;&lt;d5p1:int&gt;-1028830027&lt;/d5p1:int&gt;&lt;d5p1:int&gt;-687681773&lt;/d5p1:int&gt;&lt;d5p1:int&gt;-840648767&lt;/d5p1:int&gt;&lt;d5p1:int&gt;1700446557&lt;/d5p1:int&gt;&lt;d5p1:int&gt;-354185607&lt;/d5p1:int&gt;&lt;d5p1:int&gt;-840648767&lt;/d5p1:int&gt;&lt;d5p1:int&gt;1178749465&lt;/d5p1:int&gt;&lt;d5p1:int&gt;785359320&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-1067968343&lt;/Term&gt;&lt;ParentTerm&gt;-921250684&lt;/ParentTerm&gt;&lt;/TermsDefinedInconsistentFormatting&gt;&lt;/w:wordDocument&gt;</ReviewedTerms>
</file>

<file path=customXml/item19.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xml:space="preserve"&gt;&lt;TermsDefinedInconsistentFormatting&gt;&lt;Id&gt;1f06362c-bb6f-46d2-822d-5b973ea6ba74&lt;/Id&gt;&lt;PositionedParagraphId&gt;&lt;?xml version="1.0" encoding="utf-16"?&gt;&lt;ArrayOfParagraphIdIQ xmlns:i="http://www.w3.org/2001/XMLSchema-instance" xmlns="http://schemas.datacontract.org/2004/07/Microsystems.IQ.Build"&gt;&lt;ParagraphIdIQ&gt;&lt;P_RunsHash xmlns:d3p1="http://schemas.datacontract.org/2004/07/System"&gt;&lt;d3p1:m_Item1&gt;1441411318&lt;/d3p1:m_Item1&gt;&lt;d3p1:m_Item2&gt;&lt;d3p1:m_Item1 xmlns:d5p1="http://schemas.microsoft.com/2003/10/Serialization/Arrays"&gt;&lt;d5p1:int&gt;-1131161267&lt;/d5p1:int&gt;&lt;d5p1:int&gt;740065253&lt;/d5p1:int&gt;&lt;d5p1:int&gt;376481937&lt;/d5p1:int&gt;&lt;d5p1:int&gt;-802832332&lt;/d5p1:int&gt;&lt;d5p1:int&gt;-1131162259&lt;/d5p1:int&gt;&lt;d5p1:int&gt;740064261&lt;/d5p1:int&gt;&lt;d5p1:int&gt;-1787951688&lt;/d5p1:int&gt;&lt;d5p1:int&gt;-222457583&lt;/d5p1:int&gt;&lt;d5p1:int&gt;1700774236&lt;/d5p1:int&gt;&lt;d5p1:int&gt;1700446557&lt;/d5p1:int&gt;&lt;d5p1:int&gt;-1716571037&lt;/d5p1:int&gt;&lt;d5p1:int&gt;-837109785&lt;/d5p1:int&gt;&lt;d5p1:int&gt;-840124473&lt;/d5p1:int&gt;&lt;d5p1:int&gt;930882207&lt;/d5p1:int&gt;&lt;d5p1:int&gt;1610810127&lt;/d5p1:int&gt;&lt;d5p1:int&gt;135311707&lt;/d5p1:int&gt;&lt;d5p1:int&gt;-842352753&lt;/d5p1:int&gt;&lt;d5p1:int&gt;1390811594&lt;/d5p1:int&gt;&lt;d5p1:int&gt;1700446557&lt;/d5p1:int&gt;&lt;d5p1:int&gt;1205010703&lt;/d5p1:int&gt;&lt;d5p1:int&gt;-840648767&lt;/d5p1:int&gt;&lt;d5p1:int&gt;1700446557&lt;/d5p1:int&gt;&lt;d5p1:int&gt;1876247433&lt;/d5p1:int&gt;&lt;d5p1:int&gt;-1028830027&lt;/d5p1:int&gt;&lt;d5p1:int&gt;-839403585&lt;/d5p1:int&gt;&lt;d5p1:int&gt;-2146273554&lt;/d5p1:int&gt;&lt;d5p1:int&gt;-840124473&lt;/d5p1:int&gt;&lt;d5p1:int&gt;1700446557&lt;/d5p1:int&gt;&lt;d5p1:int&gt;831903646&lt;/d5p1:int&gt;&lt;d5p1:int&gt;-1394266293&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ArrayOfParagraphIdIQ&gt;&lt;/PositionedParagraphId&gt;&lt;Term&gt;-166348974&lt;/Term&gt;&lt;ParentTerm&gt;-443906463&lt;/ParentTerm&gt;&lt;/TermsDefinedInconsistentFormatting&gt;&lt;/w:wordDocument&gt;</ReviewedTerms>
</file>

<file path=customXml/item2.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xml:space="preserve"&gt;&lt;TermsDefinedInconsistentFormatting&gt;&lt;Id&gt;dc694ecd-b648-4117-a5c1-842006486dc3&lt;/Id&gt;&lt;PositionedParagraphId&gt;&lt;?xml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0&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xmlns:d3p1="http://schemas.datacontract.org/2004/07/System"&gt;&lt;d3p1:m_Item1&gt;633281260&lt;/d3p1:m_Item1&gt;&lt;d3p1:m_Item2&gt;&lt;d3p1:m_Item1 xmlns:d5p1="http://schemas.microsoft.com/2003/10/Serialization/Arrays"&gt;&lt;d5p1:int&gt;729251597&lt;/d5p1:int&gt;&lt;d5p1:int&gt;1700446557&lt;/d5p1:int&gt;&lt;d5p1:int&gt;1297234665&lt;/d5p1:int&gt;&lt;d5p1:int&gt;-719479317&lt;/d5p1:int&gt;&lt;d5p1:int&gt;-840124481&lt;/d5p1:int&gt;&lt;d5p1:int&gt;231081015&lt;/d5p1:int&gt;&lt;d5p1:int&gt;-1028830027&lt;/d5p1:int&gt;&lt;d5p1:int&gt;63249573&lt;/d5p1:int&gt;&lt;d5p1:int&gt;-755466328&lt;/d5p1:int&gt;&lt;d5p1:int&gt;-840190004&lt;/d5p1:int&gt;&lt;d5p1:int&gt;-1716571037&lt;/d5p1:int&gt;&lt;d5p1:int&gt;-840124473&lt;/d5p1:int&gt;&lt;d5p1:int&gt;930882207&lt;/d5p1:int&gt;&lt;d5p1:int&gt;1610810127&lt;/d5p1:int&gt;&lt;d5p1:int&gt;1178749465&lt;/d5p1:int&gt;&lt;d5p1:int&gt;1534769276&lt;/d5p1:int&gt;&lt;d5p1:int&gt;-842352755&lt;/d5p1:int&gt;&lt;d5p1:int&gt;-1716571037&lt;/d5p1:int&gt;&lt;d5p1:int&gt;786934084&lt;/d5p1:int&gt;&lt;d5p1:int&gt;436190446&lt;/d5p1:int&gt;&lt;d5p1:int&gt;1232840345&lt;/d5p1:int&gt;&lt;d5p1:int&gt;-842352759&lt;/d5p1:int&gt;&lt;d5p1:int&gt;1198369682&lt;/d5p1:int&gt;&lt;d5p1:int&gt;465698937&lt;/d5p1:int&gt;&lt;d5p1:int&gt;67877709&lt;/d5p1:int&gt;&lt;d5p1:int&gt;-1108670489&lt;/d5p1:int&gt;&lt;d5p1:int&gt;-839469113&lt;/d5p1:int&gt;&lt;d5p1:int&gt;-1741356280&lt;/d5p1:int&gt;&lt;d5p1:int&gt;1033709708&lt;/d5p1:int&gt;&lt;d5p1:int&gt;1700446557&lt;/d5p1:int&gt;&lt;d5p1:int&gt;-1694433191&lt;/d5p1:int&gt;&lt;d5p1:int&gt;-840648767&lt;/d5p1:int&gt;&lt;d5p1:int&gt;-299479352&lt;/d5p1:int&gt;&lt;d5p1:int&gt;-2114311744&lt;/d5p1:int&gt;&lt;d5p1:int&gt;-269839072&lt;/d5p1:int&gt;&lt;d5p1:int&gt;-839338047&lt;/d5p1:int&gt;&lt;d5p1:int&gt;-1741356280&lt;/d5p1:int&gt;&lt;d5p1:int&gt;-803672335&lt;/d5p1:int&gt;&lt;d5p1:int&gt;231081015&lt;/d5p1:int&gt;&lt;d5p1:int&gt;-1028830027&lt;/d5p1:int&gt;&lt;d5p1:int&gt;63249573&lt;/d5p1:int&gt;&lt;d5p1:int&gt;-755466328&lt;/d5p1:int&gt;&lt;d5p1:int&gt;-839403577&lt;/d5p1:int&gt;&lt;d5p1:int&gt;-1566023270&lt;/d5p1:int&gt;&lt;d5p1:int&gt;-1028830027&lt;/d5p1:int&gt;&lt;d5p1:int&gt;1657779241&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505034982&lt;/Term&gt;&lt;ParentTerm&gt;-1872639189&lt;/ParentTerm&gt;&lt;/TermsDefinedInconsistentFormatting&gt;&lt;/w:wordDocument&gt;</ReviewedTerms>
</file>

<file path=customXml/item20.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xml:space="preserve"&gt;&lt;TermsDefinedInconsistentFormatting&gt;&lt;Id&gt;51f1d996-bf09-4821-b0f0-a2403a82e98c&lt;/Id&gt;&lt;PositionedParagraphId&gt;&lt;?xml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xmlns:d3p1="http://schemas.datacontract.org/2004/07/System"&gt;&lt;d3p1:m_Item1&gt;1317544192&lt;/d3p1:m_Item1&gt;&lt;d3p1:m_Item2&gt;&lt;d3p1:m_Item1 xmlns:d5p1="http://schemas.microsoft.com/2003/10/Serialization/Arrays"&gt;&lt;d5p1:int&gt;729251597&lt;/d5p1:int&gt;&lt;d5p1:int&gt;-1716571037&lt;/d5p1:int&gt;&lt;d5p1:int&gt;411238890&lt;/d5p1:int&gt;&lt;d5p1:int&gt;-840190004&lt;/d5p1:int&gt;&lt;d5p1:int&gt;736482568&lt;/d5p1:int&gt;&lt;d5p1:int&gt;1610810127&lt;/d5p1:int&gt;&lt;d5p1:int&gt;1534769276&lt;/d5p1:int&gt;&lt;d5p1:int&gt;-1624525576&lt;/d5p1:int&gt;&lt;d5p1:int&gt;-1028830027&lt;/d5p1:int&gt;&lt;d5p1:int&gt;729250774&lt;/d5p1:int&gt;&lt;d5p1:int&gt;-839403577&lt;/d5p1:int&gt;&lt;d5p1:int&gt;-438630564&lt;/d5p1:int&gt;&lt;d5p1:int&gt;1190944887&lt;/d5p1:int&gt;&lt;d5p1:int&gt;-840124473&lt;/d5p1:int&gt;&lt;d5p1:int&gt;-260733105&lt;/d5p1:int&gt;&lt;d5p1:int&gt;-803672335&lt;/d5p1:int&gt;&lt;d5p1:int&gt;1700446557&lt;/d5p1:int&gt;&lt;d5p1:int&gt;231081015&lt;/d5p1:int&gt;&lt;d5p1:int&gt;-839403577&lt;/d5p1:int&gt;&lt;d5p1:int&gt;-1566023270&lt;/d5p1:int&gt;&lt;d5p1:int&gt;-1028830027&lt;/d5p1:int&gt;&lt;d5p1:int&gt;1657779241&lt;/d5p1:int&gt;&lt;d5p1:int&gt;1700446557&lt;/d5p1:int&gt;&lt;d5p1:int&gt;231081015&lt;/d5p1:int&gt;&lt;d5p1:int&gt;786934084&lt;/d5p1:int&gt;&lt;d5p1:int&gt;-840583234&lt;/d5p1:int&gt;&lt;d5p1:int&gt;219108696&lt;/d5p1:int&gt;&lt;d5p1:int&gt;-839403585&lt;/d5p1:int&gt;&lt;d5p1:int&gt;-1566023270&lt;/d5p1:int&gt;&lt;d5p1:int&gt;-1028830027&lt;/d5p1:int&gt;&lt;d5p1:int&gt;1657779241&lt;/d5p1:int&gt;&lt;d5p1:int&gt;1390811594&lt;/d5p1:int&gt;&lt;d5p1:int&gt;1700446557&lt;/d5p1:int&gt;&lt;d5p1:int&gt;-1552662456&lt;/d5p1:int&gt;&lt;d5p1:int&gt;-840648767&lt;/d5p1:int&gt;&lt;d5p1:int&gt;1534769276&lt;/d5p1:int&gt;&lt;d5p1:int&gt;-1624525576&lt;/d5p1:int&gt;&lt;d5p1:int&gt;-839469121&lt;/d5p1:int&gt;&lt;d5p1:int&gt;1700446557&lt;/d5p1:int&gt;&lt;d5p1:int&gt;-1028830031&lt;/d5p1:int&gt;&lt;d5p1:int&gt;-840648767&lt;/d5p1:int&gt;&lt;d5p1:int&gt;1700446557&lt;/d5p1:int&gt;&lt;d5p1:int&gt;-97445745&lt;/d5p1:int&gt;&lt;d5p1:int&gt;1198369682&lt;/d5p1:int&gt;&lt;d5p1:int&gt;-1694433159&lt;/d5p1:int&gt;&lt;d5p1:int&gt;67877709&lt;/d5p1:int&gt;&lt;d5p1:int&gt;-1028830027&lt;/d5p1:int&gt;&lt;d5p1:int&gt;-1741356280&lt;/d5p1:int&gt;&lt;d5p1:int&gt;1810433592&lt;/d5p1:int&gt;&lt;d5p1:int&gt;1700446557&lt;/d5p1:int&gt;&lt;d5p1:int&gt;1272578818&lt;/d5p1:int&gt;&lt;d5p1:int&gt;-840124479&lt;/d5p1:int&gt;&lt;d5p1:int&gt;1240007668&lt;/d5p1:int&gt;&lt;d5p1:int&gt;-839469113&lt;/d5p1:int&gt;&lt;d5p1:int&gt;-175403404&lt;/d5p1:int&gt;&lt;d5p1:int&gt;-1803448195&lt;/d5p1:int&gt;&lt;d5p1:int&gt;-838748226&lt;/d5p1:int&gt;&lt;d5p1:int&gt;-1716571037&lt;/d5p1:int&gt;&lt;/d3p1:m_Item1&gt;&lt;d3p1:m_Item2 xmlns:d5p1="http://schemas.microsoft.com/2003/10/Serialization/Arrays" /&gt;&lt;/d3p1:m_Item2&gt;&lt;/P_RunsHash&gt;&lt;P_StoryType&gt;Main&lt;/P_StoryType&gt;&lt;PositionInParagraph&gt;1&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1520117390&lt;/Term&gt;&lt;ParentTerm&gt;-921250684&lt;/ParentTerm&gt;&lt;/TermsDefinedInconsistentFormatting&gt;&lt;/w:wordDocument&gt;</ReviewedTerms>
</file>

<file path=customXml/item21.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xml:space="preserve"&gt;&lt;TermsDefinedInconsistentFormatting&gt;&lt;Id&gt;3d67e320-f65e-44a1-a7cb-34f1e1981534&lt;/Id&gt;&lt;PositionedParagraphId&gt;&lt;?xml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xmlns:d3p1="http://schemas.datacontract.org/2004/07/System"&gt;&lt;d3p1:m_Item1&gt;-2070256813&lt;/d3p1:m_Item1&gt;&lt;d3p1:m_Item2&gt;&lt;d3p1:m_Item1 xmlns:d5p1="http://schemas.microsoft.com/2003/10/Serialization/Arrays"&gt;&lt;d5p1:int&gt;1250259354&lt;/d5p1:int&gt;&lt;d5p1:int&gt;-840190004&lt;/d5p1:int&gt;&lt;d5p1:int&gt;1700446557&lt;/d5p1:int&gt;&lt;d5p1:int&gt;436589667&lt;/d5p1:int&gt;&lt;d5p1:int&gt;-840648767&lt;/d5p1:int&gt;&lt;d5p1:int&gt;1178749465&lt;/d5p1:int&gt;&lt;d5p1:int&gt;785359320&lt;/d5p1:int&gt;&lt;d5p1:int&gt;1700446557&lt;/d5p1:int&gt;&lt;d5p1:int&gt;-1716571037&lt;/d5p1:int&gt;&lt;d5p1:int&gt;786934084&lt;/d5p1:int&gt;&lt;d5p1:int&gt;-1694433171&lt;/d5p1:int&gt;&lt;d5p1:int&gt;-840190004&lt;/d5p1:int&gt;&lt;d5p1:int&gt;1700446557&lt;/d5p1:int&gt;&lt;d5p1:int&gt;1297234665&lt;/d5p1:int&gt;&lt;d5p1:int&gt;1700446557&lt;/d5p1:int&gt;&lt;d5p1:int&gt;-435240597&lt;/d5p1:int&gt;&lt;d5p1:int&gt;-840124473&lt;/d5p1:int&gt;&lt;d5p1:int&gt;930882207&lt;/d5p1:int&gt;&lt;d5p1:int&gt;1610810127&lt;/d5p1:int&gt;&lt;d5p1:int&gt;1178749465&lt;/d5p1:int&gt;&lt;d5p1:int&gt;1534769276&lt;/d5p1:int&gt;&lt;d5p1:int&gt;-842352755&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2038263782&lt;/Term&gt;&lt;ParentTerm&gt;-921250684&lt;/ParentTerm&gt;&lt;/TermsDefinedInconsistentFormatting&gt;&lt;/w:wordDocument&gt;</ReviewedTerms>
</file>

<file path=customXml/item22.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xml:space="preserve"&gt;&lt;TermsDefinedInconsistentFormatting&gt;&lt;Id&gt;d81e54ba-565b-4fe3-b5e1-1f3d0baacf88&lt;/Id&gt;&lt;PositionedParagraphId&gt;&lt;?xml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0&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xmlns:d3p1="http://schemas.datacontract.org/2004/07/System"&gt;&lt;d3p1:m_Item1&gt;-731378441&lt;/d3p1:m_Item1&gt;&lt;d3p1:m_Item2&gt;&lt;d3p1:m_Item1 xmlns:d5p1="http://schemas.microsoft.com/2003/10/Serialization/Arrays"&gt;&lt;d5p1:int&gt;-840648729&lt;/d5p1:int&gt;&lt;d5p1:int&gt;-840124473&lt;/d5p1:int&gt;&lt;d5p1:int&gt;1700446557&lt;/d5p1:int&gt;&lt;d5p1:int&gt;-226844306&lt;/d5p1:int&gt;&lt;d5p1:int&gt;-217996247&lt;/d5p1:int&gt;&lt;d5p1:int&gt;-840648767&lt;/d5p1:int&gt;&lt;d5p1:int&gt;1700446557&lt;/d5p1:int&gt;&lt;d5p1:int&gt;-1716571037&lt;/d5p1:int&gt;&lt;d5p1:int&gt;-1694236580&lt;/d5p1:int&gt;&lt;d5p1:int&gt;-840648767&lt;/d5p1:int&gt;&lt;d5p1:int&gt;1700446557&lt;/d5p1:int&gt;&lt;d5p1:int&gt;-1667042948&lt;/d5p1:int&gt;&lt;d5p1:int&gt;1700839760&lt;/d5p1:int&gt;&lt;d5p1:int&gt;1408357197&lt;/d5p1:int&gt;&lt;d5p1:int&gt;-840190004&lt;/d5p1:int&gt;&lt;d5p1:int&gt;1716708640&lt;/d5p1:int&gt;&lt;d5p1:int&gt;1700446557&lt;/d5p1:int&gt;&lt;d5p1:int&gt;1876247433&lt;/d5p1:int&gt;&lt;d5p1:int&gt;-840124473&lt;/d5p1:int&gt;&lt;d5p1:int&gt;930882207&lt;/d5p1:int&gt;&lt;d5p1:int&gt;1610810127&lt;/d5p1:int&gt;&lt;d5p1:int&gt;1178749465&lt;/d5p1:int&gt;&lt;d5p1:int&gt;785359320&lt;/d5p1:int&gt;&lt;d5p1:int&gt;-389758627&lt;/d5p1:int&gt;&lt;d5p1:int&gt;-1324006566&lt;/d5p1:int&gt;&lt;d5p1:int&gt;-1281720136&lt;/d5p1:int&gt;&lt;d5p1:int&gt;-840190004&lt;/d5p1:int&gt;&lt;d5p1:int&gt;1700446557&lt;/d5p1:int&gt;&lt;d5p1:int&gt;-1862562185&lt;/d5p1:int&gt;&lt;d5p1:int&gt;746087647&lt;/d5p1:int&gt;&lt;d5p1:int&gt;-486026391&lt;/d5p1:int&gt;&lt;d5p1:int&gt;436190446&lt;/d5p1:int&gt;&lt;d5p1:int&gt;1178749465&lt;/d5p1:int&gt;&lt;d5p1:int&gt;785359320&lt;/d5p1:int&gt;&lt;d5p1:int&gt;1700446557&lt;/d5p1:int&gt;&lt;d5p1:int&gt;-1716571037&lt;/d5p1:int&gt;&lt;d5p1:int&gt;-1694433184&lt;/d5p1:int&gt;&lt;d5p1:int&gt;475703782&lt;/d5p1:int&gt;&lt;d5p1:int&gt;1700446557&lt;/d5p1:int&gt;&lt;d5p1:int&gt;-1667042948&lt;/d5p1:int&gt;&lt;d5p1:int&gt;-840583234&lt;/d5p1:int&gt;&lt;d5p1:int&gt;-1801353486&lt;/d5p1:int&gt;&lt;d5p1:int&gt;1610810127&lt;/d5p1:int&gt;&lt;d5p1:int&gt;1493952656&lt;/d5p1:int&gt;&lt;d5p1:int&gt;1645842099&lt;/d5p1:int&gt;&lt;d5p1:int&gt;1006318470&lt;/d5p1:int&gt;&lt;d5p1:int&gt;551847039&lt;/d5p1:int&gt;&lt;d5p1:int&gt;-840648767&lt;/d5p1:int&gt;&lt;d5p1:int&gt;1700446557&lt;/d5p1:int&gt;&lt;d5p1:int&gt;1297234665&lt;/d5p1:int&gt;&lt;d5p1:int&gt;-1028830027&lt;/d5p1:int&gt;&lt;d5p1:int&gt;1700446557&lt;/d5p1:int&gt;&lt;d5p1:int&gt;1297234665&lt;/d5p1:int&gt;&lt;d5p1:int&gt;786934084&lt;/d5p1:int&gt;&lt;d5p1:int&gt;-1100074170&lt;/d5p1:int&gt;&lt;d5p1:int&gt;-405350360&lt;/d5p1:int&gt;&lt;d5p1:int&gt;-1470093129&lt;/d5p1:int&gt;&lt;d5p1:int&gt;436190446&lt;/d5p1:int&gt;&lt;d5p1:int&gt;-842352757&lt;/d5p1:int&gt;&lt;d5p1:int&gt;465698905&lt;/d5p1:int&gt;&lt;d5p1:int&gt;-840648767&lt;/d5p1:int&gt;&lt;d5p1:int&gt;-1552177916&lt;/d5p1:int&gt;&lt;d5p1:int&gt;-1920353285&lt;/d5p1:int&gt;&lt;d5p1:int&gt;20251266&lt;/d5p1:int&gt;&lt;d5p1:int&gt;-1803448195&lt;/d5p1:int&gt;&lt;d5p1:int&gt;-1539111511&lt;/d5p1:int&gt;&lt;d5p1:int&gt;1700446557&lt;/d5p1:int&gt;&lt;d5p1:int&gt;-1716571037&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311501292&lt;/Term&gt;&lt;ParentTerm&gt;-1872639189&lt;/ParentTerm&gt;&lt;/TermsDefinedInconsistentFormatting&gt;&lt;/w:wordDocument&gt;</ReviewedTerms>
</file>

<file path=customXml/item23.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xml:space="preserve"&gt;&lt;TermsDefinedInconsistentFormatting&gt;&lt;Id&gt;3e7d35b3-d120-41b4-88c1-2a47c310da48&lt;/Id&gt;&lt;PositionedParagraphId&gt;&lt;?xml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xmlns:d3p1="http://schemas.datacontract.org/2004/07/System"&gt;&lt;d3p1:m_Item1&gt;-1554741111&lt;/d3p1:m_Item1&gt;&lt;d3p1:m_Item2&gt;&lt;d3p1:m_Item1 xmlns:d5p1="http://schemas.microsoft.com/2003/10/Serialization/Arrays"&gt;&lt;d5p1:int&gt;-1384929283&lt;/d5p1:int&gt;&lt;d5p1:int&gt;958428716&lt;/d5p1:int&gt;&lt;d5p1:int&gt;1540077692&lt;/d5p1:int&gt;&lt;d5p1:int&gt;436589667&lt;/d5p1:int&gt;&lt;d5p1:int&gt;-1028830027&lt;/d5p1:int&gt;&lt;d5p1:int&gt;-1440983015&lt;/d5p1:int&gt;&lt;d5p1:int&gt;-1741356280&lt;/d5p1:int&gt;&lt;d5p1:int&gt;-1741749485&lt;/d5p1:int&gt;&lt;d5p1:int&gt;-1740700921&lt;/d5p1:int&gt;&lt;d5p1:int&gt;-840124473&lt;/d5p1:int&gt;&lt;d5p1:int&gt;1178749465&lt;/d5p1:int&gt;&lt;d5p1:int&gt;785359320&lt;/d5p1:int&gt;&lt;d5p1:int&gt;-269839072&lt;/d5p1:int&gt;&lt;d5p1:int&gt;835719738&lt;/d5p1:int&gt;&lt;d5p1:int&gt;-838748226&lt;/d5p1:int&gt;&lt;d5p1:int&gt;352023324&lt;/d5p1:int&gt;&lt;d5p1:int&gt;-839338047&lt;/d5p1:int&gt;&lt;d5p1:int&gt;1555900347&lt;/d5p1:int&gt;&lt;d5p1:int&gt;1700839760&lt;/d5p1:int&gt;&lt;d5p1:int&gt;-1653502456&lt;/d5p1:int&gt;&lt;d5p1:int&gt;-840190004&lt;/d5p1:int&gt;&lt;d5p1:int&gt;1700446557&lt;/d5p1:int&gt;&lt;d5p1:int&gt;129350357&lt;/d5p1:int&gt;&lt;d5p1:int&gt;413440624&lt;/d5p1:int&gt;&lt;d5p1:int&gt;-838748226&lt;/d5p1:int&gt;&lt;d5p1:int&gt;-2144771877&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1851790153&lt;/Term&gt;&lt;ParentTerm&gt;-921250684&lt;/ParentTerm&gt;&lt;/TermsDefinedInconsistentFormatting&gt;&lt;/w:wordDocument&gt;</ReviewedTerms>
</file>

<file path=customXml/item24.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xml:space="preserve"&gt;&lt;TermsDefinedInconsistentFormatting&gt;&lt;Id&gt;bf31feeb-718d-4419-8409-d877bbd46789&lt;/Id&gt;&lt;PositionedParagraphId&gt;&lt;?xml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xmlns:d3p1="http://schemas.datacontract.org/2004/07/System"&gt;&lt;d3p1:m_Item1&gt;-491890234&lt;/d3p1:m_Item1&gt;&lt;d3p1:m_Item2&gt;&lt;d3p1:m_Item1 xmlns:d5p1="http://schemas.microsoft.com/2003/10/Serialization/Arrays"&gt;&lt;d5p1:int&gt;1178749497&lt;/d5p1:int&gt;&lt;d5p1:int&gt;785359320&lt;/d5p1:int&gt;&lt;d5p1:int&gt;1045509424&lt;/d5p1:int&gt;&lt;d5p1:int&gt;1700446557&lt;/d5p1:int&gt;&lt;d5p1:int&gt;-1909146935&lt;/d5p1:int&gt;&lt;d5p1:int&gt;785318072&lt;/d5p1:int&gt;&lt;d5p1:int&gt;-1574287551&lt;/d5p1:int&gt;&lt;d5p1:int&gt;1700446557&lt;/d5p1:int&gt;&lt;d5p1:int&gt;1735636508&lt;/d5p1:int&gt;&lt;d5p1:int&gt;-840124473&lt;/d5p1:int&gt;&lt;d5p1:int&gt;-88427547&lt;/d5p1:int&gt;&lt;d5p1:int&gt;-840190004&lt;/d5p1:int&gt;&lt;d5p1:int&gt;-174551438&lt;/d5p1:int&gt;&lt;d5p1:int&gt;1250258362&lt;/d5p1:int&gt;&lt;d5p1:int&gt;1186446500&lt;/d5p1:int&gt;&lt;d5p1:int&gt;-1028830027&lt;/d5p1:int&gt;&lt;d5p1:int&gt;-1672114677&lt;/d5p1:int&gt;&lt;d5p1:int&gt;-1694236580&lt;/d5p1:int&gt;&lt;d5p1:int&gt;2017658149&lt;/d5p1:int&gt;&lt;d5p1:int&gt;-1115943152&lt;/d5p1:int&gt;&lt;d5p1:int&gt;573554450&lt;/d5p1:int&gt;&lt;d5p1:int&gt;-1552177916&lt;/d5p1:int&gt;&lt;d5p1:int&gt;-839338047&lt;/d5p1:int&gt;&lt;d5p1:int&gt;1962340070&lt;/d5p1:int&gt;&lt;d5p1:int&gt;792854712&lt;/d5p1:int&gt;&lt;d5p1:int&gt;-1574287551&lt;/d5p1:int&gt;&lt;d5p1:int&gt;1700446557&lt;/d5p1:int&gt;&lt;d5p1:int&gt;1735636508&lt;/d5p1:int&gt;&lt;d5p1:int&gt;-840124473&lt;/d5p1:int&gt;&lt;d5p1:int&gt;-88427547&lt;/d5p1:int&gt;&lt;d5p1:int&gt;-840190004&lt;/d5p1:int&gt;&lt;d5p1:int&gt;-405350360&lt;/d5p1:int&gt;&lt;d5p1:int&gt;1250258362&lt;/d5p1:int&gt;&lt;d5p1:int&gt;1186446500&lt;/d5p1:int&gt;&lt;/d3p1:m_Item1&gt;&lt;d3p1:m_Item2 xmlns:d5p1="http://schemas.microsoft.com/2003/10/Serialization/Arrays" /&gt;&lt;/d3p1:m_Item2&gt;&lt;/P_RunsHash&gt;&lt;P_StoryType&gt;Main&lt;/P_StoryType&gt;&lt;PositionInParagraph&gt;1&lt;/PositionInParagraph&gt;&lt;RunDetail&gt;&lt;/RunDetail&gt;&lt;Selected&gt;true&lt;/Selected&gt;&lt;T_Column&gt;-1&lt;/T_Column&gt;&lt;T_Row&gt;-1&lt;/T_Row&gt;&lt;/ParagraphIdIQ&gt;&lt;/ArrayOfParagraphIdIQ&gt;&lt;/PositionedParagraphId&gt;&lt;Term&gt;834211023&lt;/Term&gt;&lt;ParentTerm&gt;-1439758378&lt;/ParentTerm&gt;&lt;/TermsDefinedInconsistentFormatting&gt;&lt;/w:wordDocument&gt;</ReviewedTerms>
</file>

<file path=customXml/item25.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xml:space="preserve"&gt;&lt;TermsDefinedInconsistentFormatting&gt;&lt;Id&gt;1bfd163a-b1ef-4b11-ba8d-58b1a1713663&lt;/Id&gt;&lt;PositionedParagraphId&gt;&lt;?xml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xmlns:d3p1="http://schemas.datacontract.org/2004/07/System"&gt;&lt;d3p1:m_Item1&gt;-1283378753&lt;/d3p1:m_Item1&gt;&lt;d3p1:m_Item2&gt;&lt;d3p1:m_Item1 xmlns:d5p1="http://schemas.microsoft.com/2003/10/Serialization/Arrays"&gt;&lt;d5p1:int&gt;1700446589&lt;/d5p1:int&gt;&lt;d5p1:int&gt;1297234665&lt;/d5p1:int&gt;&lt;d5p1:int&gt;-1694433184&lt;/d5p1:int&gt;&lt;d5p1:int&gt;1610810127&lt;/d5p1:int&gt;&lt;d5p1:int&gt;1700446557&lt;/d5p1:int&gt;&lt;d5p1:int&gt;2017658149&lt;/d5p1:int&gt;&lt;d5p1:int&gt;-1552177916&lt;/d5p1:int&gt;&lt;d5p1:int&gt;785318072&lt;/d5p1:int&gt;&lt;d5p1:int&gt;-840648767&lt;/d5p1:int&gt;&lt;d5p1:int&gt;1700446557&lt;/d5p1:int&gt;&lt;d5p1:int&gt;-1716571037&lt;/d5p1:int&gt;&lt;d5p1:int&gt;547735218&lt;/d5p1:int&gt;&lt;d5p1:int&gt;-842352705&lt;/d5p1:int&gt;&lt;d5p1:int&gt;1645842099&lt;/d5p1:int&gt;&lt;d5p1:int&gt;902390592&lt;/d5p1:int&gt;&lt;d5p1:int&gt;-1028830027&lt;/d5p1:int&gt;&lt;d5p1:int&gt;1006318470&lt;/d5p1:int&gt;&lt;d5p1:int&gt;757658915&lt;/d5p1:int&gt;&lt;d5p1:int&gt;-840190004&lt;/d5p1:int&gt;&lt;d5p1:int&gt;1716708640&lt;/d5p1:int&gt;&lt;d5p1:int&gt;1700446557&lt;/d5p1:int&gt;&lt;d5p1:int&gt;1876247433&lt;/d5p1:int&gt;&lt;d5p1:int&gt;1836624903&lt;/d5p1:int&gt;&lt;d5p1:int&gt;-840648767&lt;/d5p1:int&gt;&lt;d5p1:int&gt;1700446557&lt;/d5p1:int&gt;&lt;d5p1:int&gt;-1667042948&lt;/d5p1:int&gt;&lt;d5p1:int&gt;1445533227&lt;/d5p1:int&gt;&lt;d5p1:int&gt;-803672335&lt;/d5p1:int&gt;&lt;d5p1:int&gt;1700446557&lt;/d5p1:int&gt;&lt;d5p1:int&gt;757658915&lt;/d5p1:int&gt;&lt;d5p1:int&gt;-1694433184&lt;/d5p1:int&gt;&lt;d5p1:int&gt;-839469121&lt;/d5p1:int&gt;&lt;d5p1:int&gt;1700446557&lt;/d5p1:int&gt;&lt;d5p1:int&gt;1984715175&lt;/d5p1:int&gt;&lt;d5p1:int&gt;1606954541&lt;/d5p1:int&gt;&lt;d5p1:int&gt;-840583234&lt;/d5p1:int&gt;&lt;d5p1:int&gt;1046445807&lt;/d5p1:int&gt;&lt;d5p1:int&gt;-840190004&lt;/d5p1:int&gt;&lt;d5p1:int&gt;85179081&lt;/d5p1:int&gt;&lt;d5p1:int&gt;-1875180787&lt;/d5p1:int&gt;&lt;d5p1:int&gt;-1063923069&lt;/d5p1:int&gt;&lt;d5p1:int&gt;57515992&lt;/d5p1:int&gt;&lt;d5p1:int&gt;1610810127&lt;/d5p1:int&gt;&lt;d5p1:int&gt;1700446557&lt;/d5p1:int&gt;&lt;d5p1:int&gt;-1716571037&lt;/d5p1:int&gt;&lt;d5p1:int&gt;-840124479&lt;/d5p1:int&gt;&lt;d5p1:int&gt;436589667&lt;/d5p1:int&gt;&lt;d5p1:int&gt;-840190014&lt;/d5p1:int&gt;&lt;d5p1:int&gt;1984466543&lt;/d5p1:int&gt;&lt;d5p1:int&gt;-585964703&lt;/d5p1:int&gt;&lt;d5p1:int&gt;1579609841&lt;/d5p1:int&gt;&lt;d5p1:int&gt;-1609401386&lt;/d5p1:int&gt;&lt;d5p1:int&gt;1540110492&lt;/d5p1:int&gt;&lt;d5p1:int&gt;-840648729&lt;/d5p1:int&gt;&lt;d5p1:int&gt;1700446557&lt;/d5p1:int&gt;&lt;d5p1:int&gt;-1716571037&lt;/d5p1:int&gt;&lt;d5p1:int&gt;456233945&lt;/d5p1:int&gt;&lt;d5p1:int&gt;1700446557&lt;/d5p1:int&gt;&lt;d5p1:int&gt;757658915&lt;/d5p1:int&gt;&lt;d5p1:int&gt;1700446557&lt;/d5p1:int&gt;&lt;d5p1:int&gt;1297234665&lt;/d5p1:int&gt;&lt;d5p1:int&gt;786934084&lt;/d5p1:int&gt;&lt;d5p1:int&gt;1055810917&lt;/d5p1:int&gt;&lt;d5p1:int&gt;-840190004&lt;/d5p1:int&gt;&lt;d5p1:int&gt;231081015&lt;/d5p1:int&gt;&lt;d5p1:int&gt;1700446557&lt;/d5p1:int&gt;&lt;d5p1:int&gt;-1716571037&lt;/d5p1:int&gt;&lt;d5p1:int&gt;-840124473&lt;/d5p1:int&gt;&lt;d5p1:int&gt;930882207&lt;/d5p1:int&gt;&lt;d5p1:int&gt;1610810127&lt;/d5p1:int&gt;&lt;d5p1:int&gt;1534769276&lt;/d5p1:int&gt;&lt;d5p1:int&gt;-58441635&lt;/d5p1:int&gt;&lt;d5p1:int&gt;1390811594&lt;/d5p1:int&gt;&lt;d5p1:int&gt;63249541&lt;/d5p1:int&gt;&lt;d5p1:int&gt;-1547469880&lt;/d5p1:int&gt;&lt;d5p1:int&gt;-838748226&lt;/d5p1:int&gt;&lt;d5p1:int&gt;1700446557&lt;/d5p1:int&gt;&lt;d5p1:int&gt;757658915&lt;/d5p1:int&gt;&lt;d5p1:int&gt;-1028830027&lt;/d5p1:int&gt;&lt;d5p1:int&gt;786934084&lt;/d5p1:int&gt;&lt;d5p1:int&gt;-840583234&lt;/d5p1:int&gt;&lt;d5p1:int&gt;-1152419139&lt;/d5p1:int&gt;&lt;d5p1:int&gt;1390811594&lt;/d5p1:int&gt;&lt;d5p1:int&gt;1700446557&lt;/d5p1:int&gt;&lt;d5p1:int&gt;1940286417&lt;/d5p1:int&gt;&lt;d5p1:int&gt;-840648767&lt;/d5p1:int&gt;&lt;d5p1:int&gt;1700446557&lt;/d5p1:int&gt;&lt;d5p1:int&gt;757658915&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1535095134&lt;/Term&gt;&lt;ParentTerm&gt;-921250684&lt;/ParentTerm&gt;&lt;/TermsDefinedInconsistentFormatting&gt;&lt;/w:wordDocument&gt;</ReviewedTerms>
</file>

<file path=customXml/item26.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xml:space="preserve"&gt;&lt;TermsDefinedInconsistentFormatting&gt;&lt;Id&gt;4525181d-b543-4523-8403-afad5aa5dc49&lt;/Id&gt;&lt;PositionedParagraphId&gt;&lt;?xml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xmlns:d3p1="http://schemas.datacontract.org/2004/07/System"&gt;&lt;d3p1:m_Item1&gt;-1375455317&lt;/d3p1:m_Item1&gt;&lt;d3p1:m_Item2&gt;&lt;d3p1:m_Item1 xmlns:d5p1="http://schemas.microsoft.com/2003/10/Serialization/Arrays"&gt;&lt;d5p1:int&gt;988860736&lt;/d5p1:int&gt;&lt;d5p1:int&gt;-840190004&lt;/d5p1:int&gt;&lt;d5p1:int&gt;1540077692&lt;/d5p1:int&gt;&lt;d5p1:int&gt;1700839760&lt;/d5p1:int&gt;&lt;d5p1:int&gt;448946834&lt;/d5p1:int&gt;&lt;d5p1:int&gt;1555900347&lt;/d5p1:int&gt;&lt;d5p1:int&gt;-1971869363&lt;/d5p1:int&gt;&lt;d5p1:int&gt;-840190004&lt;/d5p1:int&gt;&lt;d5p1:int&gt;1540077692&lt;/d5p1:int&gt;&lt;d5p1:int&gt;-840648767&lt;/d5p1:int&gt;&lt;d5p1:int&gt;-1609401386&lt;/d5p1:int&gt;&lt;d5p1:int&gt;1540110492&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1919871087&lt;/Term&gt;&lt;ParentTerm&gt;-921250684&lt;/ParentTerm&gt;&lt;/TermsDefinedInconsistentFormatting&gt;&lt;/w:wordDocument&gt;</ReviewedTerms>
</file>

<file path=customXml/item27.xml><?xml version="1.0" encoding="utf-8"?>
<b:Sources xmlns:b="http://schemas.openxmlformats.org/officeDocument/2006/bibliography" xmlns="http://schemas.openxmlformats.org/officeDocument/2006/bibliography" SelectedStyle="\APA.XSL" StyleName="APA"/>
</file>

<file path=customXml/item28.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xml:space="preserve"&gt;&lt;TermsDefinedInconsistentFormatting&gt;&lt;Id&gt;0917ca69-3fcb-4def-adc4-e8dd34c52034&lt;/Id&gt;&lt;PositionedParagraphId&gt;&lt;?xml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xmlns:d3p1="http://schemas.datacontract.org/2004/07/System"&gt;&lt;d3p1:m_Item1&gt;-876360127&lt;/d3p1:m_Item1&gt;&lt;d3p1:m_Item2&gt;&lt;d3p1:m_Item1 xmlns:d5p1="http://schemas.microsoft.com/2003/10/Serialization/Arrays"&gt;&lt;d5p1:int&gt;2037252898&lt;/d5p1:int&gt;&lt;d5p1:int&gt;-2126353013&lt;/d5p1:int&gt;&lt;d5p1:int&gt;1450979880&lt;/d5p1:int&gt;&lt;d5p1:int&gt;376481937&lt;/d5p1:int&gt;&lt;d5p1:int&gt;1700446557&lt;/d5p1:int&gt;&lt;d5p1:int&gt;1285379754&lt;/d5p1:int&gt;&lt;d5p1:int&gt;-840124479&lt;/d5p1:int&gt;&lt;d5p1:int&gt;1700446557&lt;/d5p1:int&gt;&lt;d5p1:int&gt;-2126123669&lt;/d5p1:int&gt;&lt;d5p1:int&gt;-840648767&lt;/d5p1:int&gt;&lt;d5p1:int&gt;-670879514&lt;/d5p1:int&gt;&lt;d5p1:int&gt;1593291322&lt;/d5p1:int&gt;&lt;d5p1:int&gt;1610810127&lt;/d5p1:int&gt;&lt;d5p1:int&gt;1150444761&lt;/d5p1:int&gt;&lt;d5p1:int&gt;-840190004&lt;/d5p1:int&gt;&lt;d5p1:int&gt;1700446557&lt;/d5p1:int&gt;&lt;d5p1:int&gt;-65957991&lt;/d5p1:int&gt;&lt;d5p1:int&gt;-840648767&lt;/d5p1:int&gt;&lt;d5p1:int&gt;-794029388&lt;/d5p1:int&gt;&lt;d5p1:int&gt;2037252866&lt;/d5p1:int&gt;&lt;d5p1:int&gt;-1028830027&lt;/d5p1:int&gt;&lt;d5p1:int&gt;-840124479&lt;/d5p1:int&gt;&lt;d5p1:int&gt;1700446557&lt;/d5p1:int&gt;&lt;d5p1:int&gt;419938635&lt;/d5p1:int&gt;&lt;d5p1:int&gt;-2020682886&lt;/d5p1:int&gt;&lt;d5p1:int&gt;-840648767&lt;/d5p1:int&gt;&lt;d5p1:int&gt;-405350360&lt;/d5p1:int&gt;&lt;d5p1:int&gt;2037252866&lt;/d5p1:int&gt;&lt;d5p1:int&gt;-1580482796&lt;/d5p1:int&gt;&lt;d5p1:int&gt;-839403585&lt;/d5p1:int&gt;&lt;d5p1:int&gt;1700446557&lt;/d5p1:int&gt;&lt;d5p1:int&gt;2037252898&lt;/d5p1:int&gt;&lt;d5p1:int&gt;-2126353013&lt;/d5p1:int&gt;&lt;d5p1:int&gt;-1741618395&lt;/d5p1:int&gt;&lt;d5p1:int&gt;-376559892&lt;/d5p1:int&gt;&lt;d5p1:int&gt;-1028830027&lt;/d5p1:int&gt;&lt;d5p1:int&gt;-1539111511&lt;/d5p1:int&gt;&lt;d5p1:int&gt;-843729010&lt;/d5p1:int&gt;&lt;d5p1:int&gt;-1694433152&lt;/d5p1:int&gt;&lt;d5p1:int&gt;-20788285&lt;/d5p1:int&gt;&lt;d5p1:int&gt;1700446557&lt;/d5p1:int&gt;&lt;d5p1:int&gt;-1037807805&lt;/d5p1:int&gt;&lt;d5p1:int&gt;2037252898&lt;/d5p1:int&gt;&lt;d5p1:int&gt;-2126353013&lt;/d5p1:int&gt;&lt;d5p1:int&gt;-1214466747&lt;/d5p1:int&gt;&lt;d5p1:int&gt;-837437477&lt;/d5p1:int&gt;&lt;d5p1:int&gt;402221451&lt;/d5p1:int&gt;&lt;d5p1:int&gt;-1028830027&lt;/d5p1:int&gt;&lt;d5p1:int&gt;-1694236580&lt;/d5p1:int&gt;&lt;d5p1:int&gt;-1440492776&lt;/d5p1:int&gt;&lt;d5p1:int&gt;1450947336&lt;/d5p1:int&gt;&lt;d5p1:int&gt;1697336385&lt;/d5p1:int&gt;&lt;d5p1:int&gt;1178749465&lt;/d5p1:int&gt;&lt;d5p1:int&gt;-1214466747&lt;/d5p1:int&gt;&lt;d5p1:int&gt;-1028830027&lt;/d5p1:int&gt;&lt;d5p1:int&gt;-558117544&lt;/d5p1:int&gt;&lt;d5p1:int&gt;530331347&lt;/d5p1:int&gt;&lt;d5p1:int&gt;1606754795&lt;/d5p1:int&gt;&lt;d5p1:int&gt;-839403585&lt;/d5p1:int&gt;&lt;d5p1:int&gt;-812425052&lt;/d5p1:int&gt;&lt;d5p1:int&gt;-839338047&lt;/d5p1:int&gt;&lt;d5p1:int&gt;-840124473&lt;/d5p1:int&gt;&lt;d5p1:int&gt;-697445957&lt;/d5p1:int&gt;&lt;d5p1:int&gt;-1539111511&lt;/d5p1:int&gt;&lt;d5p1:int&gt;63249541&lt;/d5p1:int&gt;&lt;d5p1:int&gt;-840190004&lt;/d5p1:int&gt;&lt;d5p1:int&gt;63249541&lt;/d5p1:int&gt;&lt;d5p1:int&gt;-838027300&lt;/d5p1:int&gt;&lt;d5p1:int&gt;1390811594&lt;/d5p1:int&gt;&lt;d5p1:int&gt;792854712&lt;/d5p1:int&gt;&lt;d5p1:int&gt;1122011883&lt;/d5p1:int&gt;&lt;d5p1:int&gt;-1875180787&lt;/d5p1:int&gt;&lt;d5p1:int&gt;-1539111511&lt;/d5p1:int&gt;&lt;d5p1:int&gt;-843729010&lt;/d5p1:int&gt;&lt;d5p1:int&gt;-1694433152&lt;/d5p1:int&gt;&lt;d5p1:int&gt;-20788285&lt;/d5p1:int&gt;&lt;d5p1:int&gt;-1235171275&lt;/d5p1:int&gt;&lt;d5p1:int&gt;432758916&lt;/d5p1:int&gt;&lt;d5p1:int&gt;-1028830027&lt;/d5p1:int&gt;&lt;d5p1:int&gt;-840190020&lt;/d5p1:int&gt;&lt;d5p1:int&gt;-1741356280&lt;/d5p1:int&gt;&lt;d5p1:int&gt;1700774236&lt;/d5p1:int&gt;&lt;d5p1:int&gt;1700446557&lt;/d5p1:int&gt;&lt;d5p1:int&gt;1806411332&lt;/d5p1:int&gt;&lt;d5p1:int&gt;-2034882453&lt;/d5p1:int&gt;&lt;d5p1:int&gt;1240007668&lt;/d5p1:int&gt;&lt;d5p1:int&gt;-839403577&lt;/d5p1:int&gt;&lt;d5p1:int&gt;-840124473&lt;/d5p1:int&gt;&lt;d5p1:int&gt;-686345710&lt;/d5p1:int&gt;&lt;d5p1:int&gt;-1789186216&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195432240&lt;/Term&gt;&lt;ParentTerm&gt;2620942&lt;/ParentTerm&gt;&lt;/TermsDefinedInconsistentFormatting&gt;&lt;/w:wordDocument&gt;</ReviewedTerms>
</file>

<file path=customXml/item29.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xml:space="preserve"&gt;&lt;TermsDefinedInconsistentFormatting&gt;&lt;Id&gt;9aac0e1d-60fc-48af-9820-1e976599ea2c&lt;/Id&gt;&lt;PositionedParagraphId&gt;&lt;?xml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xmlns:d3p1="http://schemas.datacontract.org/2004/07/System"&gt;&lt;d3p1:m_Item1&gt;-686792557&lt;/d3p1:m_Item1&gt;&lt;d3p1:m_Item2&gt;&lt;d3p1:m_Item1 xmlns:d5p1="http://schemas.microsoft.com/2003/10/Serialization/Arrays"&gt;&lt;d5p1:int&gt;1700446557&lt;/d5p1:int&gt;&lt;d5p1:int&gt;-1716571037&lt;/d5p1:int&gt;&lt;d5p1:int&gt;-839403577&lt;/d5p1:int&gt;&lt;d5p1:int&gt;-1741356280&lt;/d5p1:int&gt;&lt;d5p1:int&gt;-1635726318&lt;/d5p1:int&gt;&lt;d5p1:int&gt;-840190004&lt;/d5p1:int&gt;&lt;d5p1:int&gt;-1694433171&lt;/d5p1:int&gt;&lt;d5p1:int&gt;-1694236580&lt;/d5p1:int&gt;&lt;d5p1:int&gt;-970966372&lt;/d5p1:int&gt;&lt;d5p1:int&gt;1699594571&lt;/d5p1:int&gt;&lt;d5p1:int&gt;-840124473&lt;/d5p1:int&gt;&lt;d5p1:int&gt;573465220&lt;/d5p1:int&gt;&lt;d5p1:int&gt;-840648767&lt;/d5p1:int&gt;&lt;d5p1:int&gt;1700446557&lt;/d5p1:int&gt;&lt;d5p1:int&gt;1876246441&lt;/d5p1:int&gt;&lt;d5p1:int&gt;-1495663159&lt;/d5p1:int&gt;&lt;d5p1:int&gt;1456079059&lt;/d5p1:int&gt;&lt;d5p1:int&gt;1700446557&lt;/d5p1:int&gt;&lt;d5p1:int&gt;-98552236&lt;/d5p1:int&gt;&lt;d5p1:int&gt;2037252898&lt;/d5p1:int&gt;&lt;d5p1:int&gt;-839338047&lt;/d5p1:int&gt;&lt;d5p1:int&gt;63249541&lt;/d5p1:int&gt;&lt;d5p1:int&gt;-1547469880&lt;/d5p1:int&gt;&lt;d5p1:int&gt;1033476854&lt;/d5p1:int&gt;&lt;d5p1:int&gt;1700446557&lt;/d5p1:int&gt;&lt;d5p1:int&gt;1876247433&lt;/d5p1:int&gt;&lt;d5p1:int&gt;-840124473&lt;/d5p1:int&gt;&lt;d5p1:int&gt;930882207&lt;/d5p1:int&gt;&lt;d5p1:int&gt;1610810127&lt;/d5p1:int&gt;&lt;d5p1:int&gt;1534769276&lt;/d5p1:int&gt;&lt;d5p1:int&gt;-1610491506&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367333799&lt;/Term&gt;&lt;ParentTerm&gt;-921250684&lt;/ParentTerm&gt;&lt;/TermsDefinedInconsistentFormatting&gt;&lt;/w:wordDocument&gt;</ReviewedTerms>
</file>

<file path=customXml/item3.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xml:space="preserve"&gt;&lt;TermsDefinedInconsistentFormatting&gt;&lt;Id&gt;94e915d4-61a2-434b-8397-204439648103&lt;/Id&gt;&lt;PositionedParagraphId&gt;&lt;?xml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xmlns:d3p1="http://schemas.datacontract.org/2004/07/System"&gt;&lt;d3p1:m_Item1&gt;-269953203&lt;/d3p1:m_Item1&gt;&lt;d3p1:m_Item2&gt;&lt;d3p1:m_Item1 xmlns:d5p1="http://schemas.microsoft.com/2003/10/Serialization/Arrays"&gt;&lt;d5p1:int&gt;-1694236548&lt;/d5p1:int&gt;&lt;d5p1:int&gt;1190944887&lt;/d5p1:int&gt;&lt;d5p1:int&gt;-838748226&lt;/d5p1:int&gt;&lt;d5p1:int&gt;-1716571037&lt;/d5p1:int&gt;&lt;d5p1:int&gt;-840124473&lt;/d5p1:int&gt;&lt;d5p1:int&gt;-309276098&lt;/d5p1:int&gt;&lt;d5p1:int&gt;-405350360&lt;/d5p1:int&gt;&lt;d5p1:int&gt;746087647&lt;/d5p1:int&gt;&lt;d5p1:int&gt;-840648767&lt;/d5p1:int&gt;&lt;d5p1:int&gt;1064834721&lt;/d5p1:int&gt;&lt;d5p1:int&gt;-587726740&lt;/d5p1:int&gt;&lt;d5p1:int&gt;-840124473&lt;/d5p1:int&gt;&lt;d5p1:int&gt;1534769276&lt;/d5p1:int&gt;&lt;d5p1:int&gt;-816990301&lt;/d5p1:int&gt;&lt;d5p1:int&gt;786934084&lt;/d5p1:int&gt;&lt;d5p1:int&gt;-1741356280&lt;/d5p1:int&gt;&lt;d5p1:int&gt;834779878&lt;/d5p1:int&gt;&lt;d5p1:int&gt;-842352705&lt;/d5p1:int&gt;&lt;d5p1:int&gt;1563624425&lt;/d5p1:int&gt;&lt;d5p1:int&gt;-840648767&lt;/d5p1:int&gt;&lt;d5p1:int&gt;1948893533&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1115866123&lt;/Term&gt;&lt;ParentTerm&gt;-921250684&lt;/ParentTerm&gt;&lt;/TermsDefinedInconsistentFormatting&gt;&lt;/w:wordDocument&gt;</ReviewedTerms>
</file>

<file path=customXml/item30.xml><?xml version="1.0" encoding="utf-8"?>
<?mso-contentType ?>
<FormTemplates xmlns="http://schemas.microsoft.com/sharepoint/v3/contenttype/forms">
  <Display>DocumentLibraryForm</Display>
  <Edit>DocumentLibraryForm</Edit>
  <New>DocumentLibraryForm</New>
</FormTemplates>
</file>

<file path=customXml/item31.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xml:space="preserve"&gt;&lt;TermsDefinedInconsistentFormatting&gt;&lt;Id&gt;8b0864f0-40d1-49da-9d78-365d6ebfa7c9&lt;/Id&gt;&lt;PositionedParagraphId&gt;&lt;?xml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xmlns:d3p1="http://schemas.datacontract.org/2004/07/System"&gt;&lt;d3p1:m_Item1&gt;1891886402&lt;/d3p1:m_Item1&gt;&lt;d3p1:m_Item2&gt;&lt;d3p1:m_Item1 xmlns:d5p1="http://schemas.microsoft.com/2003/10/Serialization/Arrays"&gt;&lt;d5p1:int&gt;-840648729&lt;/d5p1:int&gt;&lt;d5p1:int&gt;1700446557&lt;/d5p1:int&gt;&lt;d5p1:int&gt;-1716571037&lt;/d5p1:int&gt;&lt;d5p1:int&gt;372502742&lt;/d5p1:int&gt;&lt;d5p1:int&gt;-840190004&lt;/d5p1:int&gt;&lt;d5p1:int&gt;1700446557&lt;/d5p1:int&gt;&lt;d5p1:int&gt;-1150713952&lt;/d5p1:int&gt;&lt;d5p1:int&gt;-840648767&lt;/d5p1:int&gt;&lt;d5p1:int&gt;-1694236580&lt;/d5p1:int&gt;&lt;d5p1:int&gt;-2102430323&lt;/d5p1:int&gt;&lt;d5p1:int&gt;797640553&lt;/d5p1:int&gt;&lt;d5p1:int&gt;1534769276&lt;/d5p1:int&gt;&lt;d5p1:int&gt;-58441624&lt;/d5p1:int&gt;&lt;d5p1:int&gt;1700446557&lt;/d5p1:int&gt;&lt;d5p1:int&gt;1297234665&lt;/d5p1:int&gt;&lt;d5p1:int&gt;786934084&lt;/d5p1:int&gt;&lt;d5p1:int&gt;-1740700906&lt;/d5p1:int&gt;&lt;d5p1:int&gt;-840124473&lt;/d5p1:int&gt;&lt;d5p1:int&gt;1587587558&lt;/d5p1:int&gt;&lt;d5p1:int&gt;-840124473&lt;/d5p1:int&gt;&lt;d5p1:int&gt;369677630&lt;/d5p1:int&gt;&lt;d5p1:int&gt;1610810127&lt;/d5p1:int&gt;&lt;d5p1:int&gt;-1694236580&lt;/d5p1:int&gt;&lt;d5p1:int&gt;-2102430323&lt;/d5p1:int&gt;&lt;d5p1:int&gt;954959390&lt;/d5p1:int&gt;&lt;d5p1:int&gt;-180464642&lt;/d5p1:int&gt;&lt;d5p1:int&gt;1240007668&lt;/d5p1:int&gt;&lt;d5p1:int&gt;1700839760&lt;/d5p1:int&gt;&lt;d5p1:int&gt;-839469121&lt;/d5p1:int&gt;&lt;d5p1:int&gt;331851891&lt;/d5p1:int&gt;&lt;d5p1:int&gt;343982758&lt;/d5p1:int&gt;&lt;d5p1:int&gt;-840190004&lt;/d5p1:int&gt;&lt;d5p1:int&gt;1700446557&lt;/d5p1:int&gt;&lt;d5p1:int&gt;-180464642&lt;/d5p1:int&gt;&lt;d5p1:int&gt;1237389892&lt;/d5p1:int&gt;&lt;d5p1:int&gt;-840124479&lt;/d5p1:int&gt;&lt;d5p1:int&gt;1700446557&lt;/d5p1:int&gt;&lt;d5p1:int&gt;1297234665&lt;/d5p1:int&gt;&lt;d5p1:int&gt;289036753&lt;/d5p1:int&gt;&lt;d5p1:int&gt;-840190004&lt;/d5p1:int&gt;&lt;d5p1:int&gt;1178749465&lt;/d5p1:int&gt;&lt;d5p1:int&gt;1534769276&lt;/d5p1:int&gt;&lt;d5p1:int&gt;-1624525565&lt;/d5p1:int&gt;&lt;d5p1:int&gt;-1028830027&lt;/d5p1:int&gt;&lt;d5p1:int&gt;1534769276&lt;/d5p1:int&gt;&lt;d5p1:int&gt;-843401329&lt;/d5p1:int&gt;&lt;d5p1:int&gt;-1462902510&lt;/d5p1:int&gt;&lt;d5p1:int&gt;-1394266293&lt;/d5p1:int&gt;&lt;d5p1:int&gt;1810433592&lt;/d5p1:int&gt;&lt;d5p1:int&gt;-180464642&lt;/d5p1:int&gt;&lt;d5p1:int&gt;1240007668&lt;/d5p1:int&gt;&lt;d5p1:int&gt;-491448789&lt;/d5p1:int&gt;&lt;d5p1:int&gt;-219223307&lt;/d5p1:int&gt;&lt;d5p1:int&gt;2128406984&lt;/d5p1:int&gt;&lt;d5p1:int&gt;-1539111511&lt;/d5p1:int&gt;&lt;d5p1:int&gt;1700446557&lt;/d5p1:int&gt;&lt;d5p1:int&gt;-2102430323&lt;/d5p1:int&gt;&lt;d5p1:int&gt;-803672335&lt;/d5p1:int&gt;&lt;d5p1:int&gt;1700446557&lt;/d5p1:int&gt;&lt;d5p1:int&gt;-65957991&lt;/d5p1:int&gt;&lt;d5p1:int&gt;318798589&lt;/d5p1:int&gt;&lt;d5p1:int&gt;1700446557&lt;/d5p1:int&gt;&lt;d5p1:int&gt;1959550521&lt;/d5p1:int&gt;&lt;d5p1:int&gt;-840648767&lt;/d5p1:int&gt;&lt;d5p1:int&gt;1700446557&lt;/d5p1:int&gt;&lt;d5p1:int&gt;2037252898&lt;/d5p1:int&gt;&lt;d5p1:int&gt;-2126353013&lt;/d5p1:int&gt;&lt;d5p1:int&gt;1450979880&lt;/d5p1:int&gt;&lt;d5p1:int&gt;1700446589&lt;/d5p1:int&gt;&lt;d5p1:int&gt;1297234665&lt;/d5p1:int&gt;&lt;d5p1:int&gt;786934084&lt;/d5p1:int&gt;&lt;d5p1:int&gt;-840583234&lt;/d5p1:int&gt;&lt;d5p1:int&gt;-360470421&lt;/d5p1:int&gt;&lt;d5p1:int&gt;-840190004&lt;/d5p1:int&gt;&lt;d5p1:int&gt;1700446557&lt;/d5p1:int&gt;&lt;d5p1:int&gt;-1716571037&lt;/d5p1:int&gt;&lt;d5p1:int&gt;1390811594&lt;/d5p1:int&gt;&lt;d5p1:int&gt;-1694236580&lt;/d5p1:int&gt;&lt;d5p1:int&gt;-1724072857&lt;/d5p1:int&gt;&lt;d5p1:int&gt;-840648767&lt;/d5p1:int&gt;&lt;d5p1:int&gt;-1694236580&lt;/d5p1:int&gt;&lt;d5p1:int&gt;-405350360&lt;/d5p1:int&gt;&lt;d5p1:int&gt;-2102430323&lt;/d5p1:int&gt;&lt;d5p1:int&gt;-840190004&lt;/d5p1:int&gt;&lt;d5p1:int&gt;736482568&lt;/d5p1:int&gt;&lt;d5p1:int&gt;1610810127&lt;/d5p1:int&gt;&lt;d5p1:int&gt;-405350360&lt;/d5p1:int&gt;&lt;d5p1:int&gt;343982758&lt;/d5p1:int&gt;&lt;d5p1:int&gt;2037252866&lt;/d5p1:int&gt;&lt;d5p1:int&gt;-2126123669&lt;/d5p1:int&gt;&lt;d5p1:int&gt;-180464642&lt;/d5p1:int&gt;&lt;d5p1:int&gt;1810433592&lt;/d5p1:int&gt;&lt;d5p1:int&gt;729250605&lt;/d5p1:int&gt;&lt;d5p1:int&gt;1700446557&lt;/d5p1:int&gt;&lt;d5p1:int&gt;1297234665&lt;/d5p1:int&gt;&lt;d5p1:int&gt;-839403577&lt;/d5p1:int&gt;&lt;d5p1:int&gt;-840124473&lt;/d5p1:int&gt;&lt;d5p1:int&gt;27949506&lt;/d5p1:int&gt;&lt;d5p1:int&gt;-840648767&lt;/d5p1:int&gt;&lt;d5p1:int&gt;-174551438&lt;/d5p1:int&gt;&lt;d5p1:int&gt;1945656818&lt;/d5p1:int&gt;&lt;d5p1:int&gt;-840190004&lt;/d5p1:int&gt;&lt;d5p1:int&gt;-1740700906&lt;/d5p1:int&gt;&lt;d5p1:int&gt;-405350360&lt;/d5p1:int&gt;&lt;d5p1:int&gt;-180464642&lt;/d5p1:int&gt;&lt;d5p1:int&gt;-840124473&lt;/d5p1:int&gt;&lt;d5p1:int&gt;369677630&lt;/d5p1:int&gt;&lt;d5p1:int&gt;1610810127&lt;/d5p1:int&gt;&lt;d5p1:int&gt;1700446557&lt;/d5p1:int&gt;&lt;d5p1:int&gt;-2102430323&lt;/d5p1:int&gt;&lt;/d3p1:m_Item1&gt;&lt;d3p1:m_Item2 xmlns:d5p1="http://schemas.microsoft.com/2003/10/Serialization/Arrays" /&gt;&lt;/d3p1:m_Item2&gt;&lt;/P_RunsHash&gt;&lt;P_StoryType&gt;Main&lt;/P_StoryType&gt;&lt;PositionInParagraph&gt;2&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-861066816&lt;/Term&gt;&lt;ParentTerm&gt;-921250684&lt;/ParentTerm&gt;&lt;/TermsDefinedInconsistentFormatting&gt;&lt;/w:wordDocument&gt;</ReviewedTerms>
</file>

<file path=customXml/item32.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xml:space="preserve"&gt;&lt;TermsDefinedInconsistentFormatting&gt;&lt;Id&gt;4e4b661d-e6b6-44ab-ad6e-e419450e80db&lt;/Id&gt;&lt;PositionedParagraphId&gt;&lt;?xml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xmlns:d3p1="http://schemas.datacontract.org/2004/07/System"&gt;&lt;d3p1:m_Item1&gt;2040097727&lt;/d3p1:m_Item1&gt;&lt;d3p1:m_Item2&gt;&lt;d3p1:m_Item1 xmlns:d5p1="http://schemas.microsoft.com/2003/10/Serialization/Arrays"&gt;&lt;d5p1:int&gt;785359320&lt;/d5p1:int&gt;&lt;d5p1:int&gt;1700446557&lt;/d5p1:int&gt;&lt;d5p1:int&gt;785318072&lt;/d5p1:int&gt;&lt;d5p1:int&gt;1766654657&lt;/d5p1:int&gt;&lt;d5p1:int&gt;1700446557&lt;/d5p1:int&gt;&lt;d5p1:int&gt;1540110492&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ArrayOfParagraphIdIQ&gt;&lt;/PositionedParagraphId&gt;&lt;Term&gt;-238997994&lt;/Term&gt;&lt;ParentTerm&gt;-1439758378&lt;/ParentTerm&gt;&lt;/TermsDefinedInconsistentFormatting&gt;&lt;/w:wordDocument&gt;</ReviewedTerms>
</file>

<file path=customXml/item33.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xml:space="preserve"&gt;&lt;TermsDefinedInconsistentFormatting&gt;&lt;Id&gt;de7a89cb-e7c8-44cd-864a-3ac646c1eb5e&lt;/Id&gt;&lt;PositionedParagraphId&gt;&lt;?xml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xmlns:d3p1="http://schemas.datacontract.org/2004/07/System"&gt;&lt;d3p1:m_Item1&gt;-1283378753&lt;/d3p1:m_Item1&gt;&lt;d3p1:m_Item2&gt;&lt;d3p1:m_Item1 xmlns:d5p1="http://schemas.microsoft.com/2003/10/Serialization/Arrays"&gt;&lt;d5p1:int&gt;1700446589&lt;/d5p1:int&gt;&lt;d5p1:int&gt;1297234665&lt;/d5p1:int&gt;&lt;d5p1:int&gt;-1694433184&lt;/d5p1:int&gt;&lt;d5p1:int&gt;1610810127&lt;/d5p1:int&gt;&lt;d5p1:int&gt;1700446557&lt;/d5p1:int&gt;&lt;d5p1:int&gt;2017658149&lt;/d5p1:int&gt;&lt;d5p1:int&gt;-1552177916&lt;/d5p1:int&gt;&lt;d5p1:int&gt;785318072&lt;/d5p1:int&gt;&lt;d5p1:int&gt;-840648767&lt;/d5p1:int&gt;&lt;d5p1:int&gt;1700446557&lt;/d5p1:int&gt;&lt;d5p1:int&gt;-1716571037&lt;/d5p1:int&gt;&lt;d5p1:int&gt;547735218&lt;/d5p1:int&gt;&lt;d5p1:int&gt;-842352705&lt;/d5p1:int&gt;&lt;d5p1:int&gt;1645842099&lt;/d5p1:int&gt;&lt;d5p1:int&gt;902390592&lt;/d5p1:int&gt;&lt;d5p1:int&gt;-1028830027&lt;/d5p1:int&gt;&lt;d5p1:int&gt;1006318470&lt;/d5p1:int&gt;&lt;d5p1:int&gt;757658915&lt;/d5p1:int&gt;&lt;d5p1:int&gt;-840190004&lt;/d5p1:int&gt;&lt;d5p1:int&gt;1716708640&lt;/d5p1:int&gt;&lt;d5p1:int&gt;1700446557&lt;/d5p1:int&gt;&lt;d5p1:int&gt;1876247433&lt;/d5p1:int&gt;&lt;d5p1:int&gt;1836624903&lt;/d5p1:int&gt;&lt;d5p1:int&gt;-840648767&lt;/d5p1:int&gt;&lt;d5p1:int&gt;1700446557&lt;/d5p1:int&gt;&lt;d5p1:int&gt;-1667042948&lt;/d5p1:int&gt;&lt;d5p1:int&gt;1445533227&lt;/d5p1:int&gt;&lt;d5p1:int&gt;-803672335&lt;/d5p1:int&gt;&lt;d5p1:int&gt;1700446557&lt;/d5p1:int&gt;&lt;d5p1:int&gt;757658915&lt;/d5p1:int&gt;&lt;d5p1:int&gt;-1694433184&lt;/d5p1:int&gt;&lt;d5p1:int&gt;-839469121&lt;/d5p1:int&gt;&lt;d5p1:int&gt;1700446557&lt;/d5p1:int&gt;&lt;d5p1:int&gt;1984715175&lt;/d5p1:int&gt;&lt;d5p1:int&gt;1606954541&lt;/d5p1:int&gt;&lt;d5p1:int&gt;-840583234&lt;/d5p1:int&gt;&lt;d5p1:int&gt;1046445807&lt;/d5p1:int&gt;&lt;d5p1:int&gt;-840190004&lt;/d5p1:int&gt;&lt;d5p1:int&gt;85179081&lt;/d5p1:int&gt;&lt;d5p1:int&gt;-1875180787&lt;/d5p1:int&gt;&lt;d5p1:int&gt;-1063923069&lt;/d5p1:int&gt;&lt;d5p1:int&gt;57515992&lt;/d5p1:int&gt;&lt;d5p1:int&gt;1610810127&lt;/d5p1:int&gt;&lt;d5p1:int&gt;1700446557&lt;/d5p1:int&gt;&lt;d5p1:int&gt;-1716571037&lt;/d5p1:int&gt;&lt;d5p1:int&gt;-840124479&lt;/d5p1:int&gt;&lt;d5p1:int&gt;436589667&lt;/d5p1:int&gt;&lt;d5p1:int&gt;-840190014&lt;/d5p1:int&gt;&lt;d5p1:int&gt;1984466543&lt;/d5p1:int&gt;&lt;d5p1:int&gt;-585964703&lt;/d5p1:int&gt;&lt;d5p1:int&gt;1579609841&lt;/d5p1:int&gt;&lt;d5p1:int&gt;-1609401386&lt;/d5p1:int&gt;&lt;d5p1:int&gt;1540110492&lt;/d5p1:int&gt;&lt;d5p1:int&gt;-840648729&lt;/d5p1:int&gt;&lt;d5p1:int&gt;1700446557&lt;/d5p1:int&gt;&lt;d5p1:int&gt;-1716571037&lt;/d5p1:int&gt;&lt;d5p1:int&gt;456233945&lt;/d5p1:int&gt;&lt;d5p1:int&gt;1700446557&lt;/d5p1:int&gt;&lt;d5p1:int&gt;757658915&lt;/d5p1:int&gt;&lt;d5p1:int&gt;1700446557&lt;/d5p1:int&gt;&lt;d5p1:int&gt;1297234665&lt;/d5p1:int&gt;&lt;d5p1:int&gt;786934084&lt;/d5p1:int&gt;&lt;d5p1:int&gt;1055810917&lt;/d5p1:int&gt;&lt;d5p1:int&gt;-840190004&lt;/d5p1:int&gt;&lt;d5p1:int&gt;231081015&lt;/d5p1:int&gt;&lt;d5p1:int&gt;1700446557&lt;/d5p1:int&gt;&lt;d5p1:int&gt;-1716571037&lt;/d5p1:int&gt;&lt;d5p1:int&gt;-840124473&lt;/d5p1:int&gt;&lt;d5p1:int&gt;930882207&lt;/d5p1:int&gt;&lt;d5p1:int&gt;1610810127&lt;/d5p1:int&gt;&lt;d5p1:int&gt;1534769276&lt;/d5p1:int&gt;&lt;d5p1:int&gt;-58441635&lt;/d5p1:int&gt;&lt;d5p1:int&gt;1390811594&lt;/d5p1:int&gt;&lt;d5p1:int&gt;63249541&lt;/d5p1:int&gt;&lt;d5p1:int&gt;-1547469880&lt;/d5p1:int&gt;&lt;d5p1:int&gt;-838748226&lt;/d5p1:int&gt;&lt;d5p1:int&gt;1700446557&lt;/d5p1:int&gt;&lt;d5p1:int&gt;757658915&lt;/d5p1:int&gt;&lt;d5p1:int&gt;-1028830027&lt;/d5p1:int&gt;&lt;d5p1:int&gt;786934084&lt;/d5p1:int&gt;&lt;d5p1:int&gt;-840583234&lt;/d5p1:int&gt;&lt;d5p1:int&gt;-1152419139&lt;/d5p1:int&gt;&lt;d5p1:int&gt;1390811594&lt;/d5p1:int&gt;&lt;d5p1:int&gt;1700446557&lt;/d5p1:int&gt;&lt;d5p1:int&gt;1940286417&lt;/d5p1:int&gt;&lt;d5p1:int&gt;-840648767&lt;/d5p1:int&gt;&lt;d5p1:int&gt;1700446557&lt;/d5p1:int&gt;&lt;d5p1:int&gt;757658915&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ArrayOfParagraphIdIQ&gt;&lt;/PositionedParagraphId&gt;&lt;Term&gt;1535095134&lt;/Term&gt;&lt;ParentTerm&gt;-1439758378&lt;/ParentTerm&gt;&lt;/TermsDefinedInconsistentFormatting&gt;&lt;/w:wordDocument&gt;</ReviewedTerms>
</file>

<file path=customXml/item34.xml><?xml version="1.0" encoding="utf-8"?>
<ReviewedTerms xmlns="Microsystems.TermsUsedNotDefined.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xml:space="preserve"&gt;&lt;TermsUsedNotDefined&gt;&lt;Id&gt;898d8c13-3975-4d51-9fb7-c78cf70ea2aa&lt;/Id&gt;&lt;PositionedParagraphId&gt;&lt;?xml version="1.0" encoding="utf-16"?&gt;&lt;ArrayOfParagraphIdIQ xmlns:i="http://www.w3.org/2001/XMLSchema-instance" xmlns="http://schemas.datacontract.org/2004/07/Microsystems.IQ.Build"&gt;&lt;ParagraphIdIQ&gt;&lt;P_RunsHash xmlns:d3p1="http://schemas.datacontract.org/2004/07/System"&gt;&lt;d3p1:m_Item1&gt;-1069680964&lt;/d3p1:m_Item1&gt;&lt;d3p1:m_Item2&gt;&lt;d3p1:m_Item1 xmlns:d5p1="http://schemas.microsoft.com/2003/10/Serialization/Arrays"&gt;&lt;d5p1:int&gt;800291465&lt;/d5p1:int&gt;&lt;d5p1:int&gt;1700446557&lt;/d5p1:int&gt;&lt;d5p1:int&gt;2037252898&lt;/d5p1:int&gt;&lt;d5p1:int&gt;-1608210465&lt;/d5p1:int&gt;&lt;d5p1:int&gt;-840124479&lt;/d5p1:int&gt;&lt;d5p1:int&gt;1700446557&lt;/d5p1:int&gt;&lt;d5p1:int&gt;-955228024&lt;/d5p1:int&gt;&lt;d5p1:int&gt;500408615&lt;/d5p1:int&gt;&lt;d5p1:int&gt;-840648767&lt;/d5p1:int&gt;&lt;d5p1:int&gt;1700446557&lt;/d5p1:int&gt;&lt;d5p1:int&gt;-1716571037&lt;/d5p1:int&gt;&lt;d5p1:int&gt;-839403585&lt;/d5p1:int&gt;&lt;d5p1:int&gt;-1741749485&lt;/d5p1:int&gt;&lt;d5p1:int&gt;-1740700921&lt;/d5p1:int&gt;&lt;d5p1:int&gt;-840124473&lt;/d5p1:int&gt;&lt;d5p1:int&gt;1178749465&lt;/d5p1:int&gt;&lt;d5p1:int&gt;785359320&lt;/d5p1:int&gt;&lt;d5p1:int&gt;-840190004&lt;/d5p1:int&gt;&lt;d5p1:int&gt;1716708640&lt;/d5p1:int&gt;&lt;d5p1:int&gt;-174551438&lt;/d5p1:int&gt;&lt;d5p1:int&gt;-180464642&lt;/d5p1:int&gt;&lt;d5p1:int&gt;797640553&lt;/d5p1:int&gt;&lt;d5p1:int&gt;1178749465&lt;/d5p1:int&gt;&lt;d5p1:int&gt;785359320&lt;/d5p1:int&gt;&lt;d5p1:int&gt;-1028830027&lt;/d5p1:int&gt;&lt;d5p1:int&gt;421611054&lt;/d5p1:int&gt;&lt;d5p1:int&gt;-839469113&lt;/d5p1:int&gt;&lt;d5p1:int&gt;2001006038&lt;/d5p1:int&gt;&lt;d5p1:int&gt;1120238531&lt;/d5p1:int&gt;&lt;d5p1:int&gt;-840190004&lt;/d5p1:int&gt;&lt;d5p1:int&gt;421611054&lt;/d5p1:int&gt;&lt;d5p1:int&gt;-803672335&lt;/d5p1:int&gt;&lt;d5p1:int&gt;-174551438&lt;/d5p1:int&gt;&lt;d5p1:int&gt;-1667075492&lt;/d5p1:int&gt;&lt;d5p1:int&gt;-1028830027&lt;/d5p1:int&gt;&lt;d5p1:int&gt;-802832332&lt;/d5p1:int&gt;&lt;d5p1:int&gt;-840648767&lt;/d5p1:int&gt;&lt;d5p1:int&gt;-174551438&lt;/d5p1:int&gt;&lt;d5p1:int&gt;699871355&lt;/d5p1:int&gt;&lt;d5p1:int&gt;-1608210465&lt;/d5p1:int&gt;&lt;d5p1:int&gt;800291465&lt;/d5p1:int&gt;&lt;d5p1:int&gt;2037252898&lt;/d5p1:int&gt;&lt;d5p1:int&gt;-840124479&lt;/d5p1:int&gt;&lt;d5p1:int&gt;-955228024&lt;/d5p1:int&gt;&lt;d5p1:int&gt;500408615&lt;/d5p1:int&gt;&lt;d5p1:int&gt;-1539111511&lt;/d5p1:int&gt;&lt;d5p1:int&gt;1700446557&lt;/d5p1:int&gt;&lt;d5p1:int&gt;-1716571037&lt;/d5p1:int&gt;&lt;d5p1:int&gt;448946834&lt;/d5p1:int&gt;&lt;d5p1:int&gt;1046445807&lt;/d5p1:int&gt;&lt;d5p1:int&gt;-840190004&lt;/d5p1:int&gt;&lt;d5p1:int&gt;-840190020&lt;/d5p1:int&gt;&lt;d5p1:int&gt;1555900347&lt;/d5p1:int&gt;&lt;d5p1:int&gt;-838748226&lt;/d5p1:int&gt;&lt;d5p1:int&gt;-580291285&lt;/d5p1:int&gt;&lt;d5p1:int&gt;-2144771877&lt;/d5p1:int&gt;&lt;d5p1:int&gt;-840648729&lt;/d5p1:int&gt;&lt;d5p1:int&gt;1700446557&lt;/d5p1:int&gt;&lt;d5p1:int&gt;1297234665&lt;/d5p1:int&gt;&lt;d5p1:int&gt;-839403577&lt;/d5p1:int&gt;&lt;d5p1:int&gt;-1594185929&lt;/d5p1:int&gt;&lt;d5p1:int&gt;-803672335&lt;/d5p1:int&gt;&lt;d5p1:int&gt;-839338047&lt;/d5p1:int&gt;&lt;d5p1:int&gt;-840648767&lt;/d5p1:int&gt;&lt;d5p1:int&gt;1700446557&lt;/d5p1:int&gt;&lt;d5p1:int&gt;-217996247&lt;/d5p1:int&gt;&lt;d5p1:int&gt;-803672335&lt;/d5p1:int&gt;&lt;d5p1:int&gt;-1694236580&lt;/d5p1:int&gt;&lt;d5p1:int&gt;2138349863&lt;/d5p1:int&gt;&lt;d5p1:int&gt;1258792013&lt;/d5p1:int&gt;&lt;d5p1:int&gt;-838748226&lt;/d5p1:int&gt;&lt;d5p1:int&gt;1700446557&lt;/d5p1:int&gt;&lt;d5p1:int&gt;-1716571037&lt;/d5p1:int&gt;&lt;d5p1:int&gt;1634855977&lt;/d5p1:int&gt;&lt;d5p1:int&gt;1700446557&lt;/d5p1:int&gt;&lt;d5p1:int&gt;2037252898&lt;/d5p1:int&gt;&lt;d5p1:int&gt;-2126353013&lt;/d5p1:int&gt;&lt;d5p1:int&gt;1450979880&lt;/d5p1:int&gt;&lt;d5p1:int&gt;-839338047&lt;/d5p1:int&gt;&lt;d5p1:int&gt;-1862562185&lt;/d5p1:int&gt;&lt;d5p1:int&gt;-580291285&lt;/d5p1:int&gt;&lt;d5p1:int&gt;-2144771877&lt;/d5p1:int&gt;&lt;d5p1:int&gt;1700446557&lt;/d5p1:int&gt;&lt;d5p1:int&gt;1297234665&lt;/d5p1:int&gt;&lt;d5p1:int&gt;786934084&lt;/d5p1:int&gt;&lt;d5p1:int&gt;1104990459&lt;/d5p1:int&gt;&lt;d5p1:int&gt;-1180372965&lt;/d5p1:int&gt;&lt;d5p1:int&gt;1700446557&lt;/d5p1:int&gt;&lt;d5p1:int&gt;-1716571037&lt;/d5p1:int&gt;&lt;d5p1:int&gt;-840648767&lt;/d5p1:int&gt;&lt;d5p1:int&gt;1178749465&lt;/d5p1:int&gt;&lt;d5p1:int&gt;-740252595&lt;/d5p1:int&gt;&lt;d5p1:int&gt;-545021966&lt;/d5p1:int&gt;&lt;d5p1:int&gt;-840648767&lt;/d5p1:int&gt;&lt;d5p1:int&gt;1700446557&lt;/d5p1:int&gt;&lt;d5p1:int&gt;27949506&lt;/d5p1:int&gt;&lt;d5p1:int&gt;-839338047&lt;/d5p1:int&gt;&lt;d5p1:int&gt;345019036&lt;/d5p1:int&gt;&lt;d5p1:int&gt;27949506&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-699500768&lt;/Term&gt;&lt;ParentTerm&gt;547450367&lt;/ParentTerm&gt;&lt;/TermsUsedNotDefined&gt;&lt;/w:wordDocument&gt;</ReviewedTerms>
</file>

<file path=customXml/item35.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xml:space="preserve"&gt;&lt;TermsDefinedInconsistentFormatting&gt;&lt;Id&gt;e3301bf8-f007-4d9b-b9af-ca76d758f602&lt;/Id&gt;&lt;PositionedParagraphId&gt;&lt;?xml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xmlns:d3p1="http://schemas.datacontract.org/2004/07/System"&gt;&lt;d3p1:m_Item1&gt;-2125534299&lt;/d3p1:m_Item1&gt;&lt;d3p1:m_Item2&gt;&lt;d3p1:m_Item1 xmlns:d5p1="http://schemas.microsoft.com/2003/10/Serialization/Arrays"&gt;&lt;d5p1:int&gt;1178749497&lt;/d5p1:int&gt;&lt;d5p1:int&gt;1534769276&lt;/d5p1:int&gt;&lt;d5p1:int&gt;-842942577&lt;/d5p1:int&gt;&lt;d5p1:int&gt;786934084&lt;/d5p1:int&gt;&lt;d5p1:int&gt;-840583234&lt;/d5p1:int&gt;&lt;d5p1:int&gt;-1324006566&lt;/d5p1:int&gt;&lt;d5p1:int&gt;-1281720136&lt;/d5p1:int&gt;&lt;d5p1:int&gt;-840190004&lt;/d5p1:int&gt;&lt;d5p1:int&gt;1700446557&lt;/d5p1:int&gt;&lt;d5p1:int&gt;1984083484&lt;/d5p1:int&gt;&lt;d5p1:int&gt;-1862562185&lt;/d5p1:int&gt;&lt;d5p1:int&gt;746087647&lt;/d5p1:int&gt;&lt;d5p1:int&gt;-1028830027&lt;/d5p1:int&gt;&lt;d5p1:int&gt;-996001304&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1426650704&lt;/Term&gt;&lt;ParentTerm&gt;-921250684&lt;/ParentTerm&gt;&lt;/TermsDefinedInconsistentFormatting&gt;&lt;/w:wordDocument&gt;</ReviewedTerms>
</file>

<file path=customXml/item36.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xml:space="preserve"&gt;&lt;TermsDefinedInconsistentFormatting&gt;&lt;Id&gt;51654ffe-4c95-4a89-89b8-634331cef5b4&lt;/Id&gt;&lt;PositionedParagraphId&gt;&lt;?xml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xmlns:d3p1="http://schemas.datacontract.org/2004/07/System"&gt;&lt;d3p1:m_Item1&gt;633281260&lt;/d3p1:m_Item1&gt;&lt;d3p1:m_Item2&gt;&lt;d3p1:m_Item1 xmlns:d5p1="http://schemas.microsoft.com/2003/10/Serialization/Arrays"&gt;&lt;d5p1:int&gt;729251597&lt;/d5p1:int&gt;&lt;d5p1:int&gt;1700446557&lt;/d5p1:int&gt;&lt;d5p1:int&gt;1297234665&lt;/d5p1:int&gt;&lt;d5p1:int&gt;-719479317&lt;/d5p1:int&gt;&lt;d5p1:int&gt;-840124481&lt;/d5p1:int&gt;&lt;d5p1:int&gt;231081015&lt;/d5p1:int&gt;&lt;d5p1:int&gt;-1028830027&lt;/d5p1:int&gt;&lt;d5p1:int&gt;63249573&lt;/d5p1:int&gt;&lt;d5p1:int&gt;-755466328&lt;/d5p1:int&gt;&lt;d5p1:int&gt;-840190004&lt;/d5p1:int&gt;&lt;d5p1:int&gt;-1716571037&lt;/d5p1:int&gt;&lt;d5p1:int&gt;-840124473&lt;/d5p1:int&gt;&lt;d5p1:int&gt;930882207&lt;/d5p1:int&gt;&lt;d5p1:int&gt;1610810127&lt;/d5p1:int&gt;&lt;d5p1:int&gt;1178749465&lt;/d5p1:int&gt;&lt;d5p1:int&gt;1534769276&lt;/d5p1:int&gt;&lt;d5p1:int&gt;-842352755&lt;/d5p1:int&gt;&lt;d5p1:int&gt;-1716571037&lt;/d5p1:int&gt;&lt;d5p1:int&gt;786934084&lt;/d5p1:int&gt;&lt;d5p1:int&gt;436190446&lt;/d5p1:int&gt;&lt;d5p1:int&gt;1232840345&lt;/d5p1:int&gt;&lt;d5p1:int&gt;-842352759&lt;/d5p1:int&gt;&lt;d5p1:int&gt;1198369682&lt;/d5p1:int&gt;&lt;d5p1:int&gt;465698937&lt;/d5p1:int&gt;&lt;d5p1:int&gt;67877709&lt;/d5p1:int&gt;&lt;d5p1:int&gt;-1108670489&lt;/d5p1:int&gt;&lt;d5p1:int&gt;-839469113&lt;/d5p1:int&gt;&lt;d5p1:int&gt;-1741356280&lt;/d5p1:int&gt;&lt;d5p1:int&gt;1033709708&lt;/d5p1:int&gt;&lt;d5p1:int&gt;1700446557&lt;/d5p1:int&gt;&lt;d5p1:int&gt;-1694433191&lt;/d5p1:int&gt;&lt;d5p1:int&gt;-840648767&lt;/d5p1:int&gt;&lt;d5p1:int&gt;-299479352&lt;/d5p1:int&gt;&lt;d5p1:int&gt;-2114311744&lt;/d5p1:int&gt;&lt;d5p1:int&gt;-269839072&lt;/d5p1:int&gt;&lt;d5p1:int&gt;-839338047&lt;/d5p1:int&gt;&lt;d5p1:int&gt;-1741356280&lt;/d5p1:int&gt;&lt;d5p1:int&gt;-803672335&lt;/d5p1:int&gt;&lt;d5p1:int&gt;231081015&lt;/d5p1:int&gt;&lt;d5p1:int&gt;-1028830027&lt;/d5p1:int&gt;&lt;d5p1:int&gt;63249573&lt;/d5p1:int&gt;&lt;d5p1:int&gt;-755466328&lt;/d5p1:int&gt;&lt;d5p1:int&gt;-839403577&lt;/d5p1:int&gt;&lt;d5p1:int&gt;-1566023270&lt;/d5p1:int&gt;&lt;d5p1:int&gt;-1028830027&lt;/d5p1:int&gt;&lt;d5p1:int&gt;1657779241&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505034982&lt;/Term&gt;&lt;ParentTerm&gt;-921250684&lt;/ParentTerm&gt;&lt;/TermsDefinedInconsistentFormatting&gt;&lt;/w:wordDocument&gt;</ReviewedTerms>
</file>

<file path=customXml/item37.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xml:space="preserve"&gt;&lt;TermsDefinedInconsistentFormatting&gt;&lt;Id&gt;4f697b4d-1f03-4c11-9571-674c5f6612ea&lt;/Id&gt;&lt;PositionedParagraphId&gt;&lt;?xml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xmlns:d3p1="http://schemas.datacontract.org/2004/07/System"&gt;&lt;d3p1:m_Item1&gt;667938548&lt;/d3p1:m_Item1&gt;&lt;d3p1:m_Item2&gt;&lt;d3p1:m_Item1 xmlns:d5p1="http://schemas.microsoft.com/2003/10/Serialization/Arrays"&gt;&lt;d5p1:int&gt;-1887071044&lt;/d5p1:int&gt;&lt;d5p1:int&gt;-839403585&lt;/d5p1:int&gt;&lt;d5p1:int&gt;2121806536&lt;/d5p1:int&gt;&lt;d5p1:int&gt;-1971869363&lt;/d5p1:int&gt;&lt;d5p1:int&gt;-840124473&lt;/d5p1:int&gt;&lt;d5p1:int&gt;567290993&lt;/d5p1:int&gt;&lt;d5p1:int&gt;-58441639&lt;/d5p1:int&gt;&lt;d5p1:int&gt;-840648767&lt;/d5p1:int&gt;&lt;d5p1:int&gt;1178749465&lt;/d5p1:int&gt;&lt;d5p1:int&gt;135311707&lt;/d5p1:int&gt;&lt;d5p1:int&gt;-842352753&lt;/d5p1:int&gt;&lt;d5p1:int&gt;-1028830027&lt;/d5p1:int&gt;&lt;d5p1:int&gt;-1324006566&lt;/d5p1:int&gt;&lt;d5p1:int&gt;-1281720136&lt;/d5p1:int&gt;&lt;d5p1:int&gt;-840190004&lt;/d5p1:int&gt;&lt;d5p1:int&gt;1534769276&lt;/d5p1:int&gt;&lt;d5p1:int&gt;-843663473&lt;/d5p1:int&gt;&lt;d5p1:int&gt;-840648767&lt;/d5p1:int&gt;&lt;d5p1:int&gt;1700446557&lt;/d5p1:int&gt;&lt;d5p1:int&gt;785359320&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-334945283&lt;/Term&gt;&lt;ParentTerm&gt;-921250684&lt;/ParentTerm&gt;&lt;/TermsDefinedInconsistentFormatting&gt;&lt;/w:wordDocument&gt;</ReviewedTerms>
</file>

<file path=customXml/item38.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xml:space="preserve"&gt;&lt;TermsDefinedInconsistentFormatting&gt;&lt;Id&gt;80beb5f2-4ec9-49a0-accb-ac71b63cab7f&lt;/Id&gt;&lt;PositionedParagraphId&gt;&lt;?xml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xmlns:d3p1="http://schemas.datacontract.org/2004/07/System"&gt;&lt;d3p1:m_Item1&gt;1988385256&lt;/d3p1:m_Item1&gt;&lt;d3p1:m_Item2&gt;&lt;d3p1:m_Item1 xmlns:d5p1="http://schemas.microsoft.com/2003/10/Serialization/Arrays"&gt;&lt;d5p1:int&gt;1700446589&lt;/d5p1:int&gt;&lt;d5p1:int&gt;1297234665&lt;/d5p1:int&gt;&lt;d5p1:int&gt;-1694433184&lt;/d5p1:int&gt;&lt;d5p1:int&gt;1435325855&lt;/d5p1:int&gt;&lt;d5p1:int&gt;1700446557&lt;/d5p1:int&gt;&lt;d5p1:int&gt;-1716571037&lt;/d5p1:int&gt;&lt;d5p1:int&gt;-837109785&lt;/d5p1:int&gt;&lt;d5p1:int&gt;1250258362&lt;/d5p1:int&gt;&lt;d5p1:int&gt;-840190004&lt;/d5p1:int&gt;&lt;d5p1:int&gt;1700446557&lt;/d5p1:int&gt;&lt;d5p1:int&gt;-1452661750&lt;/d5p1:int&gt;&lt;d5p1:int&gt;1540077692&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-609709657&lt;/Term&gt;&lt;ParentTerm&gt;-921250684&lt;/ParentTerm&gt;&lt;/TermsDefinedInconsistentFormatting&gt;&lt;/w:wordDocument&gt;</ReviewedTerms>
</file>

<file path=customXml/item39.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xml:space="preserve"&gt;&lt;TermsDefinedInconsistentFormatting&gt;&lt;Id&gt;bc607938-d41b-4bdc-9bb7-fcddd07cc023&lt;/Id&gt;&lt;PositionedParagraphId&gt;&lt;?xml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xmlns:d3p1="http://schemas.datacontract.org/2004/07/System"&gt;&lt;d3p1:m_Item1&gt;-1007965019&lt;/d3p1:m_Item1&gt;&lt;d3p1:m_Item2&gt;&lt;d3p1:m_Item1 xmlns:d5p1="http://schemas.microsoft.com/2003/10/Serialization/Arrays"&gt;&lt;d5p1:int&gt;-1887071044&lt;/d5p1:int&gt;&lt;d5p1:int&gt;-839403585&lt;/d5p1:int&gt;&lt;d5p1:int&gt;2121806536&lt;/d5p1:int&gt;&lt;d5p1:int&gt;-1741749485&lt;/d5p1:int&gt;&lt;d5p1:int&gt;-1740700921&lt;/d5p1:int&gt;&lt;d5p1:int&gt;-840124473&lt;/d5p1:int&gt;&lt;d5p1:int&gt;1178749465&lt;/d5p1:int&gt;&lt;d5p1:int&gt;785359320&lt;/d5p1:int&gt;&lt;d5p1:int&gt;-839338047&lt;/d5p1:int&gt;&lt;d5p1:int&gt;729250605&lt;/d5p1:int&gt;&lt;d5p1:int&gt;-1694236580&lt;/d5p1:int&gt;&lt;d5p1:int&gt;958428716&lt;/d5p1:int&gt;&lt;d5p1:int&gt;793397666&lt;/d5p1:int&gt;&lt;d5p1:int&gt;-840583234&lt;/d5p1:int&gt;&lt;d5p1:int&gt;-1653502456&lt;/d5p1:int&gt;&lt;d5p1:int&gt;-838748226&lt;/d5p1:int&gt;&lt;d5p1:int&gt;-2144771877&lt;/d5p1:int&gt;&lt;d5p1:int&gt;1700446557&lt;/d5p1:int&gt;&lt;d5p1:int&gt;-1716571037&lt;/d5p1:int&gt;&lt;d5p1:int&gt;-837109785&lt;/d5p1:int&gt;&lt;d5p1:int&gt;-839403577&lt;/d5p1:int&gt;&lt;d5p1:int&gt;1445533227&lt;/d5p1:int&gt;&lt;d5p1:int&gt;-840190004&lt;/d5p1:int&gt;&lt;d5p1:int&gt;1700446557&lt;/d5p1:int&gt;&lt;d5p1:int&gt;1297234665&lt;/d5p1:int&gt;&lt;d5p1:int&gt;-839403585&lt;/d5p1:int&gt;&lt;d5p1:int&gt;-839403577&lt;/d5p1:int&gt;&lt;d5p1:int&gt;-1324006566&lt;/d5p1:int&gt;&lt;d5p1:int&gt;-1694236580&lt;/d5p1:int&gt;&lt;d5p1:int&gt;958428716&lt;/d5p1:int&gt;&lt;d5p1:int&gt;-839338047&lt;/d5p1:int&gt;&lt;d5p1:int&gt;1540077692&lt;/d5p1:int&gt;&lt;d5p1:int&gt;-840648767&lt;/d5p1:int&gt;&lt;d5p1:int&gt;-1694236580&lt;/d5p1:int&gt;&lt;d5p1:int&gt;835817753&lt;/d5p1:int&gt;&lt;d5p1:int&gt;-269839072&lt;/d5p1:int&gt;&lt;d5p1:int&gt;-1935245517&lt;/d5p1:int&gt;&lt;d5p1:int&gt;-839338047&lt;/d5p1:int&gt;&lt;d5p1:int&gt;835719738&lt;/d5p1:int&gt;&lt;d5p1:int&gt;1810433592&lt;/d5p1:int&gt;&lt;d5p1:int&gt;-1694236580&lt;/d5p1:int&gt;&lt;d5p1:int&gt;958428716&lt;/d5p1:int&gt;&lt;d5p1:int&gt;-840648767&lt;/d5p1:int&gt;&lt;d5p1:int&gt;-330973813&lt;/d5p1:int&gt;&lt;d5p1:int&gt;434215746&lt;/d5p1:int&gt;&lt;d5p1:int&gt;-839338047&lt;/d5p1:int&gt;&lt;d5p1:int&gt;-840648767&lt;/d5p1:int&gt;&lt;d5p1:int&gt;1700446557&lt;/d5p1:int&gt;&lt;d5p1:int&gt;-1716571037&lt;/d5p1:int&gt;&lt;d5p1:int&gt;-837109785&lt;/d5p1:int&gt;&lt;d5p1:int&gt;20251266&lt;/d5p1:int&gt;&lt;d5p1:int&gt;-840648767&lt;/d5p1:int&gt;&lt;d5p1:int&gt;1961324661&lt;/d5p1:int&gt;&lt;d5p1:int&gt;168267742&lt;/d5p1:int&gt;&lt;d5p1:int&gt;-839338047&lt;/d5p1:int&gt;&lt;d5p1:int&gt;-1740963072&lt;/d5p1:int&gt;&lt;d5p1:int&gt;1390811594&lt;/d5p1:int&gt;&lt;d5p1:int&gt;-1694236580&lt;/d5p1:int&gt;&lt;d5p1:int&gt;-585560314&lt;/d5p1:int&gt;&lt;d5p1:int&gt;-1552662456&lt;/d5p1:int&gt;&lt;d5p1:int&gt;1700446589&lt;/d5p1:int&gt;&lt;d5p1:int&gt;1297234665&lt;/d5p1:int&gt;&lt;d5p1:int&gt;-839403577&lt;/d5p1:int&gt;&lt;d5p1:int&gt;435511869&lt;/d5p1:int&gt;&lt;d5p1:int&gt;-1152419139&lt;/d5p1:int&gt;&lt;d5p1:int&gt;1390811594&lt;/d5p1:int&gt;&lt;d5p1:int&gt;522416707&lt;/d5p1:int&gt;&lt;d5p1:int&gt;1700446557&lt;/d5p1:int&gt;&lt;d5p1:int&gt;260029446&lt;/d5p1:int&gt;&lt;d5p1:int&gt;-840648767&lt;/d5p1:int&gt;&lt;d5p1:int&gt;59180213&lt;/d5p1:int&gt;&lt;d5p1:int&gt;1700446557&lt;/d5p1:int&gt;&lt;d5p1:int&gt;-1716571037&lt;/d5p1:int&gt;&lt;d5p1:int&gt;-837109785&lt;/d5p1:int&gt;&lt;d5p1:int&gt;-1028830027&lt;/d5p1:int&gt;&lt;d5p1:int&gt;2028906382&lt;/d5p1:int&gt;&lt;d5p1:int&gt;-1384929315&lt;/d5p1:int&gt;&lt;d5p1:int&gt;-721205060&lt;/d5p1:int&gt;&lt;d5p1:int&gt;1569115231&lt;/d5p1:int&gt;&lt;d5p1:int&gt;1610810127&lt;/d5p1:int&gt;&lt;d5p1:int&gt;1700446557&lt;/d5p1:int&gt;&lt;d5p1:int&gt;-484827534&lt;/d5p1:int&gt;&lt;d5p1:int&gt;-840648767&lt;/d5p1:int&gt;&lt;d5p1:int&gt;-1694236580&lt;/d5p1:int&gt;&lt;d5p1:int&gt;-1028830027&lt;/d5p1:int&gt;&lt;d5p1:int&gt;-1384929315&lt;/d5p1:int&gt;&lt;d5p1:int&gt;746087647&lt;/d5p1:int&gt;&lt;d5p1:int&gt;136045882&lt;/d5p1:int&gt;&lt;d5p1:int&gt;-840190004&lt;/d5p1:int&gt;&lt;d5p1:int&gt;-803672335&lt;/d5p1:int&gt;&lt;d5p1:int&gt;1700446557&lt;/d5p1:int&gt;&lt;d5p1:int&gt;1297234665&lt;/d5p1:int&gt;&lt;d5p1:int&gt;797640553&lt;/d5p1:int&gt;&lt;d5p1:int&gt;1178749465&lt;/d5p1:int&gt;&lt;d5p1:int&gt;577016746&lt;/d5p1:int&gt;&lt;d5p1:int&gt;1810433592&lt;/d5p1:int&gt;&lt;d5p1:int&gt;1700446557&lt;/d5p1:int&gt;&lt;d5p1:int&gt;455904889&lt;/d5p1:int&gt;&lt;d5p1:int&gt;-1028830027&lt;/d5p1:int&gt;&lt;d5p1:int&gt;-353792408&lt;/d5p1:int&gt;&lt;d5p1:int&gt;-840648767&lt;/d5p1:int&gt;&lt;d5p1:int&gt;2141240094&lt;/d5p1:int&gt;&lt;d5p1:int&gt;102879635&lt;/d5p1:int&gt;&lt;d5p1:int&gt;1476318597&lt;/d5p1:int&gt;&lt;d5p1:int&gt;1610810127&lt;/d5p1:int&gt;&lt;d5p1:int&gt;-580291285&lt;/d5p1:int&gt;&lt;d5p1:int&gt;15360219&lt;/d5p1:int&gt;&lt;d5p1:int&gt;-360524496&lt;/d5p1:int&gt;&lt;d5p1:int&gt;-840190004&lt;/d5p1:int&gt;&lt;d5p1:int&gt;-839338047&lt;/d5p1:int&gt;&lt;d5p1:int&gt;1984859759&lt;/d5p1:int&gt;&lt;d5p1:int&gt;-840648767&lt;/d5p1:int&gt;&lt;d5p1:int&gt;2037252866&lt;/d5p1:int&gt;&lt;d5p1:int&gt;-1165903074&lt;/d5p1:int&gt;&lt;d5p1:int&gt;-839338047&lt;/d5p1:int&gt;&lt;d5p1:int&gt;1486137571&lt;/d5p1:int&gt;&lt;d5p1:int&gt;-1028830027&lt;/d5p1:int&gt;&lt;d5p1:int&gt;-948027643&lt;/d5p1:int&gt;&lt;d5p1:int&gt;-839338047&lt;/d5p1:int&gt;&lt;d5p1:int&gt;-1590104939&lt;/d5p1:int&gt;&lt;d5p1:int&gt;-840648767&lt;/d5p1:int&gt;&lt;d5p1:int&gt;-443858984&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1401136920&lt;/Term&gt;&lt;ParentTerm&gt;2620942&lt;/ParentTerm&gt;&lt;/TermsDefinedInconsistentFormatting&gt;&lt;/w:wordDocument&gt;</ReviewedTerms>
</file>

<file path=customXml/item4.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xml:space="preserve"&gt;&lt;TermsDefinedInconsistentFormatting&gt;&lt;Id&gt;c67cc361-33ca-4348-8b15-b2b50521eb7d&lt;/Id&gt;&lt;PositionedParagraphId&gt;&lt;?xml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xmlns:d3p1="http://schemas.datacontract.org/2004/07/System"&gt;&lt;d3p1:m_Item1&gt;1891886402&lt;/d3p1:m_Item1&gt;&lt;d3p1:m_Item2&gt;&lt;d3p1:m_Item1 xmlns:d5p1="http://schemas.microsoft.com/2003/10/Serialization/Arrays"&gt;&lt;d5p1:int&gt;-840648729&lt;/d5p1:int&gt;&lt;d5p1:int&gt;1700446557&lt;/d5p1:int&gt;&lt;d5p1:int&gt;-1716571037&lt;/d5p1:int&gt;&lt;d5p1:int&gt;372502742&lt;/d5p1:int&gt;&lt;d5p1:int&gt;-840190004&lt;/d5p1:int&gt;&lt;d5p1:int&gt;1700446557&lt;/d5p1:int&gt;&lt;d5p1:int&gt;-1150713952&lt;/d5p1:int&gt;&lt;d5p1:int&gt;-840648767&lt;/d5p1:int&gt;&lt;d5p1:int&gt;-1694236580&lt;/d5p1:int&gt;&lt;d5p1:int&gt;-2102430323&lt;/d5p1:int&gt;&lt;d5p1:int&gt;797640553&lt;/d5p1:int&gt;&lt;d5p1:int&gt;1534769276&lt;/d5p1:int&gt;&lt;d5p1:int&gt;-58441624&lt;/d5p1:int&gt;&lt;d5p1:int&gt;1700446557&lt;/d5p1:int&gt;&lt;d5p1:int&gt;1297234665&lt;/d5p1:int&gt;&lt;d5p1:int&gt;786934084&lt;/d5p1:int&gt;&lt;d5p1:int&gt;-1740700906&lt;/d5p1:int&gt;&lt;d5p1:int&gt;-840124473&lt;/d5p1:int&gt;&lt;d5p1:int&gt;1587587558&lt;/d5p1:int&gt;&lt;d5p1:int&gt;-840124473&lt;/d5p1:int&gt;&lt;d5p1:int&gt;369677630&lt;/d5p1:int&gt;&lt;d5p1:int&gt;1610810127&lt;/d5p1:int&gt;&lt;d5p1:int&gt;-1694236580&lt;/d5p1:int&gt;&lt;d5p1:int&gt;-2102430323&lt;/d5p1:int&gt;&lt;d5p1:int&gt;954959390&lt;/d5p1:int&gt;&lt;d5p1:int&gt;-180464642&lt;/d5p1:int&gt;&lt;d5p1:int&gt;1240007668&lt;/d5p1:int&gt;&lt;d5p1:int&gt;1700839760&lt;/d5p1:int&gt;&lt;d5p1:int&gt;-839469121&lt;/d5p1:int&gt;&lt;d5p1:int&gt;331851891&lt;/d5p1:int&gt;&lt;d5p1:int&gt;343982758&lt;/d5p1:int&gt;&lt;d5p1:int&gt;-840190004&lt;/d5p1:int&gt;&lt;d5p1:int&gt;1700446557&lt;/d5p1:int&gt;&lt;d5p1:int&gt;-180464642&lt;/d5p1:int&gt;&lt;d5p1:int&gt;1237389892&lt;/d5p1:int&gt;&lt;d5p1:int&gt;-840124479&lt;/d5p1:int&gt;&lt;d5p1:int&gt;1700446557&lt;/d5p1:int&gt;&lt;d5p1:int&gt;1297234665&lt;/d5p1:int&gt;&lt;d5p1:int&gt;289036753&lt;/d5p1:int&gt;&lt;d5p1:int&gt;-840190004&lt;/d5p1:int&gt;&lt;d5p1:int&gt;1178749465&lt;/d5p1:int&gt;&lt;d5p1:int&gt;1534769276&lt;/d5p1:int&gt;&lt;d5p1:int&gt;-1624525565&lt;/d5p1:int&gt;&lt;d5p1:int&gt;-1028830027&lt;/d5p1:int&gt;&lt;d5p1:int&gt;1534769276&lt;/d5p1:int&gt;&lt;d5p1:int&gt;-843401329&lt;/d5p1:int&gt;&lt;d5p1:int&gt;-1462902510&lt;/d5p1:int&gt;&lt;d5p1:int&gt;-1394266293&lt;/d5p1:int&gt;&lt;d5p1:int&gt;1810433592&lt;/d5p1:int&gt;&lt;d5p1:int&gt;-180464642&lt;/d5p1:int&gt;&lt;d5p1:int&gt;1240007668&lt;/d5p1:int&gt;&lt;d5p1:int&gt;-491448789&lt;/d5p1:int&gt;&lt;d5p1:int&gt;-219223307&lt;/d5p1:int&gt;&lt;d5p1:int&gt;2128406984&lt;/d5p1:int&gt;&lt;d5p1:int&gt;-1539111511&lt;/d5p1:int&gt;&lt;d5p1:int&gt;1700446557&lt;/d5p1:int&gt;&lt;d5p1:int&gt;-2102430323&lt;/d5p1:int&gt;&lt;d5p1:int&gt;-803672335&lt;/d5p1:int&gt;&lt;d5p1:int&gt;1700446557&lt;/d5p1:int&gt;&lt;d5p1:int&gt;-65957991&lt;/d5p1:int&gt;&lt;d5p1:int&gt;318798589&lt;/d5p1:int&gt;&lt;d5p1:int&gt;1700446557&lt;/d5p1:int&gt;&lt;d5p1:int&gt;1959550521&lt;/d5p1:int&gt;&lt;d5p1:int&gt;-840648767&lt;/d5p1:int&gt;&lt;d5p1:int&gt;1700446557&lt;/d5p1:int&gt;&lt;d5p1:int&gt;2037252898&lt;/d5p1:int&gt;&lt;d5p1:int&gt;-2126353013&lt;/d5p1:int&gt;&lt;d5p1:int&gt;1450979880&lt;/d5p1:int&gt;&lt;d5p1:int&gt;1700446589&lt;/d5p1:int&gt;&lt;d5p1:int&gt;1297234665&lt;/d5p1:int&gt;&lt;d5p1:int&gt;786934084&lt;/d5p1:int&gt;&lt;d5p1:int&gt;-840583234&lt;/d5p1:int&gt;&lt;d5p1:int&gt;-360470421&lt;/d5p1:int&gt;&lt;d5p1:int&gt;-840190004&lt;/d5p1:int&gt;&lt;d5p1:int&gt;1700446557&lt;/d5p1:int&gt;&lt;d5p1:int&gt;-1716571037&lt;/d5p1:int&gt;&lt;d5p1:int&gt;1390811594&lt;/d5p1:int&gt;&lt;d5p1:int&gt;-1694236580&lt;/d5p1:int&gt;&lt;d5p1:int&gt;-1724072857&lt;/d5p1:int&gt;&lt;d5p1:int&gt;-840648767&lt;/d5p1:int&gt;&lt;d5p1:int&gt;-1694236580&lt;/d5p1:int&gt;&lt;d5p1:int&gt;-405350360&lt;/d5p1:int&gt;&lt;d5p1:int&gt;-2102430323&lt;/d5p1:int&gt;&lt;d5p1:int&gt;-840190004&lt;/d5p1:int&gt;&lt;d5p1:int&gt;736482568&lt;/d5p1:int&gt;&lt;d5p1:int&gt;1610810127&lt;/d5p1:int&gt;&lt;d5p1:int&gt;-405350360&lt;/d5p1:int&gt;&lt;d5p1:int&gt;343982758&lt;/d5p1:int&gt;&lt;d5p1:int&gt;2037252866&lt;/d5p1:int&gt;&lt;d5p1:int&gt;-2126123669&lt;/d5p1:int&gt;&lt;d5p1:int&gt;-180464642&lt;/d5p1:int&gt;&lt;d5p1:int&gt;1810433592&lt;/d5p1:int&gt;&lt;d5p1:int&gt;729250605&lt;/d5p1:int&gt;&lt;d5p1:int&gt;1700446557&lt;/d5p1:int&gt;&lt;d5p1:int&gt;1297234665&lt;/d5p1:int&gt;&lt;d5p1:int&gt;-839403577&lt;/d5p1:int&gt;&lt;d5p1:int&gt;-840124473&lt;/d5p1:int&gt;&lt;d5p1:int&gt;27949506&lt;/d5p1:int&gt;&lt;d5p1:int&gt;-840648767&lt;/d5p1:int&gt;&lt;d5p1:int&gt;-174551438&lt;/d5p1:int&gt;&lt;d5p1:int&gt;1945656818&lt;/d5p1:int&gt;&lt;d5p1:int&gt;-840190004&lt;/d5p1:int&gt;&lt;d5p1:int&gt;-1740700906&lt;/d5p1:int&gt;&lt;d5p1:int&gt;-405350360&lt;/d5p1:int&gt;&lt;d5p1:int&gt;-180464642&lt;/d5p1:int&gt;&lt;d5p1:int&gt;-840124473&lt;/d5p1:int&gt;&lt;d5p1:int&gt;369677630&lt;/d5p1:int&gt;&lt;d5p1:int&gt;1610810127&lt;/d5p1:int&gt;&lt;d5p1:int&gt;1700446557&lt;/d5p1:int&gt;&lt;d5p1:int&gt;-2102430323&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-861066816&lt;/Term&gt;&lt;ParentTerm&gt;-921250684&lt;/ParentTerm&gt;&lt;/TermsDefinedInconsistentFormatting&gt;&lt;/w:wordDocument&gt;</ReviewedTerms>
</file>

<file path=customXml/item40.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xml:space="preserve"&gt;&lt;TermsDefinedInconsistentFormatting&gt;&lt;Id&gt;3f7dddc4-978b-493f-9eac-758a996d145b&lt;/Id&gt;&lt;PositionedParagraphId&gt;&lt;?xml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xmlns:d3p1="http://schemas.datacontract.org/2004/07/System"&gt;&lt;d3p1:m_Item1&gt;1611839620&lt;/d3p1:m_Item1&gt;&lt;d3p1:m_Item2&gt;&lt;d3p1:m_Item1 xmlns:d5p1="http://schemas.microsoft.com/2003/10/Serialization/Arrays"&gt;&lt;d5p1:int&gt;1240007668&lt;/d5p1:int&gt;&lt;d5p1:int&gt;-1131161267&lt;/d5p1:int&gt;&lt;d5p1:int&gt;740065253&lt;/d5p1:int&gt;&lt;d5p1:int&gt;-1694433184&lt;/d5p1:int&gt;&lt;d5p1:int&gt;-1859589052&lt;/d5p1:int&gt;&lt;d5p1:int&gt;-1945399197&lt;/d5p1:int&gt;&lt;d5p1:int&gt;-840190004&lt;/d5p1:int&gt;&lt;d5p1:int&gt;1700446557&lt;/d5p1:int&gt;&lt;d5p1:int&gt;792135259&lt;/d5p1:int&gt;&lt;d5p1:int&gt;2037252866&lt;/d5p1:int&gt;&lt;d5p1:int&gt;-839338047&lt;/d5p1:int&gt;&lt;d5p1:int&gt;-2096516899&lt;/d5p1:int&gt;&lt;d5p1:int&gt;-1028830027&lt;/d5p1:int&gt;&lt;d5p1:int&gt;1700446557&lt;/d5p1:int&gt;&lt;d5p1:int&gt;-1552662456&lt;/d5p1:int&gt;&lt;d5p1:int&gt;-803672335&lt;/d5p1:int&gt;&lt;d5p1:int&gt;-405350360&lt;/d5p1:int&gt;&lt;d5p1:int&gt;-1716571037&lt;/d5p1:int&gt;&lt;d5p1:int&gt;-837109785&lt;/d5p1:int&gt;&lt;d5p1:int&gt;-1694433184&lt;/d5p1:int&gt;&lt;d5p1:int&gt;-840583234&lt;/d5p1:int&gt;&lt;d5p1:int&gt;-1536442020&lt;/d5p1:int&gt;&lt;d5p1:int&gt;1390811594&lt;/d5p1:int&gt;&lt;d5p1:int&gt;-1028830027&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1262816719&lt;/Term&gt;&lt;ParentTerm&gt;2620942&lt;/ParentTerm&gt;&lt;/TermsDefinedInconsistentFormatting&gt;&lt;/w:wordDocument&gt;</ReviewedTerms>
</file>

<file path=customXml/item41.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xml:space="preserve"&gt;&lt;TermsDefinedInconsistentFormatting&gt;&lt;Id&gt;ef4eee11-a912-4373-a6cf-8a0684cd6d1a&lt;/Id&gt;&lt;PositionedParagraphId&gt;&lt;?xml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0&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xmlns:d3p1="http://schemas.datacontract.org/2004/07/System"&gt;&lt;d3p1:m_Item1&gt;-1956840606&lt;/d3p1:m_Item1&gt;&lt;d3p1:m_Item2&gt;&lt;d3p1:m_Item1 xmlns:d5p1="http://schemas.microsoft.com/2003/10/Serialization/Arrays"&gt;&lt;d5p1:int&gt;-840648729&lt;/d5p1:int&gt;&lt;d5p1:int&gt;-840124473&lt;/d5p1:int&gt;&lt;d5p1:int&gt;1700446557&lt;/d5p1:int&gt;&lt;d5p1:int&gt;-226844306&lt;/d5p1:int&gt;&lt;d5p1:int&gt;-217996247&lt;/d5p1:int&gt;&lt;d5p1:int&gt;-840648767&lt;/d5p1:int&gt;&lt;d5p1:int&gt;-1716571037&lt;/d5p1:int&gt;&lt;d5p1:int&gt;-1694236580&lt;/d5p1:int&gt;&lt;d5p1:int&gt;-840648767&lt;/d5p1:int&gt;&lt;d5p1:int&gt;1700446557&lt;/d5p1:int&gt;&lt;d5p1:int&gt;-1667042948&lt;/d5p1:int&gt;&lt;d5p1:int&gt;1700839760&lt;/d5p1:int&gt;&lt;d5p1:int&gt;1408357197&lt;/d5p1:int&gt;&lt;d5p1:int&gt;-840190004&lt;/d5p1:int&gt;&lt;d5p1:int&gt;1716708640&lt;/d5p1:int&gt;&lt;d5p1:int&gt;1700446557&lt;/d5p1:int&gt;&lt;d5p1:int&gt;1876247433&lt;/d5p1:int&gt;&lt;d5p1:int&gt;-840124473&lt;/d5p1:int&gt;&lt;d5p1:int&gt;930882207&lt;/d5p1:int&gt;&lt;d5p1:int&gt;1610810127&lt;/d5p1:int&gt;&lt;d5p1:int&gt;1178749465&lt;/d5p1:int&gt;&lt;d5p1:int&gt;785359320&lt;/d5p1:int&gt;&lt;d5p1:int&gt;-389758627&lt;/d5p1:int&gt;&lt;d5p1:int&gt;-1324006566&lt;/d5p1:int&gt;&lt;d5p1:int&gt;-1281720136&lt;/d5p1:int&gt;&lt;d5p1:int&gt;-840190004&lt;/d5p1:int&gt;&lt;d5p1:int&gt;1700446557&lt;/d5p1:int&gt;&lt;d5p1:int&gt;-1862562185&lt;/d5p1:int&gt;&lt;d5p1:int&gt;746087647&lt;/d5p1:int&gt;&lt;d5p1:int&gt;-486026391&lt;/d5p1:int&gt;&lt;d5p1:int&gt;436190446&lt;/d5p1:int&gt;&lt;d5p1:int&gt;1178749465&lt;/d5p1:int&gt;&lt;d5p1:int&gt;785359320&lt;/d5p1:int&gt;&lt;d5p1:int&gt;-1716571037&lt;/d5p1:int&gt;&lt;d5p1:int&gt;-1694433184&lt;/d5p1:int&gt;&lt;d5p1:int&gt;475703782&lt;/d5p1:int&gt;&lt;d5p1:int&gt;1700446557&lt;/d5p1:int&gt;&lt;d5p1:int&gt;-1667042948&lt;/d5p1:int&gt;&lt;d5p1:int&gt;-840583234&lt;/d5p1:int&gt;&lt;d5p1:int&gt;-1801353486&lt;/d5p1:int&gt;&lt;d5p1:int&gt;1610810127&lt;/d5p1:int&gt;&lt;d5p1:int&gt;1493952656&lt;/d5p1:int&gt;&lt;d5p1:int&gt;1645842099&lt;/d5p1:int&gt;&lt;d5p1:int&gt;1006318470&lt;/d5p1:int&gt;&lt;d5p1:int&gt;551847039&lt;/d5p1:int&gt;&lt;d5p1:int&gt;-840648767&lt;/d5p1:int&gt;&lt;d5p1:int&gt;1700446557&lt;/d5p1:int&gt;&lt;d5p1:int&gt;1297234665&lt;/d5p1:int&gt;&lt;d5p1:int&gt;-1028830027&lt;/d5p1:int&gt;&lt;d5p1:int&gt;1700446557&lt;/d5p1:int&gt;&lt;d5p1:int&gt;1297234665&lt;/d5p1:int&gt;&lt;d5p1:int&gt;786934084&lt;/d5p1:int&gt;&lt;d5p1:int&gt;-1100074170&lt;/d5p1:int&gt;&lt;d5p1:int&gt;-405350360&lt;/d5p1:int&gt;&lt;d5p1:int&gt;-1470093129&lt;/d5p1:int&gt;&lt;d5p1:int&gt;436190446&lt;/d5p1:int&gt;&lt;d5p1:int&gt;-842352757&lt;/d5p1:int&gt;&lt;d5p1:int&gt;465698905&lt;/d5p1:int&gt;&lt;d5p1:int&gt;-840648767&lt;/d5p1:int&gt;&lt;d5p1:int&gt;-299479352&lt;/d5p1:int&gt;&lt;d5p1:int&gt;-840648767&lt;/d5p1:int&gt;&lt;d5p1:int&gt;-1552177916&lt;/d5p1:int&gt;&lt;d5p1:int&gt;-1920353285&lt;/d5p1:int&gt;&lt;d5p1:int&gt;-1539111511&lt;/d5p1:int&gt;&lt;d5p1:int&gt;-1716571037&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-833197580&lt;/Term&gt;&lt;ParentTerm&gt;-1872639189&lt;/ParentTerm&gt;&lt;/TermsDefinedInconsistentFormatting&gt;&lt;/w:wordDocument&gt;</ReviewedTerms>
</file>

<file path=customXml/item42.xml><?xml version="1.0" encoding="utf-8"?>
<ReviewedTerms xmlns="Microsystems.TermsUsedNotDefined.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xml:space="preserve"&gt;&lt;TermsUsedNotDefined&gt;&lt;Id&gt;c846ba52-bb24-45f2-a8c0-99705f24ff93&lt;/Id&gt;&lt;PositionedParagraphId&gt;&lt;?xml version="1.0" encoding="utf-16"?&gt;&lt;ArrayOfParagraphIdIQ xmlns:i="http://www.w3.org/2001/XMLSchema-instance" xmlns="http://schemas.datacontract.org/2004/07/Microsystems.IQ.Build"&gt;&lt;ParagraphIdIQ&gt;&lt;P_RunsHash xmlns:d3p1="http://schemas.datacontract.org/2004/07/System"&gt;&lt;d3p1:m_Item1&gt;997897559&lt;/d3p1:m_Item1&gt;&lt;d3p1:m_Item2&gt;&lt;d3p1:m_Item1 xmlns:d5p1="http://schemas.microsoft.com/2003/10/Serialization/Arrays"&gt;&lt;d5p1:int&gt;-770497955&lt;/d5p1:int&gt;&lt;d5p1:int&gt;1249892458&lt;/d5p1:int&gt;&lt;d5p1:int&gt;-565662315&lt;/d5p1:int&gt;&lt;d5p1:int&gt;-1859064746&lt;/d5p1:int&gt;&lt;d5p1:int&gt;1570258580&lt;/d5p1:int&gt;&lt;d5p1:int&gt;1999254179&lt;/d5p1:int&gt;&lt;d5p1:int&gt;-409215865&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ArrayOfParagraphIdIQ&gt;&lt;/PositionedParagraphId&gt;&lt;Term&gt;-1458413174&lt;/Term&gt;&lt;ParentTerm&gt;1829766715&lt;/ParentTerm&gt;&lt;/TermsUsedNotDefined&gt;&lt;/w:wordDocument&gt;</ReviewedTerms>
</file>

<file path=customXml/item43.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xml:space="preserve"&gt;&lt;TermsDefinedInconsistentFormatting&gt;&lt;Id&gt;0ff7e0b5-514c-4a69-a94a-24344875592e&lt;/Id&gt;&lt;PositionedParagraphId&gt;&lt;?xml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xmlns:d3p1="http://schemas.datacontract.org/2004/07/System"&gt;&lt;d3p1:m_Item1&gt;2042893936&lt;/d3p1:m_Item1&gt;&lt;d3p1:m_Item2&gt;&lt;d3p1:m_Item1 xmlns:d5p1="http://schemas.microsoft.com/2003/10/Serialization/Arrays"&gt;&lt;d5p1:int&gt;1700446589&lt;/d5p1:int&gt;&lt;d5p1:int&gt;1735636508&lt;/d5p1:int&gt;&lt;d5p1:int&gt;-1694433184&lt;/d5p1:int&gt;&lt;d5p1:int&gt;502507506&lt;/d5p1:int&gt;&lt;d5p1:int&gt;-1462902510&lt;/d5p1:int&gt;&lt;d5p1:int&gt;-1394266293&lt;/d5p1:int&gt;&lt;d5p1:int&gt;-840190004&lt;/d5p1:int&gt;&lt;d5p1:int&gt;-840124481&lt;/d5p1:int&gt;&lt;d5p1:int&gt;551847039&lt;/d5p1:int&gt;&lt;d5p1:int&gt;1297201865&lt;/d5p1:int&gt;&lt;d5p1:int&gt;2068866821&lt;/d5p1:int&gt;&lt;d5p1:int&gt;-839338047&lt;/d5p1:int&gt;&lt;d5p1:int&gt;-1597212270&lt;/d5p1:int&gt;&lt;d5p1:int&gt;-840190004&lt;/d5p1:int&gt;&lt;d5p1:int&gt;1700446557&lt;/d5p1:int&gt;&lt;d5p1:int&gt;129350357&lt;/d5p1:int&gt;&lt;d5p1:int&gt;525219623&lt;/d5p1:int&gt;&lt;d5p1:int&gt;1390811594&lt;/d5p1:int&gt;&lt;d5p1:int&gt;1700446557&lt;/d5p1:int&gt;&lt;d5p1:int&gt;1361892143&lt;/d5p1:int&gt;&lt;d5p1:int&gt;-840648767&lt;/d5p1:int&gt;&lt;d5p1:int&gt;1178749465&lt;/d5p1:int&gt;&lt;d5p1:int&gt;785359320&lt;/d5p1:int&gt;&lt;d5p1:int&gt;1445533227&lt;/d5p1:int&gt;&lt;d5p1:int&gt;-405350360&lt;/d5p1:int&gt;&lt;d5p1:int&gt;1633056461&lt;/d5p1:int&gt;&lt;d5p1:int&gt;-839403577&lt;/d5p1:int&gt;&lt;d5p1:int&gt;1250258362&lt;/d5p1:int&gt;&lt;d5p1:int&gt;-840190004&lt;/d5p1:int&gt;&lt;d5p1:int&gt;-180464642&lt;/d5p1:int&gt;&lt;d5p1:int&gt;343982758&lt;/d5p1:int&gt;&lt;d5p1:int&gt;-840190004&lt;/d5p1:int&gt;&lt;d5p1:int&gt;-802832332&lt;/d5p1:int&gt;&lt;d5p1:int&gt;-1741749485&lt;/d5p1:int&gt;&lt;d5p1:int&gt;-1740700921&lt;/d5p1:int&gt;&lt;d5p1:int&gt;-840124473&lt;/d5p1:int&gt;&lt;d5p1:int&gt;1178749465&lt;/d5p1:int&gt;&lt;d5p1:int&gt;785359320&lt;/d5p1:int&gt;&lt;d5p1:int&gt;-406136778&lt;/d5p1:int&gt;&lt;d5p1:int&gt;18274493&lt;/d5p1:int&gt;&lt;d5p1:int&gt;786934084&lt;/d5p1:int&gt;&lt;d5p1:int&gt;1700774236&lt;/d5p1:int&gt;&lt;d5p1:int&gt;-174551438&lt;/d5p1:int&gt;&lt;d5p1:int&gt;-354185623&lt;/d5p1:int&gt;&lt;d5p1:int&gt;-1517762750&lt;/d5p1:int&gt;&lt;d5p1:int&gt;-840190004&lt;/d5p1:int&gt;&lt;d5p1:int&gt;1250563647&lt;/d5p1:int&gt;&lt;d5p1:int&gt;-803672335&lt;/d5p1:int&gt;&lt;d5p1:int&gt;-1694236580&lt;/d5p1:int&gt;&lt;d5p1:int&gt;-405350360&lt;/d5p1:int&gt;&lt;d5p1:int&gt;551847039&lt;/d5p1:int&gt;&lt;d5p1:int&gt;1297201865&lt;/d5p1:int&gt;&lt;d5p1:int&gt;2068866821&lt;/d5p1:int&gt;&lt;d5p1:int&gt;-839338047&lt;/d5p1:int&gt;&lt;d5p1:int&gt;-1597212270&lt;/d5p1:int&gt;&lt;d5p1:int&gt;1810433592&lt;/d5p1:int&gt;&lt;d5p1:int&gt;-840124473&lt;/d5p1:int&gt;&lt;d5p1:int&gt;1700446557&lt;/d5p1:int&gt;&lt;d5p1:int&gt;1690652392&lt;/d5p1:int&gt;&lt;d5p1:int&gt;-1456304536&lt;/d5p1:int&gt;&lt;d5p1:int&gt;1700446557&lt;/d5p1:int&gt;&lt;d5p1:int&gt;-1667042948&lt;/d5p1:int&gt;&lt;d5p1:int&gt;-1062782929&lt;/d5p1:int&gt;&lt;d5p1:int&gt;1610810127&lt;/d5p1:int&gt;&lt;d5p1:int&gt;-405350360&lt;/d5p1:int&gt;&lt;d5p1:int&gt;-180464642&lt;/d5p1:int&gt;&lt;d5p1:int&gt;-406136778&lt;/d5p1:int&gt;&lt;d5p1:int&gt;18274493&lt;/d5p1:int&gt;&lt;d5p1:int&gt;1202366439&lt;/d5p1:int&gt;&lt;d5p1:int&gt;-840583234&lt;/d5p1:int&gt;&lt;d5p1:int&gt;-1152419139&lt;/d5p1:int&gt;&lt;d5p1:int&gt;-840190004&lt;/d5p1:int&gt;&lt;d5p1:int&gt;1700446557&lt;/d5p1:int&gt;&lt;d5p1:int&gt;-1862562185&lt;/d5p1:int&gt;&lt;d5p1:int&gt;18274493&lt;/d5p1:int&gt;&lt;d5p1:int&gt;-840124473&lt;/d5p1:int&gt;&lt;d5p1:int&gt;573465220&lt;/d5p1:int&gt;&lt;d5p1:int&gt;-840648767&lt;/d5p1:int&gt;&lt;d5p1:int&gt;-1694236580&lt;/d5p1:int&gt;&lt;d5p1:int&gt;1633056461&lt;/d5p1:int&gt;&lt;d5p1:int&gt;-839338047&lt;/d5p1:int&gt;&lt;d5p1:int&gt;1700774236&lt;/d5p1:int&gt;&lt;d5p1:int&gt;-840648767&lt;/d5p1:int&gt;&lt;d5p1:int&gt;-405350360&lt;/d5p1:int&gt;&lt;d5p1:int&gt;-1462902510&lt;/d5p1:int&gt;&lt;d5p1:int&gt;-1394266293&lt;/d5p1:int&gt;&lt;d5p1:int&gt;-838748226&lt;/d5p1:int&gt;&lt;d5p1:int&gt;-842352705&lt;/d5p1:int&gt;&lt;d5p1:int&gt;-1940532021&lt;/d5p1:int&gt;&lt;d5p1:int&gt;-840190004&lt;/d5p1:int&gt;&lt;d5p1:int&gt;-1539504712&lt;/d5p1:int&gt;&lt;d5p1:int&gt;1633056461&lt;/d5p1:int&gt;&lt;d5p1:int&gt;-839403577&lt;/d5p1:int&gt;&lt;d5p1:int&gt;1985039545&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ArrayOfParagraphIdIQ&gt;&lt;/PositionedParagraphId&gt;&lt;Term&gt;1133008371&lt;/Term&gt;&lt;ParentTerm&gt;-605875161&lt;/ParentTerm&gt;&lt;/TermsDefinedInconsistentFormatting&gt;&lt;/w:wordDocument&gt;</ReviewedTerms>
</file>

<file path=customXml/item44.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xml:space="preserve"&gt;&lt;TermsDefinedInconsistentFormatting&gt;&lt;Id&gt;20b12e91-6a7c-4eed-9354-b94c968a5ae8&lt;/Id&gt;&lt;PositionedParagraphId&gt;&lt;?xml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xmlns:d3p1="http://schemas.datacontract.org/2004/07/System"&gt;&lt;d3p1:m_Item1&gt;1037086861&lt;/d3p1:m_Item1&gt;&lt;d3p1:m_Item2&gt;&lt;d3p1:m_Item1 xmlns:d5p1="http://schemas.microsoft.com/2003/10/Serialization/Arrays"&gt;&lt;d5p1:int&gt;1700446589&lt;/d5p1:int&gt;&lt;d5p1:int&gt;1297234665&lt;/d5p1:int&gt;&lt;d5p1:int&gt;-1100426718&lt;/d5p1:int&gt;&lt;d5p1:int&gt;-840190004&lt;/d5p1:int&gt;&lt;d5p1:int&gt;-856043617&lt;/d5p1:int&gt;&lt;d5p1:int&gt;-1716571037&lt;/d5p1:int&gt;&lt;d5p1:int&gt;-1028830027&lt;/d5p1:int&gt;&lt;d5p1:int&gt;-2009218730&lt;/d5p1:int&gt;&lt;d5p1:int&gt;-839469113&lt;/d5p1:int&gt;&lt;d5p1:int&gt;195802716&lt;/d5p1:int&gt;&lt;d5p1:int&gt;-839469121&lt;/d5p1:int&gt;&lt;d5p1:int&gt;-1384929315&lt;/d5p1:int&gt;&lt;d5p1:int&gt;-1113860340&lt;/d5p1:int&gt;&lt;d5p1:int&gt;124202810&lt;/d5p1:int&gt;&lt;d5p1:int&gt;-1694236580&lt;/d5p1:int&gt;&lt;d5p1:int&gt;791824360&lt;/d5p1:int&gt;&lt;d5p1:int&gt;-1524574243&lt;/d5p1:int&gt;&lt;d5p1:int&gt;-796809355&lt;/d5p1:int&gt;&lt;d5p1:int&gt;-1543485715&lt;/d5p1:int&gt;&lt;d5p1:int&gt;-839338047&lt;/d5p1:int&gt;&lt;d5p1:int&gt;966820990&lt;/d5p1:int&gt;&lt;d5p1:int&gt;1810433592&lt;/d5p1:int&gt;&lt;d5p1:int&gt;-226844306&lt;/d5p1:int&gt;&lt;d5p1:int&gt;1143890957&lt;/d5p1:int&gt;&lt;d5p1:int&gt;966820990&lt;/d5p1:int&gt;&lt;d5p1:int&gt;1016369265&lt;/d5p1:int&gt;&lt;d5p1:int&gt;-838748226&lt;/d5p1:int&gt;&lt;d5p1:int&gt;1700446557&lt;/d5p1:int&gt;&lt;d5p1:int&gt;-1716571037&lt;/d5p1:int&gt;&lt;d5p1:int&gt;-839338047&lt;/d5p1:int&gt;&lt;d5p1:int&gt;1390811594&lt;/d5p1:int&gt;&lt;d5p1:int&gt;1240007668&lt;/d5p1:int&gt;&lt;d5p1:int&gt;1700446557&lt;/d5p1:int&gt;&lt;d5p1:int&gt;-1716571037&lt;/d5p1:int&gt;&lt;d5p1:int&gt;-1694433184&lt;/d5p1:int&gt;&lt;d5p1:int&gt;-792883062&lt;/d5p1:int&gt;&lt;d5p1:int&gt;-360470421&lt;/d5p1:int&gt;&lt;d5p1:int&gt;1610810127&lt;/d5p1:int&gt;&lt;d5p1:int&gt;573465220&lt;/d5p1:int&gt;&lt;d5p1:int&gt;-840190004&lt;/d5p1:int&gt;&lt;d5p1:int&gt;-1694236580&lt;/d5p1:int&gt;&lt;d5p1:int&gt;-1412802023&lt;/d5p1:int&gt;&lt;d5p1:int&gt;-101395334&lt;/d5p1:int&gt;&lt;d5p1:int&gt;1047035655&lt;/d5p1:int&gt;&lt;d5p1:int&gt;-795695243&lt;/d5p1:int&gt;&lt;d5p1:int&gt;-839338047&lt;/d5p1:int&gt;&lt;d5p1:int&gt;-1862562185&lt;/d5p1:int&gt;&lt;d5p1:int&gt;-795695243&lt;/d5p1:int&gt;&lt;d5p1:int&gt;668352330&lt;/d5p1:int&gt;&lt;d5p1:int&gt;-840190004&lt;/d5p1:int&gt;&lt;d5p1:int&gt;1700446557&lt;/d5p1:int&gt;&lt;d5p1:int&gt;2001579620&lt;/d5p1:int&gt;&lt;d5p1:int&gt;-612661490&lt;/d5p1:int&gt;&lt;d5p1:int&gt;-838748226&lt;/d5p1:int&gt;&lt;d5p1:int&gt;1700446557&lt;/d5p1:int&gt;&lt;d5p1:int&gt;1297234665&lt;/d5p1:int&gt;&lt;d5p1:int&gt;-840124473&lt;/d5p1:int&gt;&lt;d5p1:int&gt;1700446557&lt;/d5p1:int&gt;&lt;d5p1:int&gt;-774109&lt;/d5p1:int&gt;&lt;d5p1:int&gt;-840648767&lt;/d5p1:int&gt;&lt;d5p1:int&gt;-1183383288&lt;/d5p1:int&gt;&lt;d5p1:int&gt;1700446557&lt;/d5p1:int&gt;&lt;d5p1:int&gt;1876247433&lt;/d5p1:int&gt;&lt;d5p1:int&gt;1700446589&lt;/d5p1:int&gt;&lt;d5p1:int&gt;-624939918&lt;/d5p1:int&gt;&lt;d5p1:int&gt;-565695115&lt;/d5p1:int&gt;&lt;d5p1:int&gt;797640553&lt;/d5p1:int&gt;&lt;d5p1:int&gt;1178749465&lt;/d5p1:int&gt;&lt;d5p1:int&gt;1534769276&lt;/d5p1:int&gt;&lt;d5p1:int&gt;405261260&lt;/d5p1:int&gt;&lt;d5p1:int&gt;-839403577&lt;/d5p1:int&gt;&lt;d5p1:int&gt;-1741356280&lt;/d5p1:int&gt;&lt;d5p1:int&gt;-304042551&lt;/d5p1:int&gt;&lt;d5p1:int&gt;-838748226&lt;/d5p1:int&gt;&lt;d5p1:int&gt;1700446557&lt;/d5p1:int&gt;&lt;d5p1:int&gt;1199833359&lt;/d5p1:int&gt;&lt;d5p1:int&gt;-840648767&lt;/d5p1:int&gt;&lt;d5p1:int&gt;1534769276&lt;/d5p1:int&gt;&lt;d5p1:int&gt;-843794545&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-1988662208&lt;/Term&gt;&lt;ParentTerm&gt;-921250684&lt;/ParentTerm&gt;&lt;/TermsDefinedInconsistentFormatting&gt;&lt;/w:wordDocument&gt;</ReviewedTerms>
</file>

<file path=customXml/item45.xml><?xml version="1.0" encoding="utf-8"?>
<ReviewedTerms xmlns="Microsystems.TermsUsedNotDefined.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xml:space="preserve"&gt;&lt;TermsUsedNotDefined&gt;&lt;Id&gt;638f144b-94e9-4d32-93f3-6195cb67d2f8&lt;/Id&gt;&lt;PositionedParagraphId&gt;&lt;?xml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xmlns:d3p1="http://schemas.datacontract.org/2004/07/System"&gt;&lt;d3p1:m_Item1&gt;-1494264256&lt;/d3p1:m_Item1&gt;&lt;d3p1:m_Item2&gt;&lt;d3p1:m_Item1 xmlns:d5p1="http://schemas.microsoft.com/2003/10/Serialization/Arrays"&gt;&lt;d5p1:int&gt;-491448789&lt;/d5p1:int&gt;&lt;d5p1:int&gt;1700446557&lt;/d5p1:int&gt;&lt;d5p1:int&gt;-1716571037&lt;/d5p1:int&gt;&lt;d5p1:int&gt;1610810127&lt;/d5p1:int&gt;&lt;d5p1:int&gt;-842352705&lt;/d5p1:int&gt;&lt;d5p1:int&gt;4862103&lt;/d5p1:int&gt;&lt;d5p1:int&gt;-840648767&lt;/d5p1:int&gt;&lt;d5p1:int&gt;-1384929315&lt;/d5p1:int&gt;&lt;d5p1:int&gt;-1394266293&lt;/d5p1:int&gt;&lt;d5p1:int&gt;-839403585&lt;/d5p1:int&gt;&lt;d5p1:int&gt;165209878&lt;/d5p1:int&gt;&lt;d5p1:int&gt;797640553&lt;/d5p1:int&gt;&lt;d5p1:int&gt;-1768189113&lt;/d5p1:int&gt;&lt;d5p1:int&gt;-843663464&lt;/d5p1:int&gt;&lt;d5p1:int&gt;-840648767&lt;/d5p1:int&gt;&lt;d5p1:int&gt;-1098467641&lt;/d5p1:int&gt;&lt;d5p1:int&gt;-1434897427&lt;/d5p1:int&gt;&lt;d5p1:int&gt;-840190004&lt;/d5p1:int&gt;&lt;d5p1:int&gt;1700446557&lt;/d5p1:int&gt;&lt;d5p1:int&gt;-1716571037&lt;/d5p1:int&gt;&lt;d5p1:int&gt;-126375017&lt;/d5p1:int&gt;&lt;d5p1:int&gt;-840124473&lt;/d5p1:int&gt;&lt;d5p1:int&gt;1700446557&lt;/d5p1:int&gt;&lt;d5p1:int&gt;475705030&lt;/d5p1:int&gt;&lt;d5p1:int&gt;1390811626&lt;/d5p1:int&gt;&lt;d5p1:int&gt;-1394266293&lt;/d5p1:int&gt;&lt;d5p1:int&gt;1240007668&lt;/d5p1:int&gt;&lt;d5p1:int&gt;-839403577&lt;/d5p1:int&gt;&lt;d5p1:int&gt;-840124473&lt;/d5p1:int&gt;&lt;d5p1:int&gt;-174551438&lt;/d5p1:int&gt;&lt;d5p1:int&gt;282182455&lt;/d5p1:int&gt;&lt;d5p1:int&gt;-839338047&lt;/d5p1:int&gt;&lt;d5p1:int&gt;984697831&lt;/d5p1:int&gt;&lt;d5p1:int&gt;-840124473&lt;/d5p1:int&gt;&lt;d5p1:int&gt;1700446557&lt;/d5p1:int&gt;&lt;d5p1:int&gt;1639258570&lt;/d5p1:int&gt;&lt;d5p1:int&gt;-803672335&lt;/d5p1:int&gt;&lt;d5p1:int&gt;1700446557&lt;/d5p1:int&gt;&lt;d5p1:int&gt;-1716571037&lt;/d5p1:int&gt;&lt;d5p1:int&gt;1384152815&lt;/d5p1:int&gt;&lt;d5p1:int&gt;436190446&lt;/d5p1:int&gt;&lt;d5p1:int&gt;-842352757&lt;/d5p1:int&gt;&lt;d5p1:int&gt;1055074411&lt;/d5p1:int&gt;&lt;d5p1:int&gt;465698905&lt;/d5p1:int&gt;&lt;d5p1:int&gt;-839338047&lt;/d5p1:int&gt;&lt;d5p1:int&gt;-405350360&lt;/d5p1:int&gt;&lt;d5p1:int&gt;-1862562185&lt;/d5p1:int&gt;&lt;d5p1:int&gt;1207817419&lt;/d5p1:int&gt;&lt;d5p1:int&gt;-839403585&lt;/d5p1:int&gt;&lt;d5p1:int&gt;1700446557&lt;/d5p1:int&gt;&lt;d5p1:int&gt;-1716571037&lt;/d5p1:int&gt;&lt;d5p1:int&gt;-1694433184&lt;/d5p1:int&gt;&lt;d5p1:int&gt;-225009298&lt;/d5p1:int&gt;&lt;d5p1:int&gt;545763080&lt;/d5p1:int&gt;&lt;d5p1:int&gt;-840648767&lt;/d5p1:int&gt;&lt;d5p1:int&gt;1700446557&lt;/d5p1:int&gt;&lt;d5p1:int&gt;1984723337&lt;/d5p1:int&gt;&lt;d5p1:int&gt;475703782&lt;/d5p1:int&gt;&lt;d5p1:int&gt;1390811594&lt;/d5p1:int&gt;&lt;d5p1:int&gt;-405350360&lt;/d5p1:int&gt;&lt;d5p1:int&gt;-1394266293&lt;/d5p1:int&gt;&lt;d5p1:int&gt;-1028830027&lt;/d5p1:int&gt;&lt;/d3p1:m_Item1&gt;&lt;d3p1:m_Item2 xmlns:d5p1="http://schemas.microsoft.com/2003/10/Serialization/Arrays" /&gt;&lt;/d3p1:m_Item2&gt;&lt;/P_RunsHash&gt;&lt;P_StoryType&gt;Main&lt;/P_StoryType&gt;&lt;PositionInParagraph&gt;1&lt;/PositionInParagraph&gt;&lt;RunDetail&gt;&lt;/RunDetail&gt;&lt;Selected&gt;true&lt;/Selected&gt;&lt;T_Column&gt;-1&lt;/T_Column&gt;&lt;T_Row&gt;-1&lt;/T_Row&gt;&lt;/ParagraphIdIQ&gt;&lt;/ArrayOfParagraphIdIQ&gt;&lt;/PositionedParagraphId&gt;&lt;Term&gt;-1191011154&lt;/Term&gt;&lt;ParentTerm&gt;-2101430728&lt;/ParentTerm&gt;&lt;/TermsUsedNotDefined&gt;&lt;/w:wordDocument&gt;</ReviewedTerms>
</file>

<file path=customXml/item46.xml><?xml version="1.0" encoding="utf-8"?>
<ReviewedTerms xmlns="Microsystems.TermsUsedNotDefined.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xml:space="preserve"&gt;&lt;TermsUsedNotDefined&gt;&lt;Id&gt;899e21fb-a29a-4ed8-bd17-4a4a3fc29206&lt;/Id&gt;&lt;PositionedParagraphId&gt;&lt;?xml version="1.0" encoding="utf-16"?&gt;&lt;ArrayOfParagraphIdIQ xmlns:i="http://www.w3.org/2001/XMLSchema-instance" xmlns="http://schemas.datacontract.org/2004/07/Microsystems.IQ.Build"&gt;&lt;ParagraphIdIQ&gt;&lt;P_RunsHash xmlns:d3p1="http://schemas.datacontract.org/2004/07/System"&gt;&lt;d3p1:m_Item1&gt;-729458828&lt;/d3p1:m_Item1&gt;&lt;d3p1:m_Item2&gt;&lt;d3p1:m_Item1 xmlns:d5p1="http://schemas.microsoft.com/2003/10/Serialization/Arrays"&gt;&lt;d5p1:int&gt;2037252898&lt;/d5p1:int&gt;&lt;d5p1:int&gt;-2126353013&lt;/d5p1:int&gt;&lt;d5p1:int&gt;1450979880&lt;/d5p1:int&gt;&lt;d5p1:int&gt;376481937&lt;/d5p1:int&gt;&lt;d5p1:int&gt;1700446557&lt;/d5p1:int&gt;&lt;d5p1:int&gt;1285379754&lt;/d5p1:int&gt;&lt;d5p1:int&gt;-840124479&lt;/d5p1:int&gt;&lt;d5p1:int&gt;1700446557&lt;/d5p1:int&gt;&lt;d5p1:int&gt;-2126123669&lt;/d5p1:int&gt;&lt;d5p1:int&gt;-840648767&lt;/d5p1:int&gt;&lt;d5p1:int&gt;-670879514&lt;/d5p1:int&gt;&lt;d5p1:int&gt;1593291322&lt;/d5p1:int&gt;&lt;d5p1:int&gt;1610810127&lt;/d5p1:int&gt;&lt;d5p1:int&gt;1150444761&lt;/d5p1:int&gt;&lt;d5p1:int&gt;-840190004&lt;/d5p1:int&gt;&lt;d5p1:int&gt;1700446557&lt;/d5p1:int&gt;&lt;d5p1:int&gt;-65957991&lt;/d5p1:int&gt;&lt;d5p1:int&gt;-840648767&lt;/d5p1:int&gt;&lt;d5p1:int&gt;-794029388&lt;/d5p1:int&gt;&lt;d5p1:int&gt;2037252866&lt;/d5p1:int&gt;&lt;d5p1:int&gt;-1028830027&lt;/d5p1:int&gt;&lt;d5p1:int&gt;-840124479&lt;/d5p1:int&gt;&lt;d5p1:int&gt;1700446557&lt;/d5p1:int&gt;&lt;d5p1:int&gt;419938635&lt;/d5p1:int&gt;&lt;d5p1:int&gt;-2020682886&lt;/d5p1:int&gt;&lt;d5p1:int&gt;-840648767&lt;/d5p1:int&gt;&lt;d5p1:int&gt;-405350360&lt;/d5p1:int&gt;&lt;d5p1:int&gt;2037252866&lt;/d5p1:int&gt;&lt;d5p1:int&gt;-1580482796&lt;/d5p1:int&gt;&lt;d5p1:int&gt;-839403585&lt;/d5p1:int&gt;&lt;d5p1:int&gt;1700446557&lt;/d5p1:int&gt;&lt;d5p1:int&gt;2037252898&lt;/d5p1:int&gt;&lt;d5p1:int&gt;-2126353013&lt;/d5p1:int&gt;&lt;d5p1:int&gt;-1741618395&lt;/d5p1:int&gt;&lt;d5p1:int&gt;-376559892&lt;/d5p1:int&gt;&lt;d5p1:int&gt;-1028830027&lt;/d5p1:int&gt;&lt;d5p1:int&gt;-1539111511&lt;/d5p1:int&gt;&lt;d5p1:int&gt;-843729010&lt;/d5p1:int&gt;&lt;d5p1:int&gt;-1694433152&lt;/d5p1:int&gt;&lt;d5p1:int&gt;-20788285&lt;/d5p1:int&gt;&lt;d5p1:int&gt;1700446557&lt;/d5p1:int&gt;&lt;d5p1:int&gt;-1037807805&lt;/d5p1:int&gt;&lt;d5p1:int&gt;2037252898&lt;/d5p1:int&gt;&lt;d5p1:int&gt;-2126353013&lt;/d5p1:int&gt;&lt;d5p1:int&gt;-1214466747&lt;/d5p1:int&gt;&lt;d5p1:int&gt;-837437477&lt;/d5p1:int&gt;&lt;d5p1:int&gt;402221451&lt;/d5p1:int&gt;&lt;d5p1:int&gt;-1028830027&lt;/d5p1:int&gt;&lt;d5p1:int&gt;-1694236580&lt;/d5p1:int&gt;&lt;d5p1:int&gt;-1440492776&lt;/d5p1:int&gt;&lt;d5p1:int&gt;1450947336&lt;/d5p1:int&gt;&lt;d5p1:int&gt;1697336385&lt;/d5p1:int&gt;&lt;d5p1:int&gt;1178749465&lt;/d5p1:int&gt;&lt;d5p1:int&gt;-1214466747&lt;/d5p1:int&gt;&lt;d5p1:int&gt;-1028830027&lt;/d5p1:int&gt;&lt;d5p1:int&gt;-558117544&lt;/d5p1:int&gt;&lt;d5p1:int&gt;530331347&lt;/d5p1:int&gt;&lt;d5p1:int&gt;1606754795&lt;/d5p1:int&gt;&lt;d5p1:int&gt;-839403585&lt;/d5p1:int&gt;&lt;d5p1:int&gt;-812425052&lt;/d5p1:int&gt;&lt;d5p1:int&gt;-839338047&lt;/d5p1:int&gt;&lt;d5p1:int&gt;-840124473&lt;/d5p1:int&gt;&lt;d5p1:int&gt;-697445957&lt;/d5p1:int&gt;&lt;d5p1:int&gt;-1539111511&lt;/d5p1:int&gt;&lt;d5p1:int&gt;63249541&lt;/d5p1:int&gt;&lt;d5p1:int&gt;-840190004&lt;/d5p1:int&gt;&lt;d5p1:int&gt;63249541&lt;/d5p1:int&gt;&lt;d5p1:int&gt;-838027300&lt;/d5p1:int&gt;&lt;d5p1:int&gt;1390811594&lt;/d5p1:int&gt;&lt;d5p1:int&gt;792854712&lt;/d5p1:int&gt;&lt;d5p1:int&gt;1122011883&lt;/d5p1:int&gt;&lt;d5p1:int&gt;-1875180787&lt;/d5p1:int&gt;&lt;d5p1:int&gt;-1539111511&lt;/d5p1:int&gt;&lt;d5p1:int&gt;-843729010&lt;/d5p1:int&gt;&lt;d5p1:int&gt;-1694433152&lt;/d5p1:int&gt;&lt;d5p1:int&gt;-20788285&lt;/d5p1:int&gt;&lt;d5p1:int&gt;-1235171275&lt;/d5p1:int&gt;&lt;d5p1:int&gt;432758916&lt;/d5p1:int&gt;&lt;d5p1:int&gt;-1028830027&lt;/d5p1:int&gt;&lt;d5p1:int&gt;-840190020&lt;/d5p1:int&gt;&lt;d5p1:int&gt;-1741356280&lt;/d5p1:int&gt;&lt;d5p1:int&gt;1700774236&lt;/d5p1:int&gt;&lt;d5p1:int&gt;1700446557&lt;/d5p1:int&gt;&lt;d5p1:int&gt;1806411332&lt;/d5p1:int&gt;&lt;d5p1:int&gt;-2034882453&lt;/d5p1:int&gt;&lt;d5p1:int&gt;1240007668&lt;/d5p1:int&gt;&lt;d5p1:int&gt;-839403577&lt;/d5p1:int&gt;&lt;d5p1:int&gt;-840124473&lt;/d5p1:int&gt;&lt;d5p1:int&gt;-686345710&lt;/d5p1:int&gt;&lt;d5p1:int&gt;-1789186216&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ArrayOfParagraphIdIQ&gt;&lt;/PositionedParagraphId&gt;&lt;Term&gt;195432240&lt;/Term&gt;&lt;ParentTerm&gt;1574528033&lt;/ParentTerm&gt;&lt;/TermsUsedNotDefined&gt;&lt;/w:wordDocument&gt;</ReviewedTerms>
</file>

<file path=customXml/item47.xml><?xml version="1.0" encoding="utf-8"?>
<ReviewedTerms xmlns="Microsystems.TermsUsedNotDefined.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xml:space="preserve"&gt;&lt;TermsUsedNotDefined&gt;&lt;Id&gt;e839803d-decd-4113-b1b8-7fef1a28636a&lt;/Id&gt;&lt;PositionedParagraphId&gt;&lt;?xml version="1.0" encoding="utf-16"?&gt;&lt;ArrayOfParagraphIdIQ xmlns:i="http://www.w3.org/2001/XMLSchema-instance" xmlns="http://schemas.datacontract.org/2004/07/Microsystems.IQ.Build"&gt;&lt;ParagraphIdIQ&gt;&lt;P_RunsHash xmlns:d3p1="http://schemas.datacontract.org/2004/07/System"&gt;&lt;d3p1:m_Item1&gt;307688170&lt;/d3p1:m_Item1&gt;&lt;d3p1:m_Item2&gt;&lt;d3p1:m_Item1 xmlns:d5p1="http://schemas.microsoft.com/2003/10/Serialization/Arrays"&gt;&lt;d5p1:int&gt;1178749497&lt;/d5p1:int&gt;&lt;d5p1:int&gt;1534769276&lt;/d5p1:int&gt;&lt;d5p1:int&gt;-842877041&lt;/d5p1:int&gt;&lt;d5p1:int&gt;786934084&lt;/d5p1:int&gt;&lt;d5p1:int&gt;-840583234&lt;/d5p1:int&gt;&lt;d5p1:int&gt;-1324006566&lt;/d5p1:int&gt;&lt;d5p1:int&gt;-1281720136&lt;/d5p1:int&gt;&lt;d5p1:int&gt;-840190004&lt;/d5p1:int&gt;&lt;d5p1:int&gt;1700446557&lt;/d5p1:int&gt;&lt;d5p1:int&gt;1984083484&lt;/d5p1:int&gt;&lt;d5p1:int&gt;-1862562185&lt;/d5p1:int&gt;&lt;d5p1:int&gt;746087647&lt;/d5p1:int&gt;&lt;d5p1:int&gt;-1028830027&lt;/d5p1:int&gt;&lt;d5p1:int&gt;-996001304&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ArrayOfParagraphIdIQ&gt;&lt;/PositionedParagraphId&gt;&lt;Term&gt;973576369&lt;/Term&gt;&lt;ParentTerm&gt;211981815&lt;/ParentTerm&gt;&lt;/TermsUsedNotDefined&gt;&lt;/w:wordDocument&gt;</ReviewedTerms>
</file>

<file path=customXml/item48.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xml:space="preserve"&gt;&lt;TermsDefinedInconsistentFormatting&gt;&lt;Id&gt;5c71daff-b95a-4c3c-b87c-6e4fea03cbba&lt;/Id&gt;&lt;PositionedParagraphId&gt;&lt;?xml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0&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xmlns:d3p1="http://schemas.datacontract.org/2004/07/System"&gt;&lt;d3p1:m_Item1&gt;-970822388&lt;/d3p1:m_Item1&gt;&lt;d3p1:m_Item2&gt;&lt;d3p1:m_Item1 xmlns:d5p1="http://schemas.microsoft.com/2003/10/Serialization/Arrays"&gt;&lt;d5p1:int&gt;67877709&lt;/d5p1:int&gt;&lt;d5p1:int&gt;1461069931&lt;/d5p1:int&gt;&lt;d5p1:int&gt;-840648767&lt;/d5p1:int&gt;&lt;d5p1:int&gt;-843401331&lt;/d5p1:int&gt;&lt;d5p1:int&gt;465698905&lt;/d5p1:int&gt;&lt;d5p1:int&gt;-1552177916&lt;/d5p1:int&gt;&lt;d5p1:int&gt;-1920353285&lt;/d5p1:int&gt;&lt;d5p1:int&gt;-2065180750&lt;/d5p1:int&gt;&lt;d5p1:int&gt;-1694236580&lt;/d5p1:int&gt;&lt;d5p1:int&gt;-2013211686&lt;/d5p1:int&gt;&lt;d5p1:int&gt;-839338047&lt;/d5p1:int&gt;&lt;d5p1:int&gt;369597050&lt;/d5p1:int&gt;&lt;d5p1:int&gt;27949506&lt;/d5p1:int&gt;&lt;d5p1:int&gt;-840648767&lt;/d5p1:int&gt;&lt;d5p1:int&gt;1178749465&lt;/d5p1:int&gt;&lt;d5p1:int&gt;785359320&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-1814590600&lt;/Term&gt;&lt;ParentTerm&gt;-1872639189&lt;/ParentTerm&gt;&lt;/TermsDefinedInconsistentFormatting&gt;&lt;/w:wordDocument&gt;</ReviewedTerms>
</file>

<file path=customXml/item49.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xml:space="preserve"&gt;&lt;TermsDefinedInconsistentFormatting&gt;&lt;Id&gt;d1bf7d43-031f-4aad-ba52-daba08a99812&lt;/Id&gt;&lt;PositionedParagraphId&gt;&lt;?xml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0&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xmlns:d3p1="http://schemas.datacontract.org/2004/07/System"&gt;&lt;d3p1:m_Item1&gt;1688764480&lt;/d3p1:m_Item1&gt;&lt;d3p1:m_Item2&gt;&lt;d3p1:m_Item1 xmlns:d5p1="http://schemas.microsoft.com/2003/10/Serialization/Arrays"&gt;&lt;d5p1:int&gt;729251597&lt;/d5p1:int&gt;&lt;d5p1:int&gt;1700446557&lt;/d5p1:int&gt;&lt;d5p1:int&gt;1297234665&lt;/d5p1:int&gt;&lt;d5p1:int&gt;-719479317&lt;/d5p1:int&gt;&lt;d5p1:int&gt;-840124481&lt;/d5p1:int&gt;&lt;d5p1:int&gt;231081015&lt;/d5p1:int&gt;&lt;d5p1:int&gt;-1028830027&lt;/d5p1:int&gt;&lt;d5p1:int&gt;63249573&lt;/d5p1:int&gt;&lt;d5p1:int&gt;-755466328&lt;/d5p1:int&gt;&lt;d5p1:int&gt;-840190004&lt;/d5p1:int&gt;&lt;d5p1:int&gt;-1716571037&lt;/d5p1:int&gt;&lt;d5p1:int&gt;-840124473&lt;/d5p1:int&gt;&lt;d5p1:int&gt;930882207&lt;/d5p1:int&gt;&lt;d5p1:int&gt;1610810127&lt;/d5p1:int&gt;&lt;d5p1:int&gt;1178749465&lt;/d5p1:int&gt;&lt;d5p1:int&gt;1534769276&lt;/d5p1:int&gt;&lt;d5p1:int&gt;-842352755&lt;/d5p1:int&gt;&lt;d5p1:int&gt;-1716571037&lt;/d5p1:int&gt;&lt;d5p1:int&gt;786934084&lt;/d5p1:int&gt;&lt;d5p1:int&gt;436190446&lt;/d5p1:int&gt;&lt;d5p1:int&gt;1232840345&lt;/d5p1:int&gt;&lt;d5p1:int&gt;-842352759&lt;/d5p1:int&gt;&lt;d5p1:int&gt;1198369682&lt;/d5p1:int&gt;&lt;d5p1:int&gt;465698937&lt;/d5p1:int&gt;&lt;d5p1:int&gt;67877709&lt;/d5p1:int&gt;&lt;d5p1:int&gt;-1108670489&lt;/d5p1:int&gt;&lt;d5p1:int&gt;-839469113&lt;/d5p1:int&gt;&lt;d5p1:int&gt;-1741356280&lt;/d5p1:int&gt;&lt;d5p1:int&gt;1033709708&lt;/d5p1:int&gt;&lt;d5p1:int&gt;1700446557&lt;/d5p1:int&gt;&lt;d5p1:int&gt;-1694433191&lt;/d5p1:int&gt;&lt;d5p1:int&gt;-840648767&lt;/d5p1:int&gt;&lt;d5p1:int&gt;-299479352&lt;/d5p1:int&gt;&lt;d5p1:int&gt;-2114311744&lt;/d5p1:int&gt;&lt;d5p1:int&gt;-269839072&lt;/d5p1:int&gt;&lt;d5p1:int&gt;-839338047&lt;/d5p1:int&gt;&lt;d5p1:int&gt;-1741356280&lt;/d5p1:int&gt;&lt;d5p1:int&gt;-803672335&lt;/d5p1:int&gt;&lt;d5p1:int&gt;231081015&lt;/d5p1:int&gt;&lt;d5p1:int&gt;-1028830027&lt;/d5p1:int&gt;&lt;d5p1:int&gt;63249573&lt;/d5p1:int&gt;&lt;d5p1:int&gt;-755466328&lt;/d5p1:int&gt;&lt;d5p1:int&gt;-839403577&lt;/d5p1:int&gt;&lt;d5p1:int&gt;-1566023270&lt;/d5p1:int&gt;&lt;d5p1:int&gt;-1028830027&lt;/d5p1:int&gt;&lt;d5p1:int&gt;1657779241&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505034982&lt;/Term&gt;&lt;ParentTerm&gt;-1872639189&lt;/ParentTerm&gt;&lt;/TermsDefinedInconsistentFormatting&gt;&lt;/w:wordDocument&gt;</ReviewedTerms>
</file>

<file path=customXml/item5.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xml:space="preserve"&gt;&lt;TermsDefinedInconsistentFormatting&gt;&lt;Id&gt;e60d4e89-fcf3-48b7-88b3-4a0441a8fa2b&lt;/Id&gt;&lt;PositionedParagraphId&gt;&lt;?xml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xmlns:d3p1="http://schemas.datacontract.org/2004/07/System"&gt;&lt;d3p1:m_Item1&gt;-491890234&lt;/d3p1:m_Item1&gt;&lt;d3p1:m_Item2&gt;&lt;d3p1:m_Item1 xmlns:d5p1="http://schemas.microsoft.com/2003/10/Serialization/Arrays"&gt;&lt;d5p1:int&gt;1178749497&lt;/d5p1:int&gt;&lt;d5p1:int&gt;785359320&lt;/d5p1:int&gt;&lt;d5p1:int&gt;1045509424&lt;/d5p1:int&gt;&lt;d5p1:int&gt;1700446557&lt;/d5p1:int&gt;&lt;d5p1:int&gt;-1909146935&lt;/d5p1:int&gt;&lt;d5p1:int&gt;785318072&lt;/d5p1:int&gt;&lt;d5p1:int&gt;-1574287551&lt;/d5p1:int&gt;&lt;d5p1:int&gt;1700446557&lt;/d5p1:int&gt;&lt;d5p1:int&gt;1735636508&lt;/d5p1:int&gt;&lt;d5p1:int&gt;-840124473&lt;/d5p1:int&gt;&lt;d5p1:int&gt;-88427547&lt;/d5p1:int&gt;&lt;d5p1:int&gt;-840190004&lt;/d5p1:int&gt;&lt;d5p1:int&gt;-174551438&lt;/d5p1:int&gt;&lt;d5p1:int&gt;1250258362&lt;/d5p1:int&gt;&lt;d5p1:int&gt;1186446500&lt;/d5p1:int&gt;&lt;d5p1:int&gt;-1028830027&lt;/d5p1:int&gt;&lt;d5p1:int&gt;-1672114677&lt;/d5p1:int&gt;&lt;d5p1:int&gt;-1694236580&lt;/d5p1:int&gt;&lt;d5p1:int&gt;2017658149&lt;/d5p1:int&gt;&lt;d5p1:int&gt;-1115943152&lt;/d5p1:int&gt;&lt;d5p1:int&gt;573554450&lt;/d5p1:int&gt;&lt;d5p1:int&gt;-1552177916&lt;/d5p1:int&gt;&lt;d5p1:int&gt;-839338047&lt;/d5p1:int&gt;&lt;d5p1:int&gt;1962340070&lt;/d5p1:int&gt;&lt;d5p1:int&gt;792854712&lt;/d5p1:int&gt;&lt;d5p1:int&gt;-1574287551&lt;/d5p1:int&gt;&lt;d5p1:int&gt;1700446557&lt;/d5p1:int&gt;&lt;d5p1:int&gt;1735636508&lt;/d5p1:int&gt;&lt;d5p1:int&gt;-840124473&lt;/d5p1:int&gt;&lt;d5p1:int&gt;-88427547&lt;/d5p1:int&gt;&lt;d5p1:int&gt;-840190004&lt;/d5p1:int&gt;&lt;d5p1:int&gt;-405350360&lt;/d5p1:int&gt;&lt;d5p1:int&gt;1250258362&lt;/d5p1:int&gt;&lt;d5p1:int&gt;1186446500&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ArrayOfParagraphIdIQ&gt;&lt;/PositionedParagraphId&gt;&lt;Term&gt;834211023&lt;/Term&gt;&lt;ParentTerm&gt;-1439758378&lt;/ParentTerm&gt;&lt;/TermsDefinedInconsistentFormatting&gt;&lt;/w:wordDocument&gt;</ReviewedTerms>
</file>

<file path=customXml/item50.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xml:space="preserve"&gt;&lt;TermsDefinedInconsistentFormatting&gt;&lt;Id&gt;7284508e-ccfc-440d-93d4-a6d309c5fbbc&lt;/Id&gt;&lt;PositionedParagraphId&gt;&lt;?xml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0&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xmlns:d3p1="http://schemas.datacontract.org/2004/07/System"&gt;&lt;d3p1:m_Item1&gt;781563262&lt;/d3p1:m_Item1&gt;&lt;d3p1:m_Item2&gt;&lt;d3p1:m_Item1 xmlns:d5p1="http://schemas.microsoft.com/2003/10/Serialization/Arrays"&gt;&lt;d5p1:int&gt;-840648761&lt;/d5p1:int&gt;&lt;d5p1:int&gt;1700446557&lt;/d5p1:int&gt;&lt;d5p1:int&gt;1191163436&lt;/d5p1:int&gt;&lt;d5p1:int&gt;-1258396637&lt;/d5p1:int&gt;&lt;d5p1:int&gt;-406500494&lt;/d5p1:int&gt;&lt;d5p1:int&gt;-1919285080&lt;/d5p1:int&gt;&lt;d5p1:int&gt;1700839760&lt;/d5p1:int&gt;&lt;d5p1:int&gt;-366433918&lt;/d5p1:int&gt;&lt;d5p1:int&gt;-840190004&lt;/d5p1:int&gt;&lt;d5p1:int&gt;564672402&lt;/d5p1:int&gt;&lt;d5p1:int&gt;1700446557&lt;/d5p1:int&gt;&lt;d5p1:int&gt;-1420478985&lt;/d5p1:int&gt;&lt;d5p1:int&gt;436190446&lt;/d5p1:int&gt;&lt;d5p1:int&gt;-843401331&lt;/d5p1:int&gt;&lt;d5p1:int&gt;465698905&lt;/d5p1:int&gt;&lt;d5p1:int&gt;-840648767&lt;/d5p1:int&gt;&lt;d5p1:int&gt;-299479352&lt;/d5p1:int&gt;&lt;d5p1:int&gt;-840648767&lt;/d5p1:int&gt;&lt;d5p1:int&gt;1700446557&lt;/d5p1:int&gt;&lt;d5p1:int&gt;-1420477993&lt;/d5p1:int&gt;&lt;d5p1:int&gt;-1920352293&lt;/d5p1:int&gt;&lt;d5p1:int&gt;1700446557&lt;/d5p1:int&gt;&lt;d5p1:int&gt;-1420478985&lt;/d5p1:int&gt;&lt;d5p1:int&gt;-1694433184&lt;/d5p1:int&gt;&lt;d5p1:int&gt;-840583234&lt;/d5p1:int&gt;&lt;d5p1:int&gt;2141674835&lt;/d5p1:int&gt;&lt;d5p1:int&gt;-840190004&lt;/d5p1:int&gt;&lt;d5p1:int&gt;1700446557&lt;/d5p1:int&gt;&lt;d5p1:int&gt;1191163436&lt;/d5p1:int&gt;&lt;d5p1:int&gt;-1258396637&lt;/d5p1:int&gt;&lt;d5p1:int&gt;-406500494&lt;/d5p1:int&gt;&lt;d5p1:int&gt;-993247840&lt;/d5p1:int&gt;&lt;d5p1:int&gt;-839338047&lt;/d5p1:int&gt;&lt;d5p1:int&gt;821173019&lt;/d5p1:int&gt;&lt;d5p1:int&gt;1265028110&lt;/d5p1:int&gt;&lt;d5p1:int&gt;-1787951688&lt;/d5p1:int&gt;&lt;d5p1:int&gt;786934084&lt;/d5p1:int&gt;&lt;d5p1:int&gt;423510466&lt;/d5p1:int&gt;&lt;d5p1:int&gt;-840124473&lt;/d5p1:int&gt;&lt;d5p1:int&gt;-730659416&lt;/d5p1:int&gt;&lt;d5p1:int&gt;1940587013&lt;/d5p1:int&gt;&lt;d5p1:int&gt;-840190004&lt;/d5p1:int&gt;&lt;d5p1:int&gt;564672402&lt;/d5p1:int&gt;&lt;d5p1:int&gt;1700446557&lt;/d5p1:int&gt;&lt;d5p1:int&gt;-1420478985&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2101405494&lt;/Term&gt;&lt;ParentTerm&gt;-1872639189&lt;/ParentTerm&gt;&lt;/TermsDefinedInconsistentFormatting&gt;&lt;/w:wordDocument&gt;</ReviewedTerms>
</file>

<file path=customXml/item51.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xml:space="preserve"&gt;&lt;TermsDefinedInconsistentFormatting&gt;&lt;Id&gt;0cacb2cc-5dec-452d-a028-fd344305c621&lt;/Id&gt;&lt;PositionedParagraphId&gt;&lt;?xml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0&lt;/T_Row&gt;&lt;/ParagraphIdIQ&gt;&lt;ParagraphIdIQ&gt;&lt;P_RunsHash xmlns:d3p1="http://schemas.datacontract.org/2004/07/System"&gt;&lt;d3p1:m_Item1&gt;-862353502&lt;/d3p1:m_Item1&gt;&lt;d3p1:m_Item2&gt;&lt;d3p1:m_Item1 xmlns:d5p1="http://schemas.microsoft.com/2003/10/Serialization/Arrays"&gt;&lt;d5p1:int&gt;-840124479&lt;/d5p1:int&gt;&lt;d5p1:int&gt;-1694433191&lt;/d5p1:int&gt;&lt;d5p1:int&gt;-840648767&lt;/d5p1:int&gt;&lt;d5p1:int&gt;-843401330&lt;/d5p1:int&gt;&lt;/d3p1:m_Item1&gt;&lt;d3p1:m_Item2 xmlns:d5p1="http://schemas.microsoft.com/2003/10/Serialization/Arrays" /&gt;&lt;/d3p1:m_Item2&gt;&lt;/P_RunsHash&gt;&lt;P_StoryType&gt;Main&lt;/P_StoryType&gt;&lt;PositionInParagraph&gt;0&lt;/PositionInParagraph&gt;&lt;RunDetail&gt;&lt;/RunDetail&gt;&lt;Selected&gt;true&lt;/Selected&gt;&lt;T_Column&gt;2&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-322032456&lt;/Term&gt;&lt;ParentTerm&gt;-1872639189&lt;/ParentTerm&gt;&lt;/TermsDefinedInconsistentFormatting&gt;&lt;/w:wordDocument&gt;</ReviewedTerms>
</file>

<file path=customXml/item52.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xml:space="preserve"&gt;&lt;TermsDefinedInconsistentFormatting&gt;&lt;Id&gt;03a37849-9a4d-4ba2-8f46-898e8dd0de09&lt;/Id&gt;&lt;PositionedParagraphId&gt;&lt;?xml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xmlns:d3p1="http://schemas.datacontract.org/2004/07/System"&gt;&lt;d3p1:m_Item1&gt;578204267&lt;/d3p1:m_Item1&gt;&lt;d3p1:m_Item2&gt;&lt;d3p1:m_Item1 xmlns:d5p1="http://schemas.microsoft.com/2003/10/Serialization/Arrays"&gt;&lt;d5p1:int&gt;-842352673&lt;/d5p1:int&gt;&lt;d5p1:int&gt;18274493&lt;/d5p1:int&gt;&lt;d5p1:int&gt;1202366439&lt;/d5p1:int&gt;&lt;d5p1:int&gt;-1741356280&lt;/d5p1:int&gt;&lt;d5p1:int&gt;-840583234&lt;/d5p1:int&gt;&lt;d5p1:int&gt;-840124473&lt;/d5p1:int&gt;&lt;d5p1:int&gt;27949506&lt;/d5p1:int&gt;&lt;d5p1:int&gt;-840648767&lt;/d5p1:int&gt;&lt;d5p1:int&gt;1178749465&lt;/d5p1:int&gt;&lt;d5p1:int&gt;785359320&lt;/d5p1:int&gt;&lt;d5p1:int&gt;1390811602&lt;/d5p1:int&gt;&lt;d5p1:int&gt;-360470421&lt;/d5p1:int&gt;&lt;d5p1:int&gt;1390811594&lt;/d5p1:int&gt;&lt;d5p1:int&gt;-1694236580&lt;/d5p1:int&gt;&lt;d5p1:int&gt;-1724072857&lt;/d5p1:int&gt;&lt;d5p1:int&gt;-839338047&lt;/d5p1:int&gt;&lt;d5p1:int&gt;1190944887&lt;/d5p1:int&gt;&lt;d5p1:int&gt;-840124473&lt;/d5p1:int&gt;&lt;d5p1:int&gt;1361892143&lt;/d5p1:int&gt;&lt;d5p1:int&gt;-840648767&lt;/d5p1:int&gt;&lt;d5p1:int&gt;-1694236580&lt;/d5p1:int&gt;&lt;d5p1:int&gt;-180464642&lt;/d5p1:int&gt;&lt;d5p1:int&gt;-1887072292&lt;/d5p1:int&gt;&lt;d5p1:int&gt;1390811594&lt;/d5p1:int&gt;&lt;d5p1:int&gt;-802832332&lt;/d5p1:int&gt;&lt;d5p1:int&gt;-840124473&lt;/d5p1:int&gt;&lt;d5p1:int&gt;-88427547&lt;/d5p1:int&gt;&lt;d5p1:int&gt;-840190004&lt;/d5p1:int&gt;&lt;d5p1:int&gt;-184943064&lt;/d5p1:int&gt;&lt;d5p1:int&gt;797640553&lt;/d5p1:int&gt;&lt;d5p1:int&gt;1178749465&lt;/d5p1:int&gt;&lt;d5p1:int&gt;785359320&lt;/d5p1:int&gt;&lt;d5p1:int&gt;-1028830027&lt;/d5p1:int&gt;&lt;d5p1:int&gt;1700446557&lt;/d5p1:int&gt;&lt;d5p1:int&gt;1272578818&lt;/d5p1:int&gt;&lt;d5p1:int&gt;1390811594&lt;/d5p1:int&gt;&lt;d5p1:int&gt;1361892143&lt;/d5p1:int&gt;&lt;d5p1:int&gt;-840648767&lt;/d5p1:int&gt;&lt;d5p1:int&gt;1700446557&lt;/d5p1:int&gt;&lt;d5p1:int&gt;-180464642&lt;/d5p1:int&gt;&lt;d5p1:int&gt;2127059801&lt;/d5p1:int&gt;&lt;d5p1:int&gt;1202366439&lt;/d5p1:int&gt;&lt;d5p1:int&gt;-840583234&lt;/d5p1:int&gt;&lt;d5p1:int&gt;1531510674&lt;/d5p1:int&gt;&lt;d5p1:int&gt;1253508025&lt;/d5p1:int&gt;&lt;d5p1:int&gt;-839403585&lt;/d5p1:int&gt;&lt;d5p1:int&gt;-842352705&lt;/d5p1:int&gt;&lt;d5p1:int&gt;405358763&lt;/d5p1:int&gt;&lt;d5p1:int&gt;-840648767&lt;/d5p1:int&gt;&lt;d5p1:int&gt;-697444965&lt;/d5p1:int&gt;&lt;d5p1:int&gt;105939635&lt;/d5p1:int&gt;&lt;d5p1:int&gt;1445533227&lt;/d5p1:int&gt;&lt;d5p1:int&gt;-803672335&lt;/d5p1:int&gt;&lt;d5p1:int&gt;-405350360&lt;/d5p1:int&gt;&lt;d5p1:int&gt;18274493&lt;/d5p1:int&gt;&lt;d5p1:int&gt;-1062782929&lt;/d5p1:int&gt;&lt;d5p1:int&gt;1610810127&lt;/d5p1:int&gt;&lt;d5p1:int&gt;1700446557&lt;/d5p1:int&gt;&lt;d5p1:int&gt;-180464642&lt;/d5p1:int&gt;&lt;d5p1:int&gt;-1741749485&lt;/d5p1:int&gt;&lt;d5p1:int&gt;-1740700921&lt;/d5p1:int&gt;&lt;d5p1:int&gt;-840124473&lt;/d5p1:int&gt;&lt;d5p1:int&gt;1178749465&lt;/d5p1:int&gt;&lt;d5p1:int&gt;1534769276&lt;/d5p1:int&gt;&lt;d5p1:int&gt;-843597937&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-2147145254&lt;/Term&gt;&lt;ParentTerm&gt;-921250684&lt;/ParentTerm&gt;&lt;/TermsDefinedInconsistentFormatting&gt;&lt;/w:wordDocument&gt;</ReviewedTerms>
</file>

<file path=customXml/item53.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xml:space="preserve"&gt;&lt;TermsDefinedInconsistentFormatting&gt;&lt;Id&gt;18d02139-cd56-426b-a93f-306fee773724&lt;/Id&gt;&lt;PositionedParagraphId&gt;&lt;?xml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xmlns:d3p1="http://schemas.datacontract.org/2004/07/System"&gt;&lt;d3p1:m_Item1&gt;97442494&lt;/d3p1:m_Item1&gt;&lt;d3p1:m_Item2&gt;&lt;d3p1:m_Item1 xmlns:d5p1="http://schemas.microsoft.com/2003/10/Serialization/Arrays"&gt;&lt;d5p1:int&gt;1700446589&lt;/d5p1:int&gt;&lt;d5p1:int&gt;1297234665&lt;/d5p1:int&gt;&lt;d5p1:int&gt;1881169210&lt;/d5p1:int&gt;&lt;d5p1:int&gt;-803672335&lt;/d5p1:int&gt;&lt;d5p1:int&gt;-840190014&lt;/d5p1:int&gt;&lt;d5p1:int&gt;-970966372&lt;/d5p1:int&gt;&lt;d5p1:int&gt;1940286417&lt;/d5p1:int&gt;&lt;d5p1:int&gt;-839338047&lt;/d5p1:int&gt;&lt;d5p1:int&gt;1700150590&lt;/d5p1:int&gt;&lt;d5p1:int&gt;-1862562185&lt;/d5p1:int&gt;&lt;d5p1:int&gt;1579609841&lt;/d5p1:int&gt;&lt;d5p1:int&gt;-803672335&lt;/d5p1:int&gt;&lt;d5p1:int&gt;1445533227&lt;/d5p1:int&gt;&lt;d5p1:int&gt;1390811594&lt;/d5p1:int&gt;&lt;d5p1:int&gt;-840124473&lt;/d5p1:int&gt;&lt;d5p1:int&gt;1178749465&lt;/d5p1:int&gt;&lt;d5p1:int&gt;785359320&lt;/d5p1:int&gt;&lt;d5p1:int&gt;-839403577&lt;/d5p1:int&gt;&lt;d5p1:int&gt;-839338047&lt;/d5p1:int&gt;&lt;d5p1:int&gt;-1694433184&lt;/d5p1:int&gt;&lt;d5p1:int&gt;-792883062&lt;/d5p1:int&gt;&lt;d5p1:int&gt;1700643149&lt;/d5p1:int&gt;&lt;d5p1:int&gt;-840190004&lt;/d5p1:int&gt;&lt;d5p1:int&gt;1700446557&lt;/d5p1:int&gt;&lt;d5p1:int&gt;1297234665&lt;/d5p1:int&gt;&lt;d5p1:int&gt;-840124473&lt;/d5p1:int&gt;&lt;d5p1:int&gt;573465220&lt;/d5p1:int&gt;&lt;d5p1:int&gt;-840648767&lt;/d5p1:int&gt;&lt;d5p1:int&gt;1700446557&lt;/d5p1:int&gt;&lt;d5p1:int&gt;1361892143&lt;/d5p1:int&gt;&lt;d5p1:int&gt;-840648767&lt;/d5p1:int&gt;&lt;d5p1:int&gt;-174551438&lt;/d5p1:int&gt;&lt;d5p1:int&gt;-180464642&lt;/d5p1:int&gt;&lt;d5p1:int&gt;797640553&lt;/d5p1:int&gt;&lt;d5p1:int&gt;1178749465&lt;/d5p1:int&gt;&lt;d5p1:int&gt;1534769276&lt;/d5p1:int&gt;&lt;d5p1:int&gt;-842352745&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-1065102535&lt;/Term&gt;&lt;ParentTerm&gt;-921250684&lt;/ParentTerm&gt;&lt;/TermsDefinedInconsistentFormatting&gt;&lt;/w:wordDocument&gt;</ReviewedTerms>
</file>

<file path=customXml/item54.xml><?xml version="1.0" encoding="utf-8"?>
<ReviewedTerms xmlns="Microsystems.TermsUsedNotDefined.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xml:space="preserve"&gt;&lt;TermsUsedNotDefined&gt;&lt;Id&gt;c18d5f5d-ed48-47bd-a833-8cc7e25c3846&lt;/Id&gt;&lt;PositionedParagraphId&gt;&lt;?xml version="1.0" encoding="utf-16"?&gt;&lt;ArrayOfParagraphIdIQ xmlns:i="http://www.w3.org/2001/XMLSchema-instance" xmlns="http://schemas.datacontract.org/2004/07/Microsystems.IQ.Build"&gt;&lt;ParagraphIdIQ&gt;&lt;P_RunsHash xmlns:d3p1="http://schemas.datacontract.org/2004/07/System"&gt;&lt;d3p1:m_Item1&gt;378499260&lt;/d3p1:m_Item1&gt;&lt;d3p1:m_Item2&gt;&lt;d3p1:m_Item1 xmlns:d5p1="http://schemas.microsoft.com/2003/10/Serialization/Arrays"&gt;&lt;d5p1:int&gt;1700446589&lt;/d5p1:int&gt;&lt;d5p1:int&gt;1297234665&lt;/d5p1:int&gt;&lt;d5p1:int&gt;1881169210&lt;/d5p1:int&gt;&lt;d5p1:int&gt;-803672335&lt;/d5p1:int&gt;&lt;d5p1:int&gt;1700446557&lt;/d5p1:int&gt;&lt;d5p1:int&gt;-1716571037&lt;/d5p1:int&gt;&lt;d5p1:int&gt;-1694433184&lt;/d5p1:int&gt;&lt;d5p1:int&gt;-840583234&lt;/d5p1:int&gt;&lt;d5p1:int&gt;1046445807&lt;/d5p1:int&gt;&lt;d5p1:int&gt;797640553&lt;/d5p1:int&gt;&lt;d5p1:int&gt;1700446557&lt;/d5p1:int&gt;&lt;d5p1:int&gt;-1098467641&lt;/d5p1:int&gt;&lt;d5p1:int&gt;-1028830027&lt;/d5p1:int&gt;&lt;d5p1:int&gt;2128512651&lt;/d5p1:int&gt;&lt;d5p1:int&gt;-840190004&lt;/d5p1:int&gt;&lt;d5p1:int&gt;502507506&lt;/d5p1:int&gt;&lt;d5p1:int&gt;1700446557&lt;/d5p1:int&gt;&lt;d5p1:int&gt;-1462902510&lt;/d5p1:int&gt;&lt;d5p1:int&gt;-1394266293&lt;/d5p1:int&gt;&lt;d5p1:int&gt;-1324006566&lt;/d5p1:int&gt;&lt;d5p1:int&gt;-233129271&lt;/d5p1:int&gt;&lt;d5p1:int&gt;-839338047&lt;/d5p1:int&gt;&lt;d5p1:int&gt;-94481693&lt;/d5p1:int&gt;&lt;d5p1:int&gt;1207103702&lt;/d5p1:int&gt;&lt;d5p1:int&gt;-1539111511&lt;/d5p1:int&gt;&lt;d5p1:int&gt;1700446557&lt;/d5p1:int&gt;&lt;d5p1:int&gt;1297234665&lt;/d5p1:int&gt;&lt;d5p1:int&gt;1700446589&lt;/d5p1:int&gt;&lt;d5p1:int&gt;-1716571037&lt;/d5p1:int&gt;&lt;d5p1:int&gt;786934084&lt;/d5p1:int&gt;&lt;d5p1:int&gt;-1100074161&lt;/d5p1:int&gt;&lt;d5p1:int&gt;-226844306&lt;/d5p1:int&gt;&lt;d5p1:int&gt;1120238531&lt;/d5p1:int&gt;&lt;d5p1:int&gt;-840190004&lt;/d5p1:int&gt;&lt;d5p1:int&gt;-1921664008&lt;/d5p1:int&gt;&lt;d5p1:int&gt;1700446557&lt;/d5p1:int&gt;&lt;d5p1:int&gt;1297234665&lt;/d5p1:int&gt;&lt;d5p1:int&gt;-840648767&lt;/d5p1:int&gt;&lt;d5p1:int&gt;-842352705&lt;/d5p1:int&gt;&lt;d5p1:int&gt;475705030&lt;/d5p1:int&gt;&lt;d5p1:int&gt;1390811626&lt;/d5p1:int&gt;&lt;d5p1:int&gt;-1394266293&lt;/d5p1:int&gt;&lt;d5p1:int&gt;-840124473&lt;/d5p1:int&gt;&lt;d5p1:int&gt;930882207&lt;/d5p1:int&gt;&lt;d5p1:int&gt;1610810127&lt;/d5p1:int&gt;&lt;d5p1:int&gt;1700446557&lt;/d5p1:int&gt;&lt;d5p1:int&gt;-189732756&lt;/d5p1:int&gt;&lt;d5p1:int&gt;-840648767&lt;/d5p1:int&gt;&lt;d5p1:int&gt;1335559418&lt;/d5p1:int&gt;&lt;d5p1:int&gt;-1768189113&lt;/d5p1:int&gt;&lt;d5p1:int&gt;-843729012&lt;/d5p1:int&gt;&lt;d5p1:int&gt;1985170643&lt;/d5p1:int&gt;&lt;d5p1:int&gt;-840648767&lt;/d5p1:int&gt;&lt;d5p1:int&gt;-218514444&lt;/d5p1:int&gt;&lt;d5p1:int&gt;-840124479&lt;/d5p1:int&gt;&lt;d5p1:int&gt;1700446557&lt;/d5p1:int&gt;&lt;d5p1:int&gt;-1571198413&lt;/d5p1:int&gt;&lt;d5p1:int&gt;-840648767&lt;/d5p1:int&gt;&lt;d5p1:int&gt;1700446557&lt;/d5p1:int&gt;&lt;d5p1:int&gt;-218309390&lt;/d5p1:int&gt;&lt;d5p1:int&gt;-840648767&lt;/d5p1:int&gt;&lt;d5p1:int&gt;-770497955&lt;/d5p1:int&gt;&lt;d5p1:int&gt;-696915074&lt;/d5p1:int&gt;&lt;d5p1:int&gt;797640553&lt;/d5p1:int&gt;&lt;d5p1:int&gt;1212160512&lt;/d5p1:int&gt;&lt;d5p1:int&gt;-842352753&lt;/d5p1:int&gt;&lt;d5p1:int&gt;-840648767&lt;/d5p1:int&gt;&lt;d5p1:int&gt;1700446557&lt;/d5p1:int&gt;&lt;d5p1:int&gt;-1098467641&lt;/d5p1:int&gt;&lt;d5p1:int&gt;-840190004&lt;/d5p1:int&gt;&lt;d5p1:int&gt;1700446557&lt;/d5p1:int&gt;&lt;d5p1:int&gt;129350357&lt;/d5p1:int&gt;&lt;d5p1:int&gt;-803672335&lt;/d5p1:int&gt;&lt;d5p1:int&gt;-839469113&lt;/d5p1:int&gt;&lt;d5p1:int&gt;-839403577&lt;/d5p1:int&gt;&lt;d5p1:int&gt;-461127309&lt;/d5p1:int&gt;&lt;d5p1:int&gt;-1028830027&lt;/d5p1:int&gt;&lt;d5p1:int&gt;-225009298&lt;/d5p1:int&gt;&lt;d5p1:int&gt;-502017114&lt;/d5p1:int&gt;&lt;d5p1:int&gt;1390811594&lt;/d5p1:int&gt;&lt;d5p1:int&gt;-839469113&lt;/d5p1:int&gt;&lt;d5p1:int&gt;-840190004&lt;/d5p1:int&gt;&lt;d5p1:int&gt;-840190020&lt;/d5p1:int&gt;&lt;d5p1:int&gt;-840190003&lt;/d5p1:int&gt;&lt;d5p1:int&gt;-1740700924&lt;/d5p1:int&gt;&lt;d5p1:int&gt;1066508269&lt;/d5p1:int&gt;&lt;d5p1:int&gt;-1694236580&lt;/d5p1:int&gt;&lt;d5p1:int&gt;-1862562185&lt;/d5p1:int&gt;&lt;d5p1:int&gt;1205010703&lt;/d5p1:int&gt;&lt;d5p1:int&gt;-840124473&lt;/d5p1:int&gt;&lt;d5p1:int&gt;1178749465&lt;/d5p1:int&gt;&lt;d5p1:int&gt;785359320&lt;/d5p1:int&gt;&lt;d5p1:int&gt;1700446557&lt;/d5p1:int&gt;&lt;d5p1:int&gt;-1716571037&lt;/d5p1:int&gt;&lt;d5p1:int&gt;786934084&lt;/d5p1:int&gt;&lt;d5p1:int&gt;-840583234&lt;/d5p1:int&gt;&lt;d5p1:int&gt;-1152419139&lt;/d5p1:int&gt;&lt;d5p1:int&gt;1390811594&lt;/d5p1:int&gt;&lt;d5p1:int&gt;522416707&lt;/d5p1:int&gt;&lt;d5p1:int&gt;-840124473&lt;/d5p1:int&gt;&lt;d5p1:int&gt;-174551438&lt;/d5p1:int&gt;&lt;d5p1:int&gt;1943625862&lt;/d5p1:int&gt;&lt;d5p1:int&gt;1606954541&lt;/d5p1:int&gt;&lt;d5p1:int&gt;-269839072&lt;/d5p1:int&gt;&lt;d5p1:int&gt;-1694236580&lt;/d5p1:int&gt;&lt;d5p1:int&gt;-1705672871&lt;/d5p1:int&gt;&lt;d5p1:int&gt;-1620773693&lt;/d5p1:int&gt;&lt;d5p1:int&gt;-1394299093&lt;/d5p1:int&gt;&lt;d5p1:int&gt;-1028830027&lt;/d5p1:int&gt;&lt;d5p1:int&gt;-839338047&lt;/d5p1:int&gt;&lt;d5p1:int&gt;-1694236580&lt;/d5p1:int&gt;&lt;d5p1:int&gt;-1862562185&lt;/d5p1:int&gt;&lt;d5p1:int&gt;-1394299093&lt;/d5p1:int&gt;&lt;d5p1:int&gt;-839403577&lt;/d5p1:int&gt;&lt;d5p1:int&gt;805075218&lt;/d5p1:int&gt;&lt;d5p1:int&gt;-1539111511&lt;/d5p1:int&gt;&lt;d5p1:int&gt;1633056461&lt;/d5p1:int&gt;&lt;d5p1:int&gt;-840124473&lt;/d5p1:int&gt;&lt;d5p1:int&gt;930882207&lt;/d5p1:int&gt;&lt;d5p1:int&gt;1610810127&lt;/d5p1:int&gt;&lt;d5p1:int&gt;1700446557&lt;/d5p1:int&gt;&lt;d5p1:int&gt;-1098467641&lt;/d5p1:int&gt;&lt;d5p1:int&gt;-1028830027&lt;/d5p1:int&gt;&lt;d5p1:int&gt;-839338047&lt;/d5p1:int&gt;&lt;d5p1:int&gt;1700446557&lt;/d5p1:int&gt;&lt;d5p1:int&gt;2128512651&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ArrayOfParagraphIdIQ&gt;&lt;/PositionedParagraphId&gt;&lt;Term&gt;-1213468822&lt;/Term&gt;&lt;ParentTerm&gt;-27846110&lt;/ParentTerm&gt;&lt;/TermsUsedNotDefined&gt;&lt;/w:wordDocument&gt;</ReviewedTerms>
</file>

<file path=customXml/item55.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xml:space="preserve"&gt;&lt;TermsDefinedInconsistentFormatting&gt;&lt;Id&gt;88d2bc66-bf71-43c6-844c-49d2d7d02d00&lt;/Id&gt;&lt;PositionedParagraphId&gt;&lt;?xml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xmlns:d3p1="http://schemas.datacontract.org/2004/07/System"&gt;&lt;d3p1:m_Item1&gt;1579893244&lt;/d3p1:m_Item1&gt;&lt;d3p1:m_Item2&gt;&lt;d3p1:m_Item1 xmlns:d5p1="http://schemas.microsoft.com/2003/10/Serialization/Arrays"&gt;&lt;d5p1:int&gt;1716708640&lt;/d5p1:int&gt;&lt;d5p1:int&gt;-174551438&lt;/d5p1:int&gt;&lt;d5p1:int&gt;-180464642&lt;/d5p1:int&gt;&lt;d5p1:int&gt;797640553&lt;/d5p1:int&gt;&lt;d5p1:int&gt;1178749465&lt;/d5p1:int&gt;&lt;d5p1:int&gt;785359320&lt;/d5p1:int&gt;&lt;d5p1:int&gt;-1028830027&lt;/d5p1:int&gt;&lt;d5p1:int&gt;-1694236580&lt;/d5p1:int&gt;&lt;d5p1:int&gt;-1862562185&lt;/d5p1:int&gt;&lt;d5p1:int&gt;785318072&lt;/d5p1:int&gt;&lt;d5p1:int&gt;668352330&lt;/d5p1:int&gt;&lt;d5p1:int&gt;-840190004&lt;/d5p1:int&gt;&lt;d5p1:int&gt;1700446557&lt;/d5p1:int&gt;&lt;d5p1:int&gt;1205010703&lt;/d5p1:int&gt;&lt;d5p1:int&gt;-840648767&lt;/d5p1:int&gt;&lt;d5p1:int&gt;1700446557&lt;/d5p1:int&gt;&lt;d5p1:int&gt;1876247433&lt;/d5p1:int&gt;&lt;d5p1:int&gt;-840124473&lt;/d5p1:int&gt;&lt;d5p1:int&gt;1202628568&lt;/d5p1:int&gt;&lt;d5p1:int&gt;1476318597&lt;/d5p1:int&gt;&lt;d5p1:int&gt;1610810127&lt;/d5p1:int&gt;&lt;d5p1:int&gt;1700446557&lt;/d5p1:int&gt;&lt;d5p1:int&gt;2037252898&lt;/d5p1:int&gt;&lt;d5p1:int&gt;-2126353013&lt;/d5p1:int&gt;&lt;d5p1:int&gt;1450979880&lt;/d5p1:int&gt;&lt;d5p1:int&gt;-1028830027&lt;/d5p1:int&gt;&lt;d5p1:int&gt;-1384929315&lt;/d5p1:int&gt;&lt;d5p1:int&gt;-580291285&lt;/d5p1:int&gt;&lt;d5p1:int&gt;1796079525&lt;/d5p1:int&gt;&lt;d5p1:int&gt;530331347&lt;/d5p1:int&gt;&lt;d5p1:int&gt;831129019&lt;/d5p1:int&gt;&lt;d5p1:int&gt;-1438058085&lt;/d5p1:int&gt;&lt;d5p1:int&gt;15360219&lt;/d5p1:int&gt;&lt;d5p1:int&gt;-1028830027&lt;/d5p1:int&gt;&lt;d5p1:int&gt;795477304&lt;/d5p1:int&gt;&lt;d5p1:int&gt;-840648767&lt;/d5p1:int&gt;&lt;d5p1:int&gt;-218515436&lt;/d5p1:int&gt;&lt;d5p1:int&gt;432752773&lt;/d5p1:int&gt;&lt;d5p1:int&gt;-838748226&lt;/d5p1:int&gt;&lt;d5p1:int&gt;1631403848&lt;/d5p1:int&gt;&lt;d5p1:int&gt;-66644976&lt;/d5p1:int&gt;&lt;d5p1:int&gt;289036753&lt;/d5p1:int&gt;&lt;d5p1:int&gt;-840190004&lt;/d5p1:int&gt;&lt;d5p1:int&gt;-839338047&lt;/d5p1:int&gt;&lt;d5p1:int&gt;-840124473&lt;/d5p1:int&gt;&lt;d5p1:int&gt;-1550074726&lt;/d5p1:int&gt;&lt;d5p1:int&gt;1610810127&lt;/d5p1:int&gt;&lt;d5p1:int&gt;1700446557&lt;/d5p1:int&gt;&lt;d5p1:int&gt;2037252898&lt;/d5p1:int&gt;&lt;d5p1:int&gt;-2126353013&lt;/d5p1:int&gt;&lt;d5p1:int&gt;1450979880&lt;/d5p1:int&gt;&lt;d5p1:int&gt;-838027300&lt;/d5p1:int&gt;&lt;d5p1:int&gt;1178749465&lt;/d5p1:int&gt;&lt;d5p1:int&gt;-839403577&lt;/d5p1:int&gt;&lt;d5p1:int&gt;-842352705&lt;/d5p1:int&gt;&lt;d5p1:int&gt;1989743823&lt;/d5p1:int&gt;&lt;d5p1:int&gt;427265089&lt;/d5p1:int&gt;&lt;d5p1:int&gt;-32790681&lt;/d5p1:int&gt;&lt;d5p1:int&gt;-1028830027&lt;/d5p1:int&gt;&lt;d5p1:int&gt;-1741356280&lt;/d5p1:int&gt;&lt;d5p1:int&gt;1046445807&lt;/d5p1:int&gt;&lt;d5p1:int&gt;797640553&lt;/d5p1:int&gt;&lt;d5p1:int&gt;1700446557&lt;/d5p1:int&gt;&lt;d5p1:int&gt;831102291&lt;/d5p1:int&gt;&lt;d5p1:int&gt;-840190003&lt;/d5p1:int&gt;&lt;d5p1:int&gt;-222457583&lt;/d5p1:int&gt;&lt;d5p1:int&gt;-840583234&lt;/d5p1:int&gt;&lt;d5p1:int&gt;-22557786&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ArrayOfParagraphIdIQ&gt;&lt;/PositionedParagraphId&gt;&lt;Term&gt;469294195&lt;/Term&gt;&lt;ParentTerm&gt;-1439758378&lt;/ParentTerm&gt;&lt;/TermsDefinedInconsistentFormatting&gt;&lt;/w:wordDocument&gt;</ReviewedTerms>
</file>

<file path=customXml/item56.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xml:space="preserve"&gt;&lt;TermsDefinedInconsistentFormatting&gt;&lt;Id&gt;1ee75d1a-0afd-4604-8749-8efb29ec8e93&lt;/Id&gt;&lt;PositionedParagraphId&gt;&lt;?xml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0&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xmlns:d3p1="http://schemas.datacontract.org/2004/07/System"&gt;&lt;d3p1:m_Item1&gt;-1850604708&lt;/d3p1:m_Item1&gt;&lt;d3p1:m_Item2&gt;&lt;d3p1:m_Item1 xmlns:d5p1="http://schemas.microsoft.com/2003/10/Serialization/Arrays"&gt;&lt;d5p1:int&gt;-175403405&lt;/d5p1:int&gt;&lt;d5p1:int&gt;-1694236580&lt;/d5p1:int&gt;&lt;d5p1:int&gt;787523560&lt;/d5p1:int&gt;&lt;d5p1:int&gt;-285928310&lt;/d5p1:int&gt;&lt;d5p1:int&gt;-839338047&lt;/d5p1:int&gt;&lt;d5p1:int&gt;-408516843&lt;/d5p1:int&gt;&lt;d5p1:int&gt;-839338047&lt;/d5p1:int&gt;&lt;d5p1:int&gt;-1862562185&lt;/d5p1:int&gt;&lt;d5p1:int&gt;-405350360&lt;/d5p1:int&gt;&lt;d5p1:int&gt;800290473&lt;/d5p1:int&gt;&lt;d5p1:int&gt;-761551431&lt;/d5p1:int&gt;&lt;d5p1:int&gt;-839338047&lt;/d5p1:int&gt;&lt;d5p1:int&gt;1125472964&lt;/d5p1:int&gt;&lt;d5p1:int&gt;-840124479&lt;/d5p1:int&gt;&lt;d5p1:int&gt;-1694236580&lt;/d5p1:int&gt;&lt;d5p1:int&gt;-840648767&lt;/d5p1:int&gt;&lt;d5p1:int&gt;-174551438&lt;/d5p1:int&gt;&lt;d5p1:int&gt;1669613228&lt;/d5p1:int&gt;&lt;d5p1:int&gt;1240007668&lt;/d5p1:int&gt;&lt;d5p1:int&gt;-839403577&lt;/d5p1:int&gt;&lt;d5p1:int&gt;-1741356280&lt;/d5p1:int&gt;&lt;d5p1:int&gt;-1573065965&lt;/d5p1:int&gt;&lt;d5p1:int&gt;436190446&lt;/d5p1:int&gt;&lt;d5p1:int&gt;-843663473&lt;/d5p1:int&gt;&lt;d5p1:int&gt;465698905&lt;/d5p1:int&gt;&lt;d5p1:int&gt;-840648767&lt;/d5p1:int&gt;&lt;d5p1:int&gt;-839469113&lt;/d5p1:int&gt;&lt;d5p1:int&gt;20251266&lt;/d5p1:int&gt;&lt;d5p1:int&gt;-761551431&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1631746705&lt;/Term&gt;&lt;ParentTerm&gt;-1872639189&lt;/ParentTerm&gt;&lt;/TermsDefinedInconsistentFormatting&gt;&lt;/w:wordDocument&gt;</ReviewedTerms>
</file>

<file path=customXml/item57.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xml:space="preserve"&gt;&lt;TermsDefinedInconsistentFormatting&gt;&lt;Id&gt;8c44b726-1f69-40a6-aa96-245bfb939197&lt;/Id&gt;&lt;PositionedParagraphId&gt;&lt;?xml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xmlns:d3p1="http://schemas.datacontract.org/2004/07/System"&gt;&lt;d3p1:m_Item1&gt;1742195363&lt;/d3p1:m_Item1&gt;&lt;d3p1:m_Item2&gt;&lt;d3p1:m_Item1 xmlns:d5p1="http://schemas.microsoft.com/2003/10/Serialization/Arrays"&gt;&lt;d5p1:int&gt;-175403405&lt;/d5p1:int&gt;&lt;d5p1:int&gt;-1694236580&lt;/d5p1:int&gt;&lt;d5p1:int&gt;-1216961606&lt;/d5p1:int&gt;&lt;d5p1:int&gt;2001006019&lt;/d5p1:int&gt;&lt;d5p1:int&gt;1610810127&lt;/d5p1:int&gt;&lt;d5p1:int&gt;573465220&lt;/d5p1:int&gt;&lt;d5p1:int&gt;-840190004&lt;/d5p1:int&gt;&lt;d5p1:int&gt;-839469113&lt;/d5p1:int&gt;&lt;d5p1:int&gt;-840124473&lt;/d5p1:int&gt;&lt;d5p1:int&gt;-1694236580&lt;/d5p1:int&gt;&lt;d5p1:int&gt;172092938&lt;/d5p1:int&gt;&lt;d5p1:int&gt;-840190004&lt;/d5p1:int&gt;&lt;d5p1:int&gt;1240007668&lt;/d5p1:int&gt;&lt;d5p1:int&gt;-839469113&lt;/d5p1:int&gt;&lt;d5p1:int&gt;-839403577&lt;/d5p1:int&gt;&lt;d5p1:int&gt;1250258362&lt;/d5p1:int&gt;&lt;d5p1:int&gt;-839338047&lt;/d5p1:int&gt;&lt;d5p1:int&gt;-1694236580&lt;/d5p1:int&gt;&lt;d5p1:int&gt;-1560446698&lt;/d5p1:int&gt;&lt;d5p1:int&gt;2046722390&lt;/d5p1:int&gt;&lt;d5p1:int&gt;-840124473&lt;/d5p1:int&gt;&lt;d5p1:int&gt;-405350360&lt;/d5p1:int&gt;&lt;d5p1:int&gt;172092938&lt;/d5p1:int&gt;&lt;d5p1:int&gt;-803672335&lt;/d5p1:int&gt;&lt;d5p1:int&gt;-175403405&lt;/d5p1:int&gt;&lt;d5p1:int&gt;-840124481&lt;/d5p1:int&gt;&lt;d5p1:int&gt;1936059840&lt;/d5p1:int&gt;&lt;d5p1:int&gt;343982758&lt;/d5p1:int&gt;&lt;d5p1:int&gt;-839338047&lt;/d5p1:int&gt;&lt;d5p1:int&gt;146558496&lt;/d5p1:int&gt;&lt;d5p1:int&gt;-840190004&lt;/d5p1:int&gt;&lt;d5p1:int&gt;-1694236580&lt;/d5p1:int&gt;&lt;d5p1:int&gt;-840648767&lt;/d5p1:int&gt;&lt;d5p1:int&gt;1700446557&lt;/d5p1:int&gt;&lt;d5p1:int&gt;-1552910058&lt;/d5p1:int&gt;&lt;d5p1:int&gt;-840124473&lt;/d5p1:int&gt;&lt;d5p1:int&gt;1178749465&lt;/d5p1:int&gt;&lt;d5p1:int&gt;1534769276&lt;/d5p1:int&gt;&lt;d5p1:int&gt;-2114753937&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-1797644359&lt;/Term&gt;&lt;ParentTerm&gt;-921250684&lt;/ParentTerm&gt;&lt;/TermsDefinedInconsistentFormatting&gt;&lt;/w:wordDocument&gt;</ReviewedTerms>
</file>

<file path=customXml/item58.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xml:space="preserve"&gt;&lt;TermsDefinedInconsistentFormatting&gt;&lt;Id&gt;d30c4467-5650-470c-ad9e-b2943506c06b&lt;/Id&gt;&lt;PositionedParagraphId&gt;&lt;?xml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xmlns:d3p1="http://schemas.datacontract.org/2004/07/System"&gt;&lt;d3p1:m_Item1&gt;-993541450&lt;/d3p1:m_Item1&gt;&lt;d3p1:m_Item2&gt;&lt;d3p1:m_Item1 xmlns:d5p1="http://schemas.microsoft.com/2003/10/Serialization/Arrays"&gt;&lt;d5p1:int&gt;-838027300&lt;/d5p1:int&gt;&lt;d5p1:int&gt;-1741749485&lt;/d5p1:int&gt;&lt;d5p1:int&gt;-1740700921&lt;/d5p1:int&gt;&lt;d5p1:int&gt;1573281859&lt;/d5p1:int&gt;&lt;d5p1:int&gt;-839403577&lt;/d5p1:int&gt;&lt;d5p1:int&gt;-842352705&lt;/d5p1:int&gt;&lt;d5p1:int&gt;831102291&lt;/d5p1:int&gt;&lt;d5p1:int&gt;1470223772&lt;/d5p1:int&gt;&lt;d5p1:int&gt;2037252866&lt;/d5p1:int&gt;&lt;d5p1:int&gt;-2126123669&lt;/d5p1:int&gt;&lt;d5p1:int&gt;-32790681&lt;/d5p1:int&gt;&lt;d5p1:int&gt;433266581&lt;/d5p1:int&gt;&lt;d5p1:int&gt;-406136810&lt;/d5p1:int&gt;&lt;d5p1:int&gt;63249541&lt;/d5p1:int&gt;&lt;d5p1:int&gt;1178749465&lt;/d5p1:int&gt;&lt;d5p1:int&gt;1876246441&lt;/d5p1:int&gt;&lt;d5p1:int&gt;785318072&lt;/d5p1:int&gt;&lt;d5p1:int&gt;-839403577&lt;/d5p1:int&gt;&lt;d5p1:int&gt;1122011883&lt;/d5p1:int&gt;&lt;d5p1:int&gt;-1875180787&lt;/d5p1:int&gt;&lt;d5p1:int&gt;-269839072&lt;/d5p1:int&gt;&lt;d5p1:int&gt;1178749465&lt;/d5p1:int&gt;&lt;d5p1:int&gt;-839403577&lt;/d5p1:int&gt;&lt;d5p1:int&gt;1046445807&lt;/d5p1:int&gt;&lt;d5p1:int&gt;-1028830027&lt;/d5p1:int&gt;&lt;d5p1:int&gt;-803672338&lt;/d5p1:int&gt;&lt;d5p1:int&gt;-840648761&lt;/d5p1:int&gt;&lt;d5p1:int&gt;-1694236580&lt;/d5p1:int&gt;&lt;d5p1:int&gt;2037252866&lt;/d5p1:int&gt;&lt;d5p1:int&gt;-839403577&lt;/d5p1:int&gt;&lt;d5p1:int&gt;20251266&lt;/d5p1:int&gt;&lt;d5p1:int&gt;-2060415085&lt;/d5p1:int&gt;&lt;d5p1:int&gt;1700446589&lt;/d5p1:int&gt;&lt;d5p1:int&gt;-32790681&lt;/d5p1:int&gt;&lt;d5p1:int&gt;-839403577&lt;/d5p1:int&gt;&lt;d5p1:int&gt;1207166437&lt;/d5p1:int&gt;&lt;d5p1:int&gt;-840190003&lt;/d5p1:int&gt;&lt;d5p1:int&gt;-803672335&lt;/d5p1:int&gt;&lt;d5p1:int&gt;1700446557&lt;/d5p1:int&gt;&lt;d5p1:int&gt;-1716571037&lt;/d5p1:int&gt;&lt;d5p1:int&gt;-839403577&lt;/d5p1:int&gt;&lt;d5p1:int&gt;1700446557&lt;/d5p1:int&gt;&lt;d5p1:int&gt;1989743823&lt;/d5p1:int&gt;&lt;d5p1:int&gt;-1028830027&lt;/d5p1:int&gt;&lt;d5p1:int&gt;1297234665&lt;/d5p1:int&gt;&lt;d5p1:int&gt;-839403577&lt;/d5p1:int&gt;&lt;d5p1:int&gt;322867077&lt;/d5p1:int&gt;&lt;d5p1:int&gt;1178749497&lt;/d5p1:int&gt;&lt;d5p1:int&gt;-1694433184&lt;/d5p1:int&gt;&lt;d5p1:int&gt;-1741356280&lt;/d5p1:int&gt;&lt;d5p1:int&gt;449779989&lt;/d5p1:int&gt;&lt;d5p1:int&gt;-840583234&lt;/d5p1:int&gt;&lt;d5p1:int&gt;1700446557&lt;/d5p1:int&gt;&lt;d5p1:int&gt;-1456304536&lt;/d5p1:int&gt;&lt;d5p1:int&gt;1418570370&lt;/d5p1:int&gt;&lt;d5p1:int&gt;-840124473&lt;/d5p1:int&gt;&lt;d5p1:int&gt;62856326&lt;/d5p1:int&gt;&lt;d5p1:int&gt;-1477721833&lt;/d5p1:int&gt;&lt;d5p1:int&gt;1610416900&lt;/d5p1:int&gt;&lt;d5p1:int&gt;1735635516&lt;/d5p1:int&gt;&lt;d5p1:int&gt;-1910034376&lt;/d5p1:int&gt;&lt;d5p1:int&gt;-840583234&lt;/d5p1:int&gt;&lt;d5p1:int&gt;-842352705&lt;/d5p1:int&gt;&lt;d5p1:int&gt;1989743823&lt;/d5p1:int&gt;&lt;/d3p1:m_Item1&gt;&lt;d3p1:m_Item2 xmlns:d5p1="http://schemas.microsoft.com/2003/10/Serialization/Arrays" /&gt;&lt;/d3p1:m_Item2&gt;&lt;/P_RunsHash&gt;&lt;P_StoryType&gt;Main&lt;/P_StoryType&gt;&lt;PositionInParagraph&gt;1&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-245142151&lt;/Term&gt;&lt;ParentTerm&gt;-1629689890&lt;/ParentTerm&gt;&lt;/TermsDefinedInconsistentFormatting&gt;&lt;/w:wordDocument&gt;</ReviewedTerms>
</file>

<file path=customXml/item59.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xml:space="preserve"&gt;&lt;TermsDefinedInconsistentFormatting&gt;&lt;Id&gt;0c58fae1-dff3-46ad-ba99-5ec498b34890&lt;/Id&gt;&lt;PositionedParagraphId&gt;&lt;?xml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xmlns:d3p1="http://schemas.datacontract.org/2004/07/System"&gt;&lt;d3p1:m_Item1&gt;-876360127&lt;/d3p1:m_Item1&gt;&lt;d3p1:m_Item2&gt;&lt;d3p1:m_Item1 xmlns:d5p1="http://schemas.microsoft.com/2003/10/Serialization/Arrays"&gt;&lt;d5p1:int&gt;2037252898&lt;/d5p1:int&gt;&lt;d5p1:int&gt;-2126353013&lt;/d5p1:int&gt;&lt;d5p1:int&gt;1450979880&lt;/d5p1:int&gt;&lt;d5p1:int&gt;376481937&lt;/d5p1:int&gt;&lt;d5p1:int&gt;1700446557&lt;/d5p1:int&gt;&lt;d5p1:int&gt;1285379754&lt;/d5p1:int&gt;&lt;d5p1:int&gt;-840124479&lt;/d5p1:int&gt;&lt;d5p1:int&gt;1700446557&lt;/d5p1:int&gt;&lt;d5p1:int&gt;-2126123669&lt;/d5p1:int&gt;&lt;d5p1:int&gt;-840648767&lt;/d5p1:int&gt;&lt;d5p1:int&gt;-670879514&lt;/d5p1:int&gt;&lt;d5p1:int&gt;1593291322&lt;/d5p1:int&gt;&lt;d5p1:int&gt;1610810127&lt;/d5p1:int&gt;&lt;d5p1:int&gt;1150444761&lt;/d5p1:int&gt;&lt;d5p1:int&gt;-840190004&lt;/d5p1:int&gt;&lt;d5p1:int&gt;1700446557&lt;/d5p1:int&gt;&lt;d5p1:int&gt;-65957991&lt;/d5p1:int&gt;&lt;d5p1:int&gt;-840648767&lt;/d5p1:int&gt;&lt;d5p1:int&gt;-794029388&lt;/d5p1:int&gt;&lt;d5p1:int&gt;2037252866&lt;/d5p1:int&gt;&lt;d5p1:int&gt;-1028830027&lt;/d5p1:int&gt;&lt;d5p1:int&gt;-840124479&lt;/d5p1:int&gt;&lt;d5p1:int&gt;1700446557&lt;/d5p1:int&gt;&lt;d5p1:int&gt;419938635&lt;/d5p1:int&gt;&lt;d5p1:int&gt;-2020682886&lt;/d5p1:int&gt;&lt;d5p1:int&gt;-840648767&lt;/d5p1:int&gt;&lt;d5p1:int&gt;-405350360&lt;/d5p1:int&gt;&lt;d5p1:int&gt;2037252866&lt;/d5p1:int&gt;&lt;d5p1:int&gt;-1580482796&lt;/d5p1:int&gt;&lt;d5p1:int&gt;-839403585&lt;/d5p1:int&gt;&lt;d5p1:int&gt;1700446557&lt;/d5p1:int&gt;&lt;d5p1:int&gt;2037252898&lt;/d5p1:int&gt;&lt;d5p1:int&gt;-2126353013&lt;/d5p1:int&gt;&lt;d5p1:int&gt;-1741618395&lt;/d5p1:int&gt;&lt;d5p1:int&gt;-376559892&lt;/d5p1:int&gt;&lt;d5p1:int&gt;-1028830027&lt;/d5p1:int&gt;&lt;d5p1:int&gt;-1539111511&lt;/d5p1:int&gt;&lt;d5p1:int&gt;-843729010&lt;/d5p1:int&gt;&lt;d5p1:int&gt;-1694433152&lt;/d5p1:int&gt;&lt;d5p1:int&gt;-20788285&lt;/d5p1:int&gt;&lt;d5p1:int&gt;1700446557&lt;/d5p1:int&gt;&lt;d5p1:int&gt;-1037807805&lt;/d5p1:int&gt;&lt;d5p1:int&gt;2037252898&lt;/d5p1:int&gt;&lt;d5p1:int&gt;-2126353013&lt;/d5p1:int&gt;&lt;d5p1:int&gt;-1214466747&lt;/d5p1:int&gt;&lt;d5p1:int&gt;-837437477&lt;/d5p1:int&gt;&lt;d5p1:int&gt;402221451&lt;/d5p1:int&gt;&lt;d5p1:int&gt;-1028830027&lt;/d5p1:int&gt;&lt;d5p1:int&gt;-1694236580&lt;/d5p1:int&gt;&lt;d5p1:int&gt;-1440492776&lt;/d5p1:int&gt;&lt;d5p1:int&gt;1450947336&lt;/d5p1:int&gt;&lt;d5p1:int&gt;1697336385&lt;/d5p1:int&gt;&lt;d5p1:int&gt;1178749465&lt;/d5p1:int&gt;&lt;d5p1:int&gt;-1214466747&lt;/d5p1:int&gt;&lt;d5p1:int&gt;-1028830027&lt;/d5p1:int&gt;&lt;d5p1:int&gt;-558117544&lt;/d5p1:int&gt;&lt;d5p1:int&gt;530331347&lt;/d5p1:int&gt;&lt;d5p1:int&gt;1606754795&lt;/d5p1:int&gt;&lt;d5p1:int&gt;-839403585&lt;/d5p1:int&gt;&lt;d5p1:int&gt;-812425052&lt;/d5p1:int&gt;&lt;d5p1:int&gt;-839338047&lt;/d5p1:int&gt;&lt;d5p1:int&gt;-840124473&lt;/d5p1:int&gt;&lt;d5p1:int&gt;-697445957&lt;/d5p1:int&gt;&lt;d5p1:int&gt;-1539111511&lt;/d5p1:int&gt;&lt;d5p1:int&gt;63249541&lt;/d5p1:int&gt;&lt;d5p1:int&gt;-840190004&lt;/d5p1:int&gt;&lt;d5p1:int&gt;63249541&lt;/d5p1:int&gt;&lt;d5p1:int&gt;-838027300&lt;/d5p1:int&gt;&lt;d5p1:int&gt;1390811594&lt;/d5p1:int&gt;&lt;d5p1:int&gt;792854712&lt;/d5p1:int&gt;&lt;d5p1:int&gt;1122011883&lt;/d5p1:int&gt;&lt;d5p1:int&gt;-1875180787&lt;/d5p1:int&gt;&lt;d5p1:int&gt;-1539111511&lt;/d5p1:int&gt;&lt;d5p1:int&gt;-843729010&lt;/d5p1:int&gt;&lt;d5p1:int&gt;-1694433152&lt;/d5p1:int&gt;&lt;d5p1:int&gt;-20788285&lt;/d5p1:int&gt;&lt;d5p1:int&gt;-1235171275&lt;/d5p1:int&gt;&lt;d5p1:int&gt;432758916&lt;/d5p1:int&gt;&lt;d5p1:int&gt;-1028830027&lt;/d5p1:int&gt;&lt;d5p1:int&gt;-840190020&lt;/d5p1:int&gt;&lt;d5p1:int&gt;-1741356280&lt;/d5p1:int&gt;&lt;d5p1:int&gt;1700774236&lt;/d5p1:int&gt;&lt;d5p1:int&gt;1700446557&lt;/d5p1:int&gt;&lt;d5p1:int&gt;1806411332&lt;/d5p1:int&gt;&lt;d5p1:int&gt;-2034882453&lt;/d5p1:int&gt;&lt;d5p1:int&gt;1240007668&lt;/d5p1:int&gt;&lt;d5p1:int&gt;-839403577&lt;/d5p1:int&gt;&lt;d5p1:int&gt;-840124473&lt;/d5p1:int&gt;&lt;d5p1:int&gt;-686345710&lt;/d5p1:int&gt;&lt;d5p1:int&gt;-1789186216&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ArrayOfParagraphIdIQ&gt;&lt;/PositionedParagraphId&gt;&lt;Term&gt;195432240&lt;/Term&gt;&lt;ParentTerm&gt;-1439758378&lt;/ParentTerm&gt;&lt;/TermsDefinedInconsistentFormatting&gt;&lt;/w:wordDocument&gt;</ReviewedTerms>
</file>

<file path=customXml/item6.xml><?xml version="1.0" encoding="utf-8"?>
<b:Sources xmlns:b="http://schemas.openxmlformats.org/officeDocument/2006/bibliography" xmlns="http://schemas.openxmlformats.org/officeDocument/2006/bibliography" SelectedStyle="\APA.XSL" StyleName="APA"/>
</file>

<file path=customXml/item60.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xml:space="preserve"&gt;&lt;TermsDefinedInconsistentFormatting&gt;&lt;Id&gt;0e422bb1-8ea5-4652-9e44-0e3e4206c9cf&lt;/Id&gt;&lt;PositionedParagraphId&gt;&lt;?xml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xmlns:d3p1="http://schemas.datacontract.org/2004/07/System"&gt;&lt;d3p1:m_Item1&gt;2107480577&lt;/d3p1:m_Item1&gt;&lt;d3p1:m_Item2&gt;&lt;d3p1:m_Item1 xmlns:d5p1="http://schemas.microsoft.com/2003/10/Serialization/Arrays"&gt;&lt;d5p1:int&gt;1716708640&lt;/d5p1:int&gt;&lt;d5p1:int&gt;-174551438&lt;/d5p1:int&gt;&lt;d5p1:int&gt;-180464642&lt;/d5p1:int&gt;&lt;d5p1:int&gt;797640553&lt;/d5p1:int&gt;&lt;d5p1:int&gt;1178749465&lt;/d5p1:int&gt;&lt;d5p1:int&gt;785359320&lt;/d5p1:int&gt;&lt;d5p1:int&gt;-1028830027&lt;/d5p1:int&gt;&lt;d5p1:int&gt;-1694236580&lt;/d5p1:int&gt;&lt;d5p1:int&gt;-1862562185&lt;/d5p1:int&gt;&lt;d5p1:int&gt;785318072&lt;/d5p1:int&gt;&lt;d5p1:int&gt;668352330&lt;/d5p1:int&gt;&lt;d5p1:int&gt;-840190004&lt;/d5p1:int&gt;&lt;d5p1:int&gt;1700446557&lt;/d5p1:int&gt;&lt;d5p1:int&gt;1205010703&lt;/d5p1:int&gt;&lt;d5p1:int&gt;-840648767&lt;/d5p1:int&gt;&lt;d5p1:int&gt;1700446557&lt;/d5p1:int&gt;&lt;d5p1:int&gt;1876247433&lt;/d5p1:int&gt;&lt;d5p1:int&gt;-840124473&lt;/d5p1:int&gt;&lt;d5p1:int&gt;1202628568&lt;/d5p1:int&gt;&lt;d5p1:int&gt;1476318597&lt;/d5p1:int&gt;&lt;d5p1:int&gt;1610810127&lt;/d5p1:int&gt;&lt;d5p1:int&gt;1700446557&lt;/d5p1:int&gt;&lt;d5p1:int&gt;2037252898&lt;/d5p1:int&gt;&lt;d5p1:int&gt;-2126353013&lt;/d5p1:int&gt;&lt;d5p1:int&gt;1450979880&lt;/d5p1:int&gt;&lt;d5p1:int&gt;-1028830027&lt;/d5p1:int&gt;&lt;d5p1:int&gt;-1384929315&lt;/d5p1:int&gt;&lt;d5p1:int&gt;-580291285&lt;/d5p1:int&gt;&lt;d5p1:int&gt;1796079525&lt;/d5p1:int&gt;&lt;d5p1:int&gt;530331347&lt;/d5p1:int&gt;&lt;d5p1:int&gt;831129019&lt;/d5p1:int&gt;&lt;d5p1:int&gt;-1438058085&lt;/d5p1:int&gt;&lt;d5p1:int&gt;15360219&lt;/d5p1:int&gt;&lt;d5p1:int&gt;-1028830027&lt;/d5p1:int&gt;&lt;d5p1:int&gt;795477304&lt;/d5p1:int&gt;&lt;d5p1:int&gt;-840648767&lt;/d5p1:int&gt;&lt;d5p1:int&gt;-218515436&lt;/d5p1:int&gt;&lt;d5p1:int&gt;432752773&lt;/d5p1:int&gt;&lt;d5p1:int&gt;-838748226&lt;/d5p1:int&gt;&lt;d5p1:int&gt;1631403848&lt;/d5p1:int&gt;&lt;d5p1:int&gt;-66644976&lt;/d5p1:int&gt;&lt;d5p1:int&gt;289036753&lt;/d5p1:int&gt;&lt;d5p1:int&gt;-840190004&lt;/d5p1:int&gt;&lt;d5p1:int&gt;-839338047&lt;/d5p1:int&gt;&lt;d5p1:int&gt;-840124473&lt;/d5p1:int&gt;&lt;d5p1:int&gt;-1550074726&lt;/d5p1:int&gt;&lt;d5p1:int&gt;1610810127&lt;/d5p1:int&gt;&lt;d5p1:int&gt;1700446557&lt;/d5p1:int&gt;&lt;d5p1:int&gt;2037252898&lt;/d5p1:int&gt;&lt;d5p1:int&gt;-2126353013&lt;/d5p1:int&gt;&lt;d5p1:int&gt;1450979880&lt;/d5p1:int&gt;&lt;d5p1:int&gt;-838027300&lt;/d5p1:int&gt;&lt;d5p1:int&gt;1178749465&lt;/d5p1:int&gt;&lt;d5p1:int&gt;-839403577&lt;/d5p1:int&gt;&lt;d5p1:int&gt;-842352705&lt;/d5p1:int&gt;&lt;d5p1:int&gt;1989743823&lt;/d5p1:int&gt;&lt;d5p1:int&gt;427265089&lt;/d5p1:int&gt;&lt;d5p1:int&gt;-32790681&lt;/d5p1:int&gt;&lt;d5p1:int&gt;-1028830027&lt;/d5p1:int&gt;&lt;d5p1:int&gt;-1741356280&lt;/d5p1:int&gt;&lt;d5p1:int&gt;1046445807&lt;/d5p1:int&gt;&lt;d5p1:int&gt;797640553&lt;/d5p1:int&gt;&lt;d5p1:int&gt;1700446557&lt;/d5p1:int&gt;&lt;d5p1:int&gt;831102291&lt;/d5p1:int&gt;&lt;d5p1:int&gt;-840190003&lt;/d5p1:int&gt;&lt;d5p1:int&gt;-222457583&lt;/d5p1:int&gt;&lt;d5p1:int&gt;-840583234&lt;/d5p1:int&gt;&lt;d5p1:int&gt;-22557786&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ArrayOfParagraphIdIQ&gt;&lt;/PositionedParagraphId&gt;&lt;Term&gt;469294195&lt;/Term&gt;&lt;ParentTerm&gt;-1439758378&lt;/ParentTerm&gt;&lt;/TermsDefinedInconsistentFormatting&gt;&lt;/w:wordDocument&gt;</ReviewedTerms>
</file>

<file path=customXml/item61.xml><?xml version="1.0" encoding="utf-8"?>
<ReviewedTerms xmlns="Microsystems.TermsUsedNotDefined.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xml:space="preserve"&gt;&lt;TermsUsedNotDefined&gt;&lt;Id&gt;c1580175-eef0-4dd8-8514-4648b71e5645&lt;/Id&gt;&lt;PositionedParagraphId&gt;&lt;?xml version="1.0" encoding="utf-16"?&gt;&lt;ArrayOfParagraphIdIQ xmlns:i="http://www.w3.org/2001/XMLSchema-instance" xmlns="http://schemas.datacontract.org/2004/07/Microsystems.IQ.Build"&gt;&lt;ParagraphIdIQ&gt;&lt;P_RunsHash xmlns:d3p1="http://schemas.datacontract.org/2004/07/System"&gt;&lt;d3p1:m_Item1&gt;-303131713&lt;/d3p1:m_Item1&gt;&lt;d3p1:m_Item2&gt;&lt;d3p1:m_Item1 xmlns:d5p1="http://schemas.microsoft.com/2003/10/Serialization/Arrays"&gt;&lt;d5p1:int&gt;-1741356280&lt;/d5p1:int&gt;&lt;d5p1:int&gt;800291465&lt;/d5p1:int&gt;&lt;d5p1:int&gt;-839338047&lt;/d5p1:int&gt;&lt;d5p1:int&gt;2020569911&lt;/d5p1:int&gt;&lt;d5p1:int&gt;2037252898&lt;/d5p1:int&gt;&lt;d5p1:int&gt;1456079059&lt;/d5p1:int&gt;&lt;d5p1:int&gt;-840648767&lt;/d5p1:int&gt;&lt;d5p1:int&gt;1700446557&lt;/d5p1:int&gt;&lt;d5p1:int&gt;-1718414246&lt;/d5p1:int&gt;&lt;d5p1:int&gt;-1836586422&lt;/d5p1:int&gt;&lt;d5p1:int&gt;1184612720&lt;/d5p1:int&gt;&lt;d5p1:int&gt;-839338047&lt;/d5p1:int&gt;&lt;d5p1:int&gt;-1694236580&lt;/d5p1:int&gt;&lt;d5p1:int&gt;717170147&lt;/d5p1:int&gt;&lt;d5p1:int&gt;752318982&lt;/d5p1:int&gt;&lt;d5p1:int&gt;1158261317&lt;/d5p1:int&gt;&lt;d5p1:int&gt;-838748226&lt;/d5p1:int&gt;&lt;d5p1:int&gt;1700446557&lt;/d5p1:int&gt;&lt;d5p1:int&gt;-1718414246&lt;/d5p1:int&gt;&lt;d5p1:int&gt;-1762385362&lt;/d5p1:int&gt;&lt;d5p1:int&gt;289036753&lt;/d5p1:int&gt;&lt;d5p1:int&gt;-840190004&lt;/d5p1:int&gt;&lt;d5p1:int&gt;-1200094068&lt;/d5p1:int&gt;&lt;d5p1:int&gt;226549770&lt;/d5p1:int&gt;&lt;d5p1:int&gt;-838354981&lt;/d5p1:int&gt;&lt;d5p1:int&gt;-839338047&lt;/d5p1:int&gt;&lt;d5p1:int&gt;1700446557&lt;/d5p1:int&gt;&lt;d5p1:int&gt;2037252898&lt;/d5p1:int&gt;&lt;d5p1:int&gt;-2126353013&lt;/d5p1:int&gt;&lt;d5p1:int&gt;1450979880&lt;/d5p1:int&gt;&lt;d5p1:int&gt;-1324006566&lt;/d5p1:int&gt;&lt;d5p1:int&gt;1700446557&lt;/d5p1:int&gt;&lt;d5p1:int&gt;2017658149&lt;/d5p1:int&gt;&lt;d5p1:int&gt;-1552177916&lt;/d5p1:int&gt;&lt;d5p1:int&gt;1207103702&lt;/d5p1:int&gt;&lt;d5p1:int&gt;-840648767&lt;/d5p1:int&gt;&lt;d5p1:int&gt;1700446557&lt;/d5p1:int&gt;&lt;d5p1:int&gt;-1716571037&lt;/d5p1:int&gt;&lt;d5p1:int&gt;-1028830027&lt;/d5p1:int&gt;&lt;d5p1:int&gt;-1324006566&lt;/d5p1:int&gt;&lt;d5p1:int&gt;426776970&lt;/d5p1:int&gt;&lt;d5p1:int&gt;-840124473&lt;/d5p1:int&gt;&lt;d5p1:int&gt;1587587558&lt;/d5p1:int&gt;&lt;d5p1:int&gt;1158261317&lt;/d5p1:int&gt;&lt;d5p1:int&gt;-2126123669&lt;/d5p1:int&gt;&lt;d5p1:int&gt;1390811594&lt;/d5p1:int&gt;&lt;d5p1:int&gt;1700446557&lt;/d5p1:int&gt;&lt;d5p1:int&gt;2037252898&lt;/d5p1:int&gt;&lt;d5p1:int&gt;-840190004&lt;/d5p1:int&gt;&lt;d5p1:int&gt;-366434638&lt;/d5p1:int&gt;&lt;d5p1:int&gt;1476318597&lt;/d5p1:int&gt;&lt;d5p1:int&gt;-838748226&lt;/d5p1:int&gt;&lt;d5p1:int&gt;1700446557&lt;/d5p1:int&gt;&lt;d5p1:int&gt;-1716571037&lt;/d5p1:int&gt;&lt;d5p1:int&gt;-1028830027&lt;/d5p1:int&gt;&lt;d5p1:int&gt;1700446557&lt;/d5p1:int&gt;&lt;d5p1:int&gt;1297234665&lt;/d5p1:int&gt;&lt;d5p1:int&gt;1610810127&lt;/d5p1:int&gt;&lt;d5p1:int&gt;1538554853&lt;/d5p1:int&gt;&lt;d5p1:int&gt;-180464642&lt;/d5p1:int&gt;&lt;d5p1:int&gt;797640553&lt;/d5p1:int&gt;&lt;d5p1:int&gt;1700446557&lt;/d5p1:int&gt;&lt;d5p1:int&gt;2037252898&lt;/d5p1:int&gt;&lt;d5p1:int&gt;-2126353013&lt;/d5p1:int&gt;&lt;d5p1:int&gt;1450979880&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-571193975&lt;/Term&gt;&lt;ParentTerm&gt;67432704&lt;/ParentTerm&gt;&lt;/TermsUsedNotDefined&gt;&lt;/w:wordDocument&gt;</ReviewedTerms>
</file>

<file path=customXml/item62.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xml:space="preserve"&gt;&lt;TermsDefinedInconsistentFormatting&gt;&lt;Id&gt;19aad885-814d-4634-a762-62e740818d63&lt;/Id&gt;&lt;PositionedParagraphId&gt;&lt;?xml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xmlns:d3p1="http://schemas.datacontract.org/2004/07/System"&gt;&lt;d3p1:m_Item1&gt;1528686286&lt;/d3p1:m_Item1&gt;&lt;d3p1:m_Item2&gt;&lt;d3p1:m_Item1 xmlns:d5p1="http://schemas.microsoft.com/2003/10/Serialization/Arrays"&gt;&lt;d5p1:int&gt;1700446589&lt;/d5p1:int&gt;&lt;d5p1:int&gt;-1716571037&lt;/d5p1:int&gt;&lt;d5p1:int&gt;-1694433184&lt;/d5p1:int&gt;&lt;d5p1:int&gt;-839469121&lt;/d5p1:int&gt;&lt;d5p1:int&gt;-174551438&lt;/d5p1:int&gt;&lt;d5p1:int&gt;1943625862&lt;/d5p1:int&gt;&lt;d5p1:int&gt;1606954541&lt;/d5p1:int&gt;&lt;d5p1:int&gt;-1097084382&lt;/d5p1:int&gt;&lt;d5p1:int&gt;-840190004&lt;/d5p1:int&gt;&lt;d5p1:int&gt;-491448789&lt;/d5p1:int&gt;&lt;d5p1:int&gt;-1862562185&lt;/d5p1:int&gt;&lt;d5p1:int&gt;792135259&lt;/d5p1:int&gt;&lt;d5p1:int&gt;-2096516899&lt;/d5p1:int&gt;&lt;d5p1:int&gt;-1028830027&lt;/d5p1:int&gt;&lt;d5p1:int&gt;-839338047&lt;/d5p1:int&gt;&lt;d5p1:int&gt;2037252866&lt;/d5p1:int&gt;&lt;d5p1:int&gt;-1028830027&lt;/d5p1:int&gt;&lt;d5p1:int&gt;786934084&lt;/d5p1:int&gt;&lt;d5p1:int&gt;-1921664008&lt;/d5p1:int&gt;&lt;d5p1:int&gt;1700446557&lt;/d5p1:int&gt;&lt;d5p1:int&gt;1297234665&lt;/d5p1:int&gt;&lt;d5p1:int&gt;2017658149&lt;/d5p1:int&gt;&lt;d5p1:int&gt;-840190004&lt;/d5p1:int&gt;&lt;d5p1:int&gt;-1183383288&lt;/d5p1:int&gt;&lt;d5p1:int&gt;-405350360&lt;/d5p1:int&gt;&lt;d5p1:int&gt;792135259&lt;/d5p1:int&gt;&lt;d5p1:int&gt;-2096516899&lt;/d5p1:int&gt;&lt;d5p1:int&gt;-1028830027&lt;/d5p1:int&gt;&lt;d5p1:int&gt;-839338047&lt;/d5p1:int&gt;&lt;d5p1:int&gt;2037252866&lt;/d5p1:int&gt;&lt;d5p1:int&gt;-803672335&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-964488360&lt;/Term&gt;&lt;ParentTerm&gt;2620942&lt;/ParentTerm&gt;&lt;/TermsDefinedInconsistentFormatting&gt;&lt;/w:wordDocument&gt;</ReviewedTerms>
</file>

<file path=customXml/item63.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xml:space="preserve"&gt;&lt;TermsDefinedInconsistentFormatting&gt;&lt;Id&gt;0af0c150-cf76-4783-8ac2-9314ac3ffff8&lt;/Id&gt;&lt;PositionedParagraphId&gt;&lt;?xml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0&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xmlns:d3p1="http://schemas.datacontract.org/2004/07/System"&gt;&lt;d3p1:m_Item1&gt;633281260&lt;/d3p1:m_Item1&gt;&lt;d3p1:m_Item2&gt;&lt;d3p1:m_Item1 xmlns:d5p1="http://schemas.microsoft.com/2003/10/Serialization/Arrays"&gt;&lt;d5p1:int&gt;729251597&lt;/d5p1:int&gt;&lt;d5p1:int&gt;1700446557&lt;/d5p1:int&gt;&lt;d5p1:int&gt;1297234665&lt;/d5p1:int&gt;&lt;d5p1:int&gt;-719479317&lt;/d5p1:int&gt;&lt;d5p1:int&gt;-840124481&lt;/d5p1:int&gt;&lt;d5p1:int&gt;231081015&lt;/d5p1:int&gt;&lt;d5p1:int&gt;-1028830027&lt;/d5p1:int&gt;&lt;d5p1:int&gt;63249573&lt;/d5p1:int&gt;&lt;d5p1:int&gt;-755466328&lt;/d5p1:int&gt;&lt;d5p1:int&gt;-840190004&lt;/d5p1:int&gt;&lt;d5p1:int&gt;-1716571037&lt;/d5p1:int&gt;&lt;d5p1:int&gt;-840124473&lt;/d5p1:int&gt;&lt;d5p1:int&gt;930882207&lt;/d5p1:int&gt;&lt;d5p1:int&gt;1610810127&lt;/d5p1:int&gt;&lt;d5p1:int&gt;1178749465&lt;/d5p1:int&gt;&lt;d5p1:int&gt;1534769276&lt;/d5p1:int&gt;&lt;d5p1:int&gt;-842352755&lt;/d5p1:int&gt;&lt;d5p1:int&gt;-1716571037&lt;/d5p1:int&gt;&lt;d5p1:int&gt;786934084&lt;/d5p1:int&gt;&lt;d5p1:int&gt;436190446&lt;/d5p1:int&gt;&lt;d5p1:int&gt;1232840345&lt;/d5p1:int&gt;&lt;d5p1:int&gt;-842352759&lt;/d5p1:int&gt;&lt;d5p1:int&gt;1198369682&lt;/d5p1:int&gt;&lt;d5p1:int&gt;465698937&lt;/d5p1:int&gt;&lt;d5p1:int&gt;67877709&lt;/d5p1:int&gt;&lt;d5p1:int&gt;-1108670489&lt;/d5p1:int&gt;&lt;d5p1:int&gt;-839469113&lt;/d5p1:int&gt;&lt;d5p1:int&gt;-1741356280&lt;/d5p1:int&gt;&lt;d5p1:int&gt;1033709708&lt;/d5p1:int&gt;&lt;d5p1:int&gt;1700446557&lt;/d5p1:int&gt;&lt;d5p1:int&gt;-1694433191&lt;/d5p1:int&gt;&lt;d5p1:int&gt;-840648767&lt;/d5p1:int&gt;&lt;d5p1:int&gt;-299479352&lt;/d5p1:int&gt;&lt;d5p1:int&gt;-2114311744&lt;/d5p1:int&gt;&lt;d5p1:int&gt;-269839072&lt;/d5p1:int&gt;&lt;d5p1:int&gt;-839338047&lt;/d5p1:int&gt;&lt;d5p1:int&gt;-1741356280&lt;/d5p1:int&gt;&lt;d5p1:int&gt;-803672335&lt;/d5p1:int&gt;&lt;d5p1:int&gt;231081015&lt;/d5p1:int&gt;&lt;d5p1:int&gt;-1028830027&lt;/d5p1:int&gt;&lt;d5p1:int&gt;63249573&lt;/d5p1:int&gt;&lt;d5p1:int&gt;-755466328&lt;/d5p1:int&gt;&lt;d5p1:int&gt;-839403577&lt;/d5p1:int&gt;&lt;d5p1:int&gt;-1566023270&lt;/d5p1:int&gt;&lt;d5p1:int&gt;-1028830027&lt;/d5p1:int&gt;&lt;d5p1:int&gt;1657779241&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505034982&lt;/Term&gt;&lt;ParentTerm&gt;-1872639189&lt;/ParentTerm&gt;&lt;/TermsDefinedInconsistentFormatting&gt;&lt;/w:wordDocument&gt;</ReviewedTerms>
</file>

<file path=customXml/item64.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xml:space="preserve"&gt;&lt;TermsDefinedInconsistentFormatting&gt;&lt;Id&gt;eea34a50-527b-4ca7-b75b-43c16ce6808b&lt;/Id&gt;&lt;PositionedParagraphId&gt;&lt;?xml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0&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xmlns:d3p1="http://schemas.datacontract.org/2004/07/System"&gt;&lt;d3p1:m_Item1&gt;-2137571480&lt;/d3p1:m_Item1&gt;&lt;d3p1:m_Item2&gt;&lt;d3p1:m_Item1 xmlns:d5p1="http://schemas.microsoft.com/2003/10/Serialization/Arrays"&gt;&lt;d5p1:int&gt;-1716571037&lt;/d5p1:int&gt;&lt;d5p1:int&gt;411238890&lt;/d5p1:int&gt;&lt;d5p1:int&gt;-840190004&lt;/d5p1:int&gt;&lt;d5p1:int&gt;-1694433171&lt;/d5p1:int&gt;&lt;d5p1:int&gt;-1694236580&lt;/d5p1:int&gt;&lt;d5p1:int&gt;231081015&lt;/d5p1:int&gt;&lt;d5p1:int&gt;-457625694&lt;/d5p1:int&gt;&lt;d5p1:int&gt;2097574528&lt;/d5p1:int&gt;&lt;d5p1:int&gt;-838748226&lt;/d5p1:int&gt;&lt;d5p1:int&gt;1700446557&lt;/d5p1:int&gt;&lt;d5p1:int&gt;1297234665&lt;/d5p1:int&gt;&lt;d5p1:int&gt;436190446&lt;/d5p1:int&gt;&lt;d5p1:int&gt;-843401331&lt;/d5p1:int&gt;&lt;d5p1:int&gt;465698905&lt;/d5p1:int&gt;&lt;d5p1:int&gt;-1452661750&lt;/d5p1:int&gt;&lt;d5p1:int&gt;1700446557&lt;/d5p1:int&gt;&lt;d5p1:int&gt;-1920740948&lt;/d5p1:int&gt;&lt;d5p1:int&gt;1198369682&lt;/d5p1:int&gt;&lt;d5p1:int&gt;-1694433159&lt;/d5p1:int&gt;&lt;d5p1:int&gt;67877709&lt;/d5p1:int&gt;&lt;d5p1:int&gt;-299479352&lt;/d5p1:int&gt;&lt;d5p1:int&gt;-838748226&lt;/d5p1:int&gt;&lt;d5p1:int&gt;1700446557&lt;/d5p1:int&gt;&lt;d5p1:int&gt;-1716571037&lt;/d5p1:int&gt;&lt;d5p1:int&gt;-1028830027&lt;/d5p1:int&gt;&lt;d5p1:int&gt;-1452661750&lt;/d5p1:int&gt;&lt;d5p1:int&gt;-1920353285&lt;/d5p1:int&gt;&lt;d5p1:int&gt;-1539111511&lt;/d5p1:int&gt;&lt;d5p1:int&gt;1700446557&lt;/d5p1:int&gt;&lt;d5p1:int&gt;1297234665&lt;/d5p1:int&gt;&lt;d5p1:int&gt;-840190004&lt;/d5p1:int&gt;&lt;d5p1:int&gt;1700446557&lt;/d5p1:int&gt;&lt;d5p1:int&gt;-1716571037&lt;/d5p1:int&gt;&lt;d5p1:int&gt;-840648767&lt;/d5p1:int&gt;&lt;d5p1:int&gt;-405350360&lt;/d5p1:int&gt;&lt;d5p1:int&gt;-1724072857&lt;/d5p1:int&gt;&lt;d5p1:int&gt;-840190004&lt;/d5p1:int&gt;&lt;d5p1:int&gt;-1694433171&lt;/d5p1:int&gt;&lt;d5p1:int&gt;-184943064&lt;/d5p1:int&gt;&lt;d5p1:int&gt;-839403577&lt;/d5p1:int&gt;&lt;d5p1:int&gt;-1741356280&lt;/d5p1:int&gt;&lt;d5p1:int&gt;596530244&lt;/d5p1:int&gt;&lt;d5p1:int&gt;-838748226&lt;/d5p1:int&gt;&lt;d5p1:int&gt;1700446557&lt;/d5p1:int&gt;&lt;d5p1:int&gt;-1716571037&lt;/d5p1:int&gt;&lt;d5p1:int&gt;-840190004&lt;/d5p1:int&gt;&lt;d5p1:int&gt;1700446557&lt;/d5p1:int&gt;&lt;d5p1:int&gt;1297234665&lt;/d5p1:int&gt;&lt;d5p1:int&gt;436190446&lt;/d5p1:int&gt;&lt;d5p1:int&gt;-843663473&lt;/d5p1:int&gt;&lt;d5p1:int&gt;465698905&lt;/d5p1:int&gt;&lt;d5p1:int&gt;-840648767&lt;/d5p1:int&gt;&lt;d5p1:int&gt;-299479352&lt;/d5p1:int&gt;&lt;d5p1:int&gt;-840648767&lt;/d5p1:int&gt;&lt;d5p1:int&gt;-405350360&lt;/d5p1:int&gt;&lt;d5p1:int&gt;-1920353285&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1922043153&lt;/Term&gt;&lt;ParentTerm&gt;-1872639189&lt;/ParentTerm&gt;&lt;/TermsDefinedInconsistentFormatting&gt;&lt;/w:wordDocument&gt;</ReviewedTerms>
</file>

<file path=customXml/item65.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xml:space="preserve"&gt;&lt;TermsDefinedInconsistentFormatting&gt;&lt;Id&gt;19ee5991-2ba0-4590-9617-582d3ba78638&lt;/Id&gt;&lt;PositionedParagraphId&gt;&lt;?xml version="1.0" encoding="utf-16"?&gt;&lt;ArrayOfParagraphIdIQ xmlns:i="http://www.w3.org/2001/XMLSchema-instance" xmlns="http://schemas.datacontract.org/2004/07/Microsystems.IQ.Build"&gt;&lt;ParagraphIdIQ&gt;&lt;P_RunsHash xmlns:d3p1="http://schemas.datacontract.org/2004/07/System"&gt;&lt;d3p1:m_Item1&gt;223102482&lt;/d3p1:m_Item1&gt;&lt;d3p1:m_Item2&gt;&lt;d3p1:m_Item1 xmlns:d5p1="http://schemas.microsoft.com/2003/10/Serialization/Arrays"&gt;&lt;d5p1:int&gt;1578350297&lt;/d5p1:int&gt;&lt;d5p1:int&gt;-1419395687&lt;/d5p1:int&gt;&lt;d5p1:int&gt;-839403577&lt;/d5p1:int&gt;&lt;d5p1:int&gt;1985039545&lt;/d5p1:int&gt;&lt;d5p1:int&gt;-840124479&lt;/d5p1:int&gt;&lt;d5p1:int&gt;1700446557&lt;/d5p1:int&gt;&lt;d5p1:int&gt;-1694433191&lt;/d5p1:int&gt;&lt;d5p1:int&gt;-840648767&lt;/d5p1:int&gt;&lt;d5p1:int&gt;-843401330&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0&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84605774&lt;/Term&gt;&lt;ParentTerm&gt;-1872639189&lt;/ParentTerm&gt;&lt;/TermsDefinedInconsistentFormatting&gt;&lt;/w:wordDocument&gt;</ReviewedTerms>
</file>

<file path=customXml/item66.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xml:space="preserve"&gt;&lt;TermsDefinedInconsistentFormatting&gt;&lt;Id&gt;77292d2e-76b1-4590-b6b4-af6cf96612c8&lt;/Id&gt;&lt;PositionedParagraphId&gt;&lt;?xml version="1.0" encoding="utf-16"?&gt;&lt;ArrayOfParagraphIdIQ xmlns:i="http://www.w3.org/2001/XMLSchema-instance" xmlns="http://schemas.datacontract.org/2004/07/Microsystems.IQ.Build"&gt;&lt;ParagraphIdIQ&gt;&lt;P_RunsHash xmlns:d3p1="http://schemas.datacontract.org/2004/07/System"&gt;&lt;d3p1:m_Item1&gt;1276044436&lt;/d3p1:m_Item1&gt;&lt;d3p1:m_Item2&gt;&lt;d3p1:m_Item1 xmlns:d5p1="http://schemas.microsoft.com/2003/10/Serialization/Arrays"&gt;&lt;d5p1:int&gt;1700446589&lt;/d5p1:int&gt;&lt;d5p1:int&gt;1297234665&lt;/d5p1:int&gt;&lt;d5p1:int&gt;786934084&lt;/d5p1:int&gt;&lt;d5p1:int&gt;-1741356280&lt;/d5p1:int&gt;&lt;d5p1:int&gt;547735218&lt;/d5p1:int&gt;&lt;d5p1:int&gt;-1694236580&lt;/d5p1:int&gt;&lt;d5p1:int&gt;-1952578413&lt;/d5p1:int&gt;&lt;d5p1:int&gt;18273501&lt;/d5p1:int&gt;&lt;d5p1:int&gt;1810433592&lt;/d5p1:int&gt;&lt;d5p1:int&gt;1297201865&lt;/d5p1:int&gt;&lt;d5p1:int&gt;2068866821&lt;/d5p1:int&gt;&lt;d5p1:int&gt;-1597212270&lt;/d5p1:int&gt;&lt;d5p1:int&gt;-839338047&lt;/d5p1:int&gt;&lt;d5p1:int&gt;1867359584&lt;/d5p1:int&gt;&lt;d5p1:int&gt;-898475304&lt;/d5p1:int&gt;&lt;d5p1:int&gt;-839338047&lt;/d5p1:int&gt;&lt;d5p1:int&gt;-1862562185&lt;/d5p1:int&gt;&lt;d5p1:int&gt;-1952578413&lt;/d5p1:int&gt;&lt;d5p1:int&gt;18273501&lt;/d5p1:int&gt;&lt;d5p1:int&gt;1240007668&lt;/d5p1:int&gt;&lt;d5p1:int&gt;-1694433184&lt;/d5p1:int&gt;&lt;d5p1:int&gt;554537085&lt;/d5p1:int&gt;&lt;d5p1:int&gt;-1028830027&lt;/d5p1:int&gt;&lt;d5p1:int&gt;-839338047&lt;/d5p1:int&gt;&lt;d5p1:int&gt;-1859589052&lt;/d5p1:int&gt;&lt;d5p1:int&gt;-1945399197&lt;/d5p1:int&gt;&lt;d5p1:int&gt;-840190004&lt;/d5p1:int&gt;&lt;d5p1:int&gt;2037252898&lt;/d5p1:int&gt;&lt;d5p1:int&gt;-2102430323&lt;/d5p1:int&gt;&lt;d5p1:int&gt;-1324006566&lt;/d5p1:int&gt;&lt;d5p1:int&gt;1700446557&lt;/d5p1:int&gt;&lt;d5p1:int&gt;2017658149&lt;/d5p1:int&gt;&lt;d5p1:int&gt;-1552177916&lt;/d5p1:int&gt;&lt;d5p1:int&gt;1207103702&lt;/d5p1:int&gt;&lt;d5p1:int&gt;-840648767&lt;/d5p1:int&gt;&lt;d5p1:int&gt;1700446557&lt;/d5p1:int&gt;&lt;d5p1:int&gt;-1716571037&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ArrayOfParagraphIdIQ&gt;&lt;/PositionedParagraphId&gt;&lt;Term&gt;1479640665&lt;/Term&gt;&lt;ParentTerm&gt;-605875161&lt;/ParentTerm&gt;&lt;/TermsDefinedInconsistentFormatting&gt;&lt;/w:wordDocument&gt;</ReviewedTerms>
</file>

<file path=customXml/item67.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xml:space="preserve"&gt;&lt;TermsDefinedInconsistentFormatting&gt;&lt;Id&gt;d2d1e770-d115-4a40-ad61-38e0a0e79c19&lt;/Id&gt;&lt;PositionedParagraphId&gt;&lt;?xml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xmlns:d3p1="http://schemas.datacontract.org/2004/07/System"&gt;&lt;d3p1:m_Item1&gt;1891886402&lt;/d3p1:m_Item1&gt;&lt;d3p1:m_Item2&gt;&lt;d3p1:m_Item1 xmlns:d5p1="http://schemas.microsoft.com/2003/10/Serialization/Arrays"&gt;&lt;d5p1:int&gt;-840648729&lt;/d5p1:int&gt;&lt;d5p1:int&gt;1700446557&lt;/d5p1:int&gt;&lt;d5p1:int&gt;-1716571037&lt;/d5p1:int&gt;&lt;d5p1:int&gt;372502742&lt;/d5p1:int&gt;&lt;d5p1:int&gt;-840190004&lt;/d5p1:int&gt;&lt;d5p1:int&gt;1700446557&lt;/d5p1:int&gt;&lt;d5p1:int&gt;-1150713952&lt;/d5p1:int&gt;&lt;d5p1:int&gt;-840648767&lt;/d5p1:int&gt;&lt;d5p1:int&gt;-1694236580&lt;/d5p1:int&gt;&lt;d5p1:int&gt;-2102430323&lt;/d5p1:int&gt;&lt;d5p1:int&gt;797640553&lt;/d5p1:int&gt;&lt;d5p1:int&gt;1534769276&lt;/d5p1:int&gt;&lt;d5p1:int&gt;-58441624&lt;/d5p1:int&gt;&lt;d5p1:int&gt;1700446557&lt;/d5p1:int&gt;&lt;d5p1:int&gt;1297234665&lt;/d5p1:int&gt;&lt;d5p1:int&gt;786934084&lt;/d5p1:int&gt;&lt;d5p1:int&gt;-1740700906&lt;/d5p1:int&gt;&lt;d5p1:int&gt;-840124473&lt;/d5p1:int&gt;&lt;d5p1:int&gt;1587587558&lt;/d5p1:int&gt;&lt;d5p1:int&gt;-840124473&lt;/d5p1:int&gt;&lt;d5p1:int&gt;369677630&lt;/d5p1:int&gt;&lt;d5p1:int&gt;1610810127&lt;/d5p1:int&gt;&lt;d5p1:int&gt;-1694236580&lt;/d5p1:int&gt;&lt;d5p1:int&gt;-2102430323&lt;/d5p1:int&gt;&lt;d5p1:int&gt;954959390&lt;/d5p1:int&gt;&lt;d5p1:int&gt;-180464642&lt;/d5p1:int&gt;&lt;d5p1:int&gt;1240007668&lt;/d5p1:int&gt;&lt;d5p1:int&gt;1700839760&lt;/d5p1:int&gt;&lt;d5p1:int&gt;-839469121&lt;/d5p1:int&gt;&lt;d5p1:int&gt;331851891&lt;/d5p1:int&gt;&lt;d5p1:int&gt;343982758&lt;/d5p1:int&gt;&lt;d5p1:int&gt;-840190004&lt;/d5p1:int&gt;&lt;d5p1:int&gt;1700446557&lt;/d5p1:int&gt;&lt;d5p1:int&gt;-180464642&lt;/d5p1:int&gt;&lt;d5p1:int&gt;1237389892&lt;/d5p1:int&gt;&lt;d5p1:int&gt;-840124479&lt;/d5p1:int&gt;&lt;d5p1:int&gt;1700446557&lt;/d5p1:int&gt;&lt;d5p1:int&gt;1297234665&lt;/d5p1:int&gt;&lt;d5p1:int&gt;289036753&lt;/d5p1:int&gt;&lt;d5p1:int&gt;-840190004&lt;/d5p1:int&gt;&lt;d5p1:int&gt;1178749465&lt;/d5p1:int&gt;&lt;d5p1:int&gt;1534769276&lt;/d5p1:int&gt;&lt;d5p1:int&gt;-1624525565&lt;/d5p1:int&gt;&lt;d5p1:int&gt;-1028830027&lt;/d5p1:int&gt;&lt;d5p1:int&gt;1534769276&lt;/d5p1:int&gt;&lt;d5p1:int&gt;-843401329&lt;/d5p1:int&gt;&lt;d5p1:int&gt;-1462902510&lt;/d5p1:int&gt;&lt;d5p1:int&gt;-1394266293&lt;/d5p1:int&gt;&lt;d5p1:int&gt;1810433592&lt;/d5p1:int&gt;&lt;d5p1:int&gt;-180464642&lt;/d5p1:int&gt;&lt;d5p1:int&gt;1240007668&lt;/d5p1:int&gt;&lt;d5p1:int&gt;-491448789&lt;/d5p1:int&gt;&lt;d5p1:int&gt;-219223307&lt;/d5p1:int&gt;&lt;d5p1:int&gt;2128406984&lt;/d5p1:int&gt;&lt;d5p1:int&gt;-1539111511&lt;/d5p1:int&gt;&lt;d5p1:int&gt;1700446557&lt;/d5p1:int&gt;&lt;d5p1:int&gt;-2102430323&lt;/d5p1:int&gt;&lt;d5p1:int&gt;-803672335&lt;/d5p1:int&gt;&lt;d5p1:int&gt;1700446557&lt;/d5p1:int&gt;&lt;d5p1:int&gt;-65957991&lt;/d5p1:int&gt;&lt;d5p1:int&gt;318798589&lt;/d5p1:int&gt;&lt;d5p1:int&gt;1700446557&lt;/d5p1:int&gt;&lt;d5p1:int&gt;1959550521&lt;/d5p1:int&gt;&lt;d5p1:int&gt;-840648767&lt;/d5p1:int&gt;&lt;d5p1:int&gt;1700446557&lt;/d5p1:int&gt;&lt;d5p1:int&gt;2037252898&lt;/d5p1:int&gt;&lt;d5p1:int&gt;-2126353013&lt;/d5p1:int&gt;&lt;d5p1:int&gt;1450979880&lt;/d5p1:int&gt;&lt;d5p1:int&gt;1700446589&lt;/d5p1:int&gt;&lt;d5p1:int&gt;1297234665&lt;/d5p1:int&gt;&lt;d5p1:int&gt;786934084&lt;/d5p1:int&gt;&lt;d5p1:int&gt;-840583234&lt;/d5p1:int&gt;&lt;d5p1:int&gt;-360470421&lt;/d5p1:int&gt;&lt;d5p1:int&gt;-840190004&lt;/d5p1:int&gt;&lt;d5p1:int&gt;1700446557&lt;/d5p1:int&gt;&lt;d5p1:int&gt;-1716571037&lt;/d5p1:int&gt;&lt;d5p1:int&gt;1390811594&lt;/d5p1:int&gt;&lt;d5p1:int&gt;-1694236580&lt;/d5p1:int&gt;&lt;d5p1:int&gt;-1724072857&lt;/d5p1:int&gt;&lt;d5p1:int&gt;-840648767&lt;/d5p1:int&gt;&lt;d5p1:int&gt;-1694236580&lt;/d5p1:int&gt;&lt;d5p1:int&gt;-405350360&lt;/d5p1:int&gt;&lt;d5p1:int&gt;-2102430323&lt;/d5p1:int&gt;&lt;d5p1:int&gt;-840190004&lt;/d5p1:int&gt;&lt;d5p1:int&gt;736482568&lt;/d5p1:int&gt;&lt;d5p1:int&gt;1610810127&lt;/d5p1:int&gt;&lt;d5p1:int&gt;-405350360&lt;/d5p1:int&gt;&lt;d5p1:int&gt;343982758&lt;/d5p1:int&gt;&lt;d5p1:int&gt;2037252866&lt;/d5p1:int&gt;&lt;d5p1:int&gt;-2126123669&lt;/d5p1:int&gt;&lt;d5p1:int&gt;-180464642&lt;/d5p1:int&gt;&lt;d5p1:int&gt;1810433592&lt;/d5p1:int&gt;&lt;d5p1:int&gt;729250605&lt;/d5p1:int&gt;&lt;d5p1:int&gt;1700446557&lt;/d5p1:int&gt;&lt;d5p1:int&gt;1297234665&lt;/d5p1:int&gt;&lt;d5p1:int&gt;-839403577&lt;/d5p1:int&gt;&lt;d5p1:int&gt;-840124473&lt;/d5p1:int&gt;&lt;d5p1:int&gt;27949506&lt;/d5p1:int&gt;&lt;d5p1:int&gt;-840648767&lt;/d5p1:int&gt;&lt;d5p1:int&gt;-174551438&lt;/d5p1:int&gt;&lt;d5p1:int&gt;1945656818&lt;/d5p1:int&gt;&lt;d5p1:int&gt;-840190004&lt;/d5p1:int&gt;&lt;d5p1:int&gt;-1740700906&lt;/d5p1:int&gt;&lt;d5p1:int&gt;-405350360&lt;/d5p1:int&gt;&lt;d5p1:int&gt;-180464642&lt;/d5p1:int&gt;&lt;d5p1:int&gt;-840124473&lt;/d5p1:int&gt;&lt;d5p1:int&gt;369677630&lt;/d5p1:int&gt;&lt;d5p1:int&gt;1610810127&lt;/d5p1:int&gt;&lt;d5p1:int&gt;1700446557&lt;/d5p1:int&gt;&lt;d5p1:int&gt;-2102430323&lt;/d5p1:int&gt;&lt;/d3p1:m_Item1&gt;&lt;d3p1:m_Item2 xmlns:d5p1="http://schemas.microsoft.com/2003/10/Serialization/Arrays" /&gt;&lt;/d3p1:m_Item2&gt;&lt;/P_RunsHash&gt;&lt;P_StoryType&gt;Main&lt;/P_StoryType&gt;&lt;PositionInParagraph&gt;1&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-861066816&lt;/Term&gt;&lt;ParentTerm&gt;-921250684&lt;/ParentTerm&gt;&lt;/TermsDefinedInconsistentFormatting&gt;&lt;/w:wordDocument&gt;</ReviewedTerms>
</file>

<file path=customXml/item68.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xml:space="preserve"&gt;&lt;TermsDefinedInconsistentFormatting&gt;&lt;Id&gt;8863f221-e1f9-49d7-88f8-d1915034a352&lt;/Id&gt;&lt;PositionedParagraphId&gt;&lt;?xml version="1.0" encoding="utf-16"?&gt;&lt;ArrayOfParagraphIdIQ xmlns:i="http://www.w3.org/2001/XMLSchema-instance" xmlns="http://schemas.datacontract.org/2004/07/Microsystems.IQ.Build"&gt;&lt;ParagraphIdIQ&gt;&lt;P_RunsHash xmlns:d3p1="http://schemas.datacontract.org/2004/07/System"&gt;&lt;d3p1:m_Item1&gt;30524289&lt;/d3p1:m_Item1&gt;&lt;d3p1:m_Item2&gt;&lt;d3p1:m_Item1 xmlns:d5p1="http://schemas.microsoft.com/2003/10/Serialization/Arrays"&gt;&lt;d5p1:int&gt;-839338047&lt;/d5p1:int&gt;&lt;d5p1:int&gt;-405350360&lt;/d5p1:int&gt;&lt;d5p1:int&gt;77871726&lt;/d5p1:int&gt;&lt;d5p1:int&gt;1272578818&lt;/d5p1:int&gt;&lt;d5p1:int&gt;-839403585&lt;/d5p1:int&gt;&lt;d5p1:int&gt;-1004470091&lt;/d5p1:int&gt;&lt;d5p1:int&gt;-840124473&lt;/d5p1:int&gt;&lt;d5p1:int&gt;930882207&lt;/d5p1:int&gt;&lt;d5p1:int&gt;1610810127&lt;/d5p1:int&gt;&lt;d5p1:int&gt;1534769276&lt;/d5p1:int&gt;&lt;d5p1:int&gt;-843663473&lt;/d5p1:int&gt;&lt;d5p1:int&gt;-840648767&lt;/d5p1:int&gt;&lt;d5p1:int&gt;1700446557&lt;/d5p1:int&gt;&lt;d5p1:int&gt;1540110492&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-890355553&lt;/Term&gt;&lt;ParentTerm&gt;-921250684&lt;/ParentTerm&gt;&lt;/TermsDefinedInconsistentFormatting&gt;&lt;/w:wordDocument&gt;</ReviewedTerms>
</file>

<file path=customXml/item69.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xml:space="preserve"&gt;&lt;TermsDefinedInconsistentFormatting&gt;&lt;Id&gt;b8fbcab1-1826-4d85-9f98-66467759da75&lt;/Id&gt;&lt;PositionedParagraphId&gt;&lt;?xml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0&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xmlns:d3p1="http://schemas.datacontract.org/2004/07/System"&gt;&lt;d3p1:m_Item1&gt;-274063368&lt;/d3p1:m_Item1&gt;&lt;d3p1:m_Item2&gt;&lt;d3p1:m_Item1 xmlns:d5p1="http://schemas.microsoft.com/2003/10/Serialization/Arrays"&gt;&lt;d5p1:int&gt;1445534219&lt;/d5p1:int&gt;&lt;d5p1:int&gt;-1716571037&lt;/d5p1:int&gt;&lt;d5p1:int&gt;612140283&lt;/d5p1:int&gt;&lt;d5p1:int&gt;1700446557&lt;/d5p1:int&gt;&lt;d5p1:int&gt;63249573&lt;/d5p1:int&gt;&lt;d5p1:int&gt;-755466328&lt;/d5p1:int&gt;&lt;d5p1:int&gt;-839403585&lt;/d5p1:int&gt;&lt;d5p1:int&gt;-840124481&lt;/d5p1:int&gt;&lt;d5p1:int&gt;2098613460&lt;/d5p1:int&gt;&lt;d5p1:int&gt;-1789381629&lt;/d5p1:int&gt;&lt;d5p1:int&gt;-840648767&lt;/d5p1:int&gt;&lt;d5p1:int&gt;1700446557&lt;/d5p1:int&gt;&lt;d5p1:int&gt;1876247433&lt;/d5p1:int&gt;&lt;d5p1:int&gt;1445533227&lt;/d5p1:int&gt;&lt;d5p1:int&gt;1700446557&lt;/d5p1:int&gt;&lt;d5p1:int&gt;1876247433&lt;/d5p1:int&gt;&lt;d5p1:int&gt;-1859589052&lt;/d5p1:int&gt;&lt;d5p1:int&gt;-390610609&lt;/d5p1:int&gt;&lt;d5p1:int&gt;-457625694&lt;/d5p1:int&gt;&lt;d5p1:int&gt;-1495663159&lt;/d5p1:int&gt;&lt;d5p1:int&gt;-840124473&lt;/d5p1:int&gt;&lt;d5p1:int&gt;930882207&lt;/d5p1:int&gt;&lt;d5p1:int&gt;1610810127&lt;/d5p1:int&gt;&lt;d5p1:int&gt;1700446557&lt;/d5p1:int&gt;&lt;d5p1:int&gt;785359320&lt;/d5p1:int&gt;&lt;d5p1:int&gt;-1028830027&lt;/d5p1:int&gt;&lt;d5p1:int&gt;-803672335&lt;/d5p1:int&gt;&lt;d5p1:int&gt;1218905143&lt;/d5p1:int&gt;&lt;d5p1:int&gt;-1859589052&lt;/d5p1:int&gt;&lt;d5p1:int&gt;-390610609&lt;/d5p1:int&gt;&lt;d5p1:int&gt;2097574528&lt;/d5p1:int&gt;&lt;d5p1:int&gt;-840124473&lt;/d5p1:int&gt;&lt;d5p1:int&gt;1700446557&lt;/d5p1:int&gt;&lt;d5p1:int&gt;1046445807&lt;/d5p1:int&gt;&lt;d5p1:int&gt;446157247&lt;/d5p1:int&gt;&lt;d5p1:int&gt;1610810127&lt;/d5p1:int&gt;&lt;d5p1:int&gt;-1384929315&lt;/d5p1:int&gt;&lt;d5p1:int&gt;1046445807&lt;/d5p1:int&gt;&lt;d5p1:int&gt;2006699354&lt;/d5p1:int&gt;&lt;d5p1:int&gt;-2096516899&lt;/d5p1:int&gt;&lt;d5p1:int&gt;1700446557&lt;/d5p1:int&gt;&lt;d5p1:int&gt;-435240597&lt;/d5p1:int&gt;&lt;d5p1:int&gt;1202366439&lt;/d5p1:int&gt;&lt;d5p1:int&gt;-840583234&lt;/d5p1:int&gt;&lt;d5p1:int&gt;596530244&lt;/d5p1:int&gt;&lt;d5p1:int&gt;-840124473&lt;/d5p1:int&gt;&lt;d5p1:int&gt;1999255171&lt;/d5p1:int&gt;&lt;d5p1:int&gt;-82435532&lt;/d5p1:int&gt;&lt;d5p1:int&gt;-838748226&lt;/d5p1:int&gt;&lt;d5p1:int&gt;-1063923069&lt;/d5p1:int&gt;&lt;d5p1:int&gt;408326418&lt;/d5p1:int&gt;&lt;d5p1:int&gt;2020569911&lt;/d5p1:int&gt;&lt;d5p1:int&gt;-1875180787&lt;/d5p1:int&gt;&lt;d5p1:int&gt;1700446557&lt;/d5p1:int&gt;&lt;d5p1:int&gt;-624939918&lt;/d5p1:int&gt;&lt;d5p1:int&gt;1306278270&lt;/d5p1:int&gt;&lt;d5p1:int&gt;408326418&lt;/d5p1:int&gt;&lt;d5p1:int&gt;-1106228017&lt;/d5p1:int&gt;&lt;d5p1:int&gt;436190446&lt;/d5p1:int&gt;&lt;d5p1:int&gt;-843401331&lt;/d5p1:int&gt;&lt;d5p1:int&gt;465698905&lt;/d5p1:int&gt;&lt;d5p1:int&gt;-840648767&lt;/d5p1:int&gt;&lt;d5p1:int&gt;1700446557&lt;/d5p1:int&gt;&lt;d5p1:int&gt;-1920740948&lt;/d5p1:int&gt;&lt;d5p1:int&gt;1198369682&lt;/d5p1:int&gt;&lt;d5p1:int&gt;-1694433159&lt;/d5p1:int&gt;&lt;d5p1:int&gt;-1452661750&lt;/d5p1:int&gt;&lt;d5p1:int&gt;-299479352&lt;/d5p1:int&gt;&lt;d5p1:int&gt;-838748226&lt;/d5p1:int&gt;&lt;d5p1:int&gt;-1716571037&lt;/d5p1:int&gt;&lt;d5p1:int&gt;-840648767&lt;/d5p1:int&gt;&lt;d5p1:int&gt;1700446557&lt;/d5p1:int&gt;&lt;d5p1:int&gt;-481433816&lt;/d5p1:int&gt;&lt;d5p1:int&gt;-1028830027&lt;/d5p1:int&gt;&lt;d5p1:int&gt;2036288368&lt;/d5p1:int&gt;&lt;d5p1:int&gt;2097574528&lt;/d5p1:int&gt;&lt;d5p1:int&gt;231081015&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906885367&lt;/Term&gt;&lt;ParentTerm&gt;-1872639189&lt;/ParentTerm&gt;&lt;/TermsDefinedInconsistentFormatting&gt;&lt;/w:wordDocument&gt;</ReviewedTerms>
</file>

<file path=customXml/item7.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xml:space="preserve"&gt;&lt;TermsDefinedInconsistentFormatting&gt;&lt;Id&gt;f89d2bc0-c14d-44eb-8737-0d9ddcb98690&lt;/Id&gt;&lt;PositionedParagraphId&gt;&lt;?xml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xmlns:d3p1="http://schemas.datacontract.org/2004/07/System"&gt;&lt;d3p1:m_Item1&gt;212974&lt;/d3p1:m_Item1&gt;&lt;d3p1:m_Item2&gt;&lt;d3p1:m_Item1 xmlns:d5p1="http://schemas.microsoft.com/2003/10/Serialization/Arrays"&gt;&lt;d5p1:int&gt;1700446589&lt;/d5p1:int&gt;&lt;d5p1:int&gt;1297234665&lt;/d5p1:int&gt;&lt;d5p1:int&gt;2002995271&lt;/d5p1:int&gt;&lt;d5p1:int&gt;-840190004&lt;/d5p1:int&gt;&lt;d5p1:int&gt;-1100074161&lt;/d5p1:int&gt;&lt;d5p1:int&gt;-842352705&lt;/d5p1:int&gt;&lt;d5p1:int&gt;577015754&lt;/d5p1:int&gt;&lt;d5p1:int&gt;-840648767&lt;/d5p1:int&gt;&lt;d5p1:int&gt;1700446557&lt;/d5p1:int&gt;&lt;d5p1:int&gt;-1716571037&lt;/d5p1:int&gt;&lt;d5p1:int&gt;-837109785&lt;/d5p1:int&gt;&lt;d5p1:int&gt;-840124479&lt;/d5p1:int&gt;&lt;d5p1:int&gt;1700446557&lt;/d5p1:int&gt;&lt;d5p1:int&gt;436589667&lt;/d5p1:int&gt;&lt;d5p1:int&gt;-1028830027&lt;/d5p1:int&gt;&lt;d5p1:int&gt;1540077692&lt;/d5p1:int&gt;&lt;d5p1:int&gt;-1741749485&lt;/d5p1:int&gt;&lt;d5p1:int&gt;-1740700921&lt;/d5p1:int&gt;&lt;d5p1:int&gt;-840124473&lt;/d5p1:int&gt;&lt;d5p1:int&gt;1178749465&lt;/d5p1:int&gt;&lt;d5p1:int&gt;135311707&lt;/d5p1:int&gt;&lt;d5p1:int&gt;-842352753&lt;/d5p1:int&gt;&lt;d5p1:int&gt;-840124473&lt;/d5p1:int&gt;&lt;d5p1:int&gt;823592379&lt;/d5p1:int&gt;&lt;d5p1:int&gt;-840190004&lt;/d5p1:int&gt;&lt;d5p1:int&gt;-1875943467&lt;/d5p1:int&gt;&lt;d5p1:int&gt;-174551438&lt;/d5p1:int&gt;&lt;d5p1:int&gt;-180464642&lt;/d5p1:int&gt;&lt;d5p1:int&gt;797640553&lt;/d5p1:int&gt;&lt;d5p1:int&gt;1700446557&lt;/d5p1:int&gt;&lt;d5p1:int&gt;785359320&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-743352557&lt;/Term&gt;&lt;ParentTerm&gt;-921250684&lt;/ParentTerm&gt;&lt;/TermsDefinedInconsistentFormatting&gt;&lt;/w:wordDocument&gt;</ReviewedTerms>
</file>

<file path=customXml/item70.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xml:space="preserve"&gt;&lt;TermsDefinedInconsistentFormatting&gt;&lt;Id&gt;7c61c35f-8f10-4338-8397-0dfa96bd680c&lt;/Id&gt;&lt;PositionedParagraphId&gt;&lt;?xml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xmlns:d3p1="http://schemas.datacontract.org/2004/07/System"&gt;&lt;d3p1:m_Item1&gt;-1572648981&lt;/d3p1:m_Item1&gt;&lt;d3p1:m_Item2&gt;&lt;d3p1:m_Item1 xmlns:d5p1="http://schemas.microsoft.com/2003/10/Serialization/Arrays"&gt;&lt;d5p1:int&gt;1984859759&lt;/d5p1:int&gt;&lt;d5p1:int&gt;-839338047&lt;/d5p1:int&gt;&lt;d5p1:int&gt;822167950&lt;/d5p1:int&gt;&lt;d5p1:int&gt;-840648767&lt;/d5p1:int&gt;&lt;d5p1:int&gt;2037252866&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912478572&lt;/Term&gt;&lt;ParentTerm&gt;2620942&lt;/ParentTerm&gt;&lt;/TermsDefinedInconsistentFormatting&gt;&lt;/w:wordDocument&gt;</ReviewedTerms>
</file>

<file path=customXml/item71.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xml:space="preserve"&gt;&lt;TermsDefinedInconsistentFormatting&gt;&lt;Id&gt;bd6f0cc7-fdda-41fa-a42b-5ef52f714d83&lt;/Id&gt;&lt;PositionedParagraphId&gt;&lt;?xml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xmlns:d3p1="http://schemas.datacontract.org/2004/07/System"&gt;&lt;d3p1:m_Item1&gt;-830606445&lt;/d3p1:m_Item1&gt;&lt;d3p1:m_Item2&gt;&lt;d3p1:m_Item1 xmlns:d5p1="http://schemas.microsoft.com/2003/10/Serialization/Arrays"&gt;&lt;d5p1:int&gt;1178749497&lt;/d5p1:int&gt;&lt;d5p1:int&gt;1534769276&lt;/d5p1:int&gt;&lt;d5p1:int&gt;-843794545&lt;/d5p1:int&gt;&lt;d5p1:int&gt;786934084&lt;/d5p1:int&gt;&lt;d5p1:int&gt;-748994647&lt;/d5p1:int&gt;&lt;d5p1:int&gt;1064834721&lt;/d5p1:int&gt;&lt;d5p1:int&gt;-840648767&lt;/d5p1:int&gt;&lt;d5p1:int&gt;1700446557&lt;/d5p1:int&gt;&lt;d5p1:int&gt;785359320&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-186871428&lt;/Term&gt;&lt;ParentTerm&gt;-921250684&lt;/ParentTerm&gt;&lt;/TermsDefinedInconsistentFormatting&gt;&lt;/w:wordDocument&gt;</ReviewedTerms>
</file>

<file path=customXml/item72.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xml:space="preserve"&gt;&lt;TermsDefinedInconsistentFormatting&gt;&lt;Id&gt;4f593533-450d-4493-8ce4-44584c16c29e&lt;/Id&gt;&lt;PositionedParagraphId&gt;&lt;?xml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xmlns:d3p1="http://schemas.datacontract.org/2004/07/System"&gt;&lt;d3p1:m_Item1&gt;-2136329825&lt;/d3p1:m_Item1&gt;&lt;d3p1:m_Item2&gt;&lt;d3p1:m_Item1 xmlns:d5p1="http://schemas.microsoft.com/2003/10/Serialization/Arrays"&gt;&lt;d5p1:int&gt;1700446589&lt;/d5p1:int&gt;&lt;d5p1:int&gt;2021689715&lt;/d5p1:int&gt;&lt;d5p1:int&gt;-840190004&lt;/d5p1:int&gt;&lt;d5p1:int&gt;1700446557&lt;/d5p1:int&gt;&lt;d5p1:int&gt;1540077692&lt;/d5p1:int&gt;&lt;d5p1:int&gt;1700839760&lt;/d5p1:int&gt;&lt;d5p1:int&gt;1390811594&lt;/d5p1:int&gt;&lt;d5p1:int&gt;-1765280025&lt;/d5p1:int&gt;&lt;d5p1:int&gt;-1608210465&lt;/d5p1:int&gt;&lt;d5p1:int&gt;-1028830027&lt;/d5p1:int&gt;&lt;d5p1:int&gt;786934084&lt;/d5p1:int&gt;&lt;d5p1:int&gt;-1741356280&lt;/d5p1:int&gt;&lt;d5p1:int&gt;1936059972&lt;/d5p1:int&gt;&lt;d5p1:int&gt;1700446557&lt;/d5p1:int&gt;&lt;d5p1:int&gt;1816125442&lt;/d5p1:int&gt;&lt;d5p1:int&gt;-839338047&lt;/d5p1:int&gt;&lt;d5p1:int&gt;2003970809&lt;/d5p1:int&gt;&lt;d5p1:int&gt;-840648767&lt;/d5p1:int&gt;&lt;d5p1:int&gt;1178749465&lt;/d5p1:int&gt;&lt;d5p1:int&gt;785359320&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1074830697&lt;/Term&gt;&lt;ParentTerm&gt;-921250684&lt;/ParentTerm&gt;&lt;/TermsDefinedInconsistentFormatting&gt;&lt;/w:wordDocument&gt;</ReviewedTerms>
</file>

<file path=customXml/item73.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xml:space="preserve"&gt;&lt;TermsDefinedInconsistentFormatting&gt;&lt;Id&gt;8935f409-5500-4f69-b4b4-99ca7349c9fd&lt;/Id&gt;&lt;PositionedParagraphId&gt;&lt;?xml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xmlns:d3p1="http://schemas.datacontract.org/2004/07/System"&gt;&lt;d3p1:m_Item1&gt;1968022658&lt;/d3p1:m_Item1&gt;&lt;d3p1:m_Item2&gt;&lt;d3p1:m_Item1 xmlns:d5p1="http://schemas.microsoft.com/2003/10/Serialization/Arrays"&gt;&lt;d5p1:int&gt;1700446589&lt;/d5p1:int&gt;&lt;d5p1:int&gt;1297234665&lt;/d5p1:int&gt;&lt;d5p1:int&gt;786934084&lt;/d5p1:int&gt;&lt;d5p1:int&gt;736482568&lt;/d5p1:int&gt;&lt;d5p1:int&gt;-1028830027&lt;/d5p1:int&gt;&lt;d5p1:int&gt;786934084&lt;/d5p1:int&gt;&lt;d5p1:int&gt;1250563647&lt;/d5p1:int&gt;&lt;d5p1:int&gt;-803672335&lt;/d5p1:int&gt;&lt;d5p1:int&gt;1700446557&lt;/d5p1:int&gt;&lt;d5p1:int&gt;-1667042948&lt;/d5p1:int&gt;&lt;d5p1:int&gt;-1062782929&lt;/d5p1:int&gt;&lt;d5p1:int&gt;1610810127&lt;/d5p1:int&gt;&lt;d5p1:int&gt;-1384929315&lt;/d5p1:int&gt;&lt;d5p1:int&gt;-580291285&lt;/d5p1:int&gt;&lt;d5p1:int&gt;15360219&lt;/d5p1:int&gt;&lt;d5p1:int&gt;1285379754&lt;/d5p1:int&gt;&lt;d5p1:int&gt;795477304&lt;/d5p1:int&gt;&lt;d5p1:int&gt;-1028830027&lt;/d5p1:int&gt;&lt;d5p1:int&gt;-936332312&lt;/d5p1:int&gt;&lt;d5p1:int&gt;668352330&lt;/d5p1:int&gt;&lt;d5p1:int&gt;-840190004&lt;/d5p1:int&gt;&lt;d5p1:int&gt;888342142&lt;/d5p1:int&gt;&lt;d5p1:int&gt;-1028830027&lt;/d5p1:int&gt;&lt;d5p1:int&gt;-499922956&lt;/d5p1:int&gt;&lt;d5p1:int&gt;1810433592&lt;/d5p1:int&gt;&lt;d5p1:int&gt;-1740700924&lt;/d5p1:int&gt;&lt;d5p1:int&gt;-1741356280&lt;/d5p1:int&gt;&lt;d5p1:int&gt;-304042551&lt;/d5p1:int&gt;&lt;d5p1:int&gt;-840190004&lt;/d5p1:int&gt;&lt;d5p1:int&gt;1700446557&lt;/d5p1:int&gt;&lt;d5p1:int&gt;14483439&lt;/d5p1:int&gt;&lt;d5p1:int&gt;-1741618395&lt;/d5p1:int&gt;&lt;d5p1:int&gt;-1550136381&lt;/d5p1:int&gt;&lt;d5p1:int&gt;-1028830027&lt;/d5p1:int&gt;&lt;d5p1:int&gt;786934084&lt;/d5p1:int&gt;&lt;d5p1:int&gt;736482568&lt;/d5p1:int&gt;&lt;d5p1:int&gt;1610810127&lt;/d5p1:int&gt;&lt;d5p1:int&gt;1700446557&lt;/d5p1:int&gt;&lt;d5p1:int&gt;1984715175&lt;/d5p1:int&gt;&lt;d5p1:int&gt;-266714462&lt;/d5p1:int&gt;&lt;d5p1:int&gt;-1028830027&lt;/d5p1:int&gt;&lt;d5p1:int&gt;1473149130&lt;/d5p1:int&gt;&lt;d5p1:int&gt;-839403585&lt;/d5p1:int&gt;&lt;d5p1:int&gt;-1539111511&lt;/d5p1:int&gt;&lt;d5p1:int&gt;63249541&lt;/d5p1:int&gt;&lt;d5p1:int&gt;-840190004&lt;/d5p1:int&gt;&lt;d5p1:int&gt;63249541&lt;/d5p1:int&gt;&lt;d5p1:int&gt;-840124473&lt;/d5p1:int&gt;&lt;d5p1:int&gt;-697445957&lt;/d5p1:int&gt;&lt;d5p1:int&gt;27950498&lt;/d5p1:int&gt;&lt;d5p1:int&gt;-840648767&lt;/d5p1:int&gt;&lt;d5p1:int&gt;1178749465&lt;/d5p1:int&gt;&lt;d5p1:int&gt;1534769276&lt;/d5p1:int&gt;&lt;d5p1:int&gt;-741749823&lt;/d5p1:int&gt;&lt;d5p1:int&gt;786934084&lt;/d5p1:int&gt;&lt;d5p1:int&gt;-840583234&lt;/d5p1:int&gt;&lt;d5p1:int&gt;752318982&lt;/d5p1:int&gt;&lt;d5p1:int&gt;-842352705&lt;/d5p1:int&gt;&lt;d5p1:int&gt;-2013211686&lt;/d5p1:int&gt;&lt;d5p1:int&gt;27949506&lt;/d5p1:int&gt;&lt;d5p1:int&gt;-840648767&lt;/d5p1:int&gt;&lt;d5p1:int&gt;1178749465&lt;/d5p1:int&gt;&lt;d5p1:int&gt;785359320&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-218131879&lt;/Term&gt;&lt;ParentTerm&gt;-921250684&lt;/ParentTerm&gt;&lt;/TermsDefinedInconsistentFormatting&gt;&lt;/w:wordDocument&gt;</ReviewedTerms>
</file>

<file path=customXml/item74.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xml:space="preserve"&gt;&lt;TermsDefinedInconsistentFormatting&gt;&lt;Id&gt;407b0c95-128a-4f62-ba13-2b98ebaac7a0&lt;/Id&gt;&lt;PositionedParagraphId&gt;&lt;?xml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xmlns:d3p1="http://schemas.datacontract.org/2004/07/System"&gt;&lt;d3p1:m_Item1&gt;-993541450&lt;/d3p1:m_Item1&gt;&lt;d3p1:m_Item2&gt;&lt;d3p1:m_Item1 xmlns:d5p1="http://schemas.microsoft.com/2003/10/Serialization/Arrays"&gt;&lt;d5p1:int&gt;-838027300&lt;/d5p1:int&gt;&lt;d5p1:int&gt;-1741749485&lt;/d5p1:int&gt;&lt;d5p1:int&gt;-1740700921&lt;/d5p1:int&gt;&lt;d5p1:int&gt;1573281859&lt;/d5p1:int&gt;&lt;d5p1:int&gt;-839403577&lt;/d5p1:int&gt;&lt;d5p1:int&gt;-842352705&lt;/d5p1:int&gt;&lt;d5p1:int&gt;831102291&lt;/d5p1:int&gt;&lt;d5p1:int&gt;1470223772&lt;/d5p1:int&gt;&lt;d5p1:int&gt;2037252866&lt;/d5p1:int&gt;&lt;d5p1:int&gt;-2126123669&lt;/d5p1:int&gt;&lt;d5p1:int&gt;-32790681&lt;/d5p1:int&gt;&lt;d5p1:int&gt;433266581&lt;/d5p1:int&gt;&lt;d5p1:int&gt;-406136810&lt;/d5p1:int&gt;&lt;d5p1:int&gt;63249541&lt;/d5p1:int&gt;&lt;d5p1:int&gt;1178749465&lt;/d5p1:int&gt;&lt;d5p1:int&gt;1876246441&lt;/d5p1:int&gt;&lt;d5p1:int&gt;785318072&lt;/d5p1:int&gt;&lt;d5p1:int&gt;-839403577&lt;/d5p1:int&gt;&lt;d5p1:int&gt;1122011883&lt;/d5p1:int&gt;&lt;d5p1:int&gt;-1875180787&lt;/d5p1:int&gt;&lt;d5p1:int&gt;-269839072&lt;/d5p1:int&gt;&lt;d5p1:int&gt;1178749465&lt;/d5p1:int&gt;&lt;d5p1:int&gt;-839403577&lt;/d5p1:int&gt;&lt;d5p1:int&gt;1046445807&lt;/d5p1:int&gt;&lt;d5p1:int&gt;-1028830027&lt;/d5p1:int&gt;&lt;d5p1:int&gt;-803672338&lt;/d5p1:int&gt;&lt;d5p1:int&gt;-840648761&lt;/d5p1:int&gt;&lt;d5p1:int&gt;-1694236580&lt;/d5p1:int&gt;&lt;d5p1:int&gt;2037252866&lt;/d5p1:int&gt;&lt;d5p1:int&gt;-839403577&lt;/d5p1:int&gt;&lt;d5p1:int&gt;20251266&lt;/d5p1:int&gt;&lt;d5p1:int&gt;-2060415085&lt;/d5p1:int&gt;&lt;d5p1:int&gt;1700446589&lt;/d5p1:int&gt;&lt;d5p1:int&gt;-32790681&lt;/d5p1:int&gt;&lt;d5p1:int&gt;-839403577&lt;/d5p1:int&gt;&lt;d5p1:int&gt;1207166437&lt;/d5p1:int&gt;&lt;d5p1:int&gt;-840190003&lt;/d5p1:int&gt;&lt;d5p1:int&gt;-803672335&lt;/d5p1:int&gt;&lt;d5p1:int&gt;1700446557&lt;/d5p1:int&gt;&lt;d5p1:int&gt;-1716571037&lt;/d5p1:int&gt;&lt;d5p1:int&gt;-839403577&lt;/d5p1:int&gt;&lt;d5p1:int&gt;1700446557&lt;/d5p1:int&gt;&lt;d5p1:int&gt;1989743823&lt;/d5p1:int&gt;&lt;d5p1:int&gt;-1028830027&lt;/d5p1:int&gt;&lt;d5p1:int&gt;1297234665&lt;/d5p1:int&gt;&lt;d5p1:int&gt;-839403577&lt;/d5p1:int&gt;&lt;d5p1:int&gt;322867077&lt;/d5p1:int&gt;&lt;d5p1:int&gt;1178749497&lt;/d5p1:int&gt;&lt;d5p1:int&gt;-1694433184&lt;/d5p1:int&gt;&lt;d5p1:int&gt;-1741356280&lt;/d5p1:int&gt;&lt;d5p1:int&gt;449779989&lt;/d5p1:int&gt;&lt;d5p1:int&gt;-840583234&lt;/d5p1:int&gt;&lt;d5p1:int&gt;1700446557&lt;/d5p1:int&gt;&lt;d5p1:int&gt;-1456304536&lt;/d5p1:int&gt;&lt;d5p1:int&gt;1418570370&lt;/d5p1:int&gt;&lt;d5p1:int&gt;-840124473&lt;/d5p1:int&gt;&lt;d5p1:int&gt;62856326&lt;/d5p1:int&gt;&lt;d5p1:int&gt;-1477721833&lt;/d5p1:int&gt;&lt;d5p1:int&gt;1610416900&lt;/d5p1:int&gt;&lt;d5p1:int&gt;1735635516&lt;/d5p1:int&gt;&lt;d5p1:int&gt;-1910034376&lt;/d5p1:int&gt;&lt;d5p1:int&gt;-840583234&lt;/d5p1:int&gt;&lt;d5p1:int&gt;-842352705&lt;/d5p1:int&gt;&lt;d5p1:int&gt;1989743823&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-245142151&lt;/Term&gt;&lt;ParentTerm&gt;2620942&lt;/ParentTerm&gt;&lt;/TermsDefinedInconsistentFormatting&gt;&lt;/w:wordDocument&gt;</ReviewedTerms>
</file>

<file path=customXml/item75.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xml:space="preserve"&gt;&lt;TermsDefinedInconsistentFormatting&gt;&lt;Id&gt;2eaad6f0-3172-4911-8d03-34e293cebe01&lt;/Id&gt;&lt;PositionedParagraphId&gt;&lt;?xml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xmlns:d3p1="http://schemas.datacontract.org/2004/07/System"&gt;&lt;d3p1:m_Item1&gt;1579893244&lt;/d3p1:m_Item1&gt;&lt;d3p1:m_Item2&gt;&lt;d3p1:m_Item1 xmlns:d5p1="http://schemas.microsoft.com/2003/10/Serialization/Arrays"&gt;&lt;d5p1:int&gt;1716708640&lt;/d5p1:int&gt;&lt;d5p1:int&gt;-174551438&lt;/d5p1:int&gt;&lt;d5p1:int&gt;-180464642&lt;/d5p1:int&gt;&lt;d5p1:int&gt;797640553&lt;/d5p1:int&gt;&lt;d5p1:int&gt;1178749465&lt;/d5p1:int&gt;&lt;d5p1:int&gt;785359320&lt;/d5p1:int&gt;&lt;d5p1:int&gt;-1028830027&lt;/d5p1:int&gt;&lt;d5p1:int&gt;-1694236580&lt;/d5p1:int&gt;&lt;d5p1:int&gt;-1862562185&lt;/d5p1:int&gt;&lt;d5p1:int&gt;785318072&lt;/d5p1:int&gt;&lt;d5p1:int&gt;668352330&lt;/d5p1:int&gt;&lt;d5p1:int&gt;-840190004&lt;/d5p1:int&gt;&lt;d5p1:int&gt;1700446557&lt;/d5p1:int&gt;&lt;d5p1:int&gt;1205010703&lt;/d5p1:int&gt;&lt;d5p1:int&gt;-840648767&lt;/d5p1:int&gt;&lt;d5p1:int&gt;1700446557&lt;/d5p1:int&gt;&lt;d5p1:int&gt;1876247433&lt;/d5p1:int&gt;&lt;d5p1:int&gt;-840124473&lt;/d5p1:int&gt;&lt;d5p1:int&gt;1202628568&lt;/d5p1:int&gt;&lt;d5p1:int&gt;1476318597&lt;/d5p1:int&gt;&lt;d5p1:int&gt;1610810127&lt;/d5p1:int&gt;&lt;d5p1:int&gt;1700446557&lt;/d5p1:int&gt;&lt;d5p1:int&gt;2037252898&lt;/d5p1:int&gt;&lt;d5p1:int&gt;-2126353013&lt;/d5p1:int&gt;&lt;d5p1:int&gt;1450979880&lt;/d5p1:int&gt;&lt;d5p1:int&gt;-1028830027&lt;/d5p1:int&gt;&lt;d5p1:int&gt;-1384929315&lt;/d5p1:int&gt;&lt;d5p1:int&gt;-580291285&lt;/d5p1:int&gt;&lt;d5p1:int&gt;1796079525&lt;/d5p1:int&gt;&lt;d5p1:int&gt;530331347&lt;/d5p1:int&gt;&lt;d5p1:int&gt;831129019&lt;/d5p1:int&gt;&lt;d5p1:int&gt;-1438058085&lt;/d5p1:int&gt;&lt;d5p1:int&gt;15360219&lt;/d5p1:int&gt;&lt;d5p1:int&gt;-1028830027&lt;/d5p1:int&gt;&lt;d5p1:int&gt;795477304&lt;/d5p1:int&gt;&lt;d5p1:int&gt;-840648767&lt;/d5p1:int&gt;&lt;d5p1:int&gt;-218515436&lt;/d5p1:int&gt;&lt;d5p1:int&gt;432752773&lt;/d5p1:int&gt;&lt;d5p1:int&gt;-838748226&lt;/d5p1:int&gt;&lt;d5p1:int&gt;1631403848&lt;/d5p1:int&gt;&lt;d5p1:int&gt;-66644976&lt;/d5p1:int&gt;&lt;d5p1:int&gt;289036753&lt;/d5p1:int&gt;&lt;d5p1:int&gt;-840190004&lt;/d5p1:int&gt;&lt;d5p1:int&gt;-839338047&lt;/d5p1:int&gt;&lt;d5p1:int&gt;-840124473&lt;/d5p1:int&gt;&lt;d5p1:int&gt;-1550074726&lt;/d5p1:int&gt;&lt;d5p1:int&gt;1610810127&lt;/d5p1:int&gt;&lt;d5p1:int&gt;1700446557&lt;/d5p1:int&gt;&lt;d5p1:int&gt;2037252898&lt;/d5p1:int&gt;&lt;d5p1:int&gt;-2126353013&lt;/d5p1:int&gt;&lt;d5p1:int&gt;1450979880&lt;/d5p1:int&gt;&lt;d5p1:int&gt;-838027300&lt;/d5p1:int&gt;&lt;d5p1:int&gt;1178749465&lt;/d5p1:int&gt;&lt;d5p1:int&gt;-839403577&lt;/d5p1:int&gt;&lt;d5p1:int&gt;-842352705&lt;/d5p1:int&gt;&lt;d5p1:int&gt;1989743823&lt;/d5p1:int&gt;&lt;d5p1:int&gt;427265089&lt;/d5p1:int&gt;&lt;d5p1:int&gt;-32790681&lt;/d5p1:int&gt;&lt;d5p1:int&gt;-1028830027&lt;/d5p1:int&gt;&lt;d5p1:int&gt;-1741356280&lt;/d5p1:int&gt;&lt;d5p1:int&gt;1046445807&lt;/d5p1:int&gt;&lt;d5p1:int&gt;797640553&lt;/d5p1:int&gt;&lt;d5p1:int&gt;1700446557&lt;/d5p1:int&gt;&lt;d5p1:int&gt;831102291&lt;/d5p1:int&gt;&lt;d5p1:int&gt;-840190003&lt;/d5p1:int&gt;&lt;d5p1:int&gt;-222457583&lt;/d5p1:int&gt;&lt;d5p1:int&gt;-840583234&lt;/d5p1:int&gt;&lt;d5p1:int&gt;-22557786&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ArrayOfParagraphIdIQ&gt;&lt;/PositionedParagraphId&gt;&lt;Term&gt;469294195&lt;/Term&gt;&lt;ParentTerm&gt;-1629689890&lt;/ParentTerm&gt;&lt;/TermsDefinedInconsistentFormatting&gt;&lt;/w:wordDocument&gt;</ReviewedTerms>
</file>

<file path=customXml/item76.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xml:space="preserve"&gt;&lt;TermsDefinedInconsistentFormatting&gt;&lt;Id&gt;f7165687-7a4d-4628-a221-a438bf33bf91&lt;/Id&gt;&lt;PositionedParagraphId&gt;&lt;?xml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xmlns:d3p1="http://schemas.datacontract.org/2004/07/System"&gt;&lt;d3p1:m_Item1&gt;1730516276&lt;/d3p1:m_Item1&gt;&lt;d3p1:m_Item2&gt;&lt;d3p1:m_Item1 xmlns:d5p1="http://schemas.microsoft.com/2003/10/Serialization/Arrays"&gt;&lt;d5p1:int&gt;1390811626&lt;/d5p1:int&gt;&lt;d5p1:int&gt;1700446557&lt;/d5p1:int&gt;&lt;d5p1:int&gt;-57943725&lt;/d5p1:int&gt;&lt;d5p1:int&gt;-840648767&lt;/d5p1:int&gt;&lt;d5p1:int&gt;1237921863&lt;/d5p1:int&gt;&lt;d5p1:int&gt;-840124473&lt;/d5p1:int&gt;&lt;d5p1:int&gt;1178749465&lt;/d5p1:int&gt;&lt;d5p1:int&gt;135311707&lt;/d5p1:int&gt;&lt;d5p1:int&gt;-842352753&lt;/d5p1:int&gt;&lt;d5p1:int&gt;448946834&lt;/d5p1:int&gt;&lt;d5p1:int&gt;1700446557&lt;/d5p1:int&gt;&lt;d5p1:int&gt;1340338390&lt;/d5p1:int&gt;&lt;d5p1:int&gt;1555900347&lt;/d5p1:int&gt;&lt;d5p1:int&gt;1384152815&lt;/d5p1:int&gt;&lt;d5p1:int&gt;1700446557&lt;/d5p1:int&gt;&lt;d5p1:int&gt;-2041344230&lt;/d5p1:int&gt;&lt;d5p1:int&gt;-1741749485&lt;/d5p1:int&gt;&lt;d5p1:int&gt;-1740700921&lt;/d5p1:int&gt;&lt;d5p1:int&gt;-840124473&lt;/d5p1:int&gt;&lt;d5p1:int&gt;1534769276&lt;/d5p1:int&gt;&lt;d5p1:int&gt;1507642308&lt;/d5p1:int&gt;&lt;d5p1:int&gt;-840648767&lt;/d5p1:int&gt;&lt;d5p1:int&gt;1178749465&lt;/d5p1:int&gt;&lt;d5p1:int&gt;785359320&lt;/d5p1:int&gt;&lt;d5p1:int&gt;1202366439&lt;/d5p1:int&gt;&lt;d5p1:int&gt;1657858264&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2071384782&lt;/Term&gt;&lt;ParentTerm&gt;-921250684&lt;/ParentTerm&gt;&lt;/TermsDefinedInconsistentFormatting&gt;&lt;/w:wordDocument&gt;</ReviewedTerms>
</file>

<file path=customXml/item77.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xml:space="preserve"&gt;&lt;TermsDefinedInconsistentFormatting&gt;&lt;Id&gt;e9dd8f04-2dbb-40ca-ac81-75a573fb3fed&lt;/Id&gt;&lt;PositionedParagraphId&gt;&lt;?xml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xmlns:d3p1="http://schemas.datacontract.org/2004/07/System"&gt;&lt;d3p1:m_Item1&gt;-606376713&lt;/d3p1:m_Item1&gt;&lt;d3p1:m_Item2&gt;&lt;d3p1:m_Item1 xmlns:d5p1="http://schemas.microsoft.com/2003/10/Serialization/Arrays"&gt;&lt;d5p1:int&gt;1700446557&lt;/d5p1:int&gt;&lt;d5p1:int&gt;-1716571037&lt;/d5p1:int&gt;&lt;d5p1:int&gt;-837109785&lt;/d5p1:int&gt;&lt;d5p1:int&gt;-353137042&lt;/d5p1:int&gt;&lt;d5p1:int&gt;-840583234&lt;/d5p1:int&gt;&lt;d5p1:int&gt;49098911&lt;/d5p1:int&gt;&lt;d5p1:int&gt;-1867019956&lt;/d5p1:int&gt;&lt;d5p1:int&gt;-1539111511&lt;/d5p1:int&gt;&lt;d5p1:int&gt;-1862562185&lt;/d5p1:int&gt;&lt;d5p1:int&gt;2037252866&lt;/d5p1:int&gt;&lt;d5p1:int&gt;-1028830027&lt;/d5p1:int&gt;&lt;d5p1:int&gt;-1394299093&lt;/d5p1:int&gt;&lt;d5p1:int&gt;-838748226&lt;/d5p1:int&gt;&lt;d5p1:int&gt;1700446557&lt;/d5p1:int&gt;&lt;d5p1:int&gt;1297234665&lt;/d5p1:int&gt;&lt;d5p1:int&gt;1610416900&lt;/d5p1:int&gt;&lt;d5p1:int&gt;-840124473&lt;/d5p1:int&gt;&lt;d5p1:int&gt;436589667&lt;/d5p1:int&gt;&lt;d5p1:int&gt;-840648767&lt;/d5p1:int&gt;&lt;d5p1:int&gt;-1694236580&lt;/d5p1:int&gt;&lt;d5p1:int&gt;-1716571037&lt;/d5p1:int&gt;&lt;d5p1:int&gt;-837109785&lt;/d5p1:int&gt;&lt;d5p1:int&gt;49098911&lt;/d5p1:int&gt;&lt;d5p1:int&gt;-192651665&lt;/d5p1:int&gt;&lt;d5p1:int&gt;-1028830027&lt;/d5p1:int&gt;&lt;d5p1:int&gt;-1694236580&lt;/d5p1:int&gt;&lt;d5p1:int&gt;-1716571037&lt;/d5p1:int&gt;&lt;d5p1:int&gt;-837109785&lt;/d5p1:int&gt;&lt;d5p1:int&gt;49098911&lt;/d5p1:int&gt;&lt;d5p1:int&gt;-818772506&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1070421153&lt;/Term&gt;&lt;ParentTerm&gt;2620942&lt;/ParentTerm&gt;&lt;/TermsDefinedInconsistentFormatting&gt;&lt;/w:wordDocument&gt;</ReviewedTerms>
</file>

<file path=customXml/item78.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xml:space="preserve"&gt;&lt;TermsDefinedInconsistentFormatting&gt;&lt;Id&gt;cd4cb453-de1f-45ee-b1fd-93bfd7857023&lt;/Id&gt;&lt;PositionedParagraphId&gt;&lt;?xml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xmlns:d3p1="http://schemas.datacontract.org/2004/07/System"&gt;&lt;d3p1:m_Item1&gt;1226922786&lt;/d3p1:m_Item1&gt;&lt;d3p1:m_Item2&gt;&lt;d3p1:m_Item1 xmlns:d5p1="http://schemas.microsoft.com/2003/10/Serialization/Arrays"&gt;&lt;d5p1:int&gt;-803672335&lt;/d5p1:int&gt;&lt;d5p1:int&gt;1700446557&lt;/d5p1:int&gt;&lt;d5p1:int&gt;792135259&lt;/d5p1:int&gt;&lt;d5p1:int&gt;2037252866&lt;/d5p1:int&gt;&lt;d5p1:int&gt;-1028830027&lt;/d5p1:int&gt;&lt;d5p1:int&gt;-839338047&lt;/d5p1:int&gt;&lt;d5p1:int&gt;-2096516899&lt;/d5p1:int&gt;&lt;d5p1:int&gt;786934084&lt;/d5p1:int&gt;&lt;d5p1:int&gt;834779878&lt;/d5p1:int&gt;&lt;d5p1:int&gt;-1716571037&lt;/d5p1:int&gt;&lt;d5p1:int&gt;-837109785&lt;/d5p1:int&gt;&lt;d5p1:int&gt;-1028830027&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673829956&lt;/Term&gt;&lt;ParentTerm&gt;2620942&lt;/ParentTerm&gt;&lt;/TermsDefinedInconsistentFormatting&gt;&lt;/w:wordDocument&gt;</ReviewedTerms>
</file>

<file path=customXml/item79.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xml:space="preserve"&gt;&lt;TermsDefinedInconsistentFormatting&gt;&lt;Id&gt;fa7b0c97-37e3-4d53-9b34-fa6fb771c992&lt;/Id&gt;&lt;PositionedParagraphId&gt;&lt;?xml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xmlns:d3p1="http://schemas.datacontract.org/2004/07/System"&gt;&lt;d3p1:m_Item1&gt;1528686286&lt;/d3p1:m_Item1&gt;&lt;d3p1:m_Item2&gt;&lt;d3p1:m_Item1 xmlns:d5p1="http://schemas.microsoft.com/2003/10/Serialization/Arrays"&gt;&lt;d5p1:int&gt;1700446589&lt;/d5p1:int&gt;&lt;d5p1:int&gt;-1716571037&lt;/d5p1:int&gt;&lt;d5p1:int&gt;-1694433184&lt;/d5p1:int&gt;&lt;d5p1:int&gt;-839469121&lt;/d5p1:int&gt;&lt;d5p1:int&gt;-174551438&lt;/d5p1:int&gt;&lt;d5p1:int&gt;1943625862&lt;/d5p1:int&gt;&lt;d5p1:int&gt;1606954541&lt;/d5p1:int&gt;&lt;d5p1:int&gt;-1097084382&lt;/d5p1:int&gt;&lt;d5p1:int&gt;-840190004&lt;/d5p1:int&gt;&lt;d5p1:int&gt;-491448789&lt;/d5p1:int&gt;&lt;d5p1:int&gt;-1862562185&lt;/d5p1:int&gt;&lt;d5p1:int&gt;792135259&lt;/d5p1:int&gt;&lt;d5p1:int&gt;-2096516899&lt;/d5p1:int&gt;&lt;d5p1:int&gt;-1028830027&lt;/d5p1:int&gt;&lt;d5p1:int&gt;-839338047&lt;/d5p1:int&gt;&lt;d5p1:int&gt;2037252866&lt;/d5p1:int&gt;&lt;d5p1:int&gt;-1028830027&lt;/d5p1:int&gt;&lt;d5p1:int&gt;786934084&lt;/d5p1:int&gt;&lt;d5p1:int&gt;-1921664008&lt;/d5p1:int&gt;&lt;d5p1:int&gt;1700446557&lt;/d5p1:int&gt;&lt;d5p1:int&gt;1297234665&lt;/d5p1:int&gt;&lt;d5p1:int&gt;2017658149&lt;/d5p1:int&gt;&lt;d5p1:int&gt;-840190004&lt;/d5p1:int&gt;&lt;d5p1:int&gt;-1183383288&lt;/d5p1:int&gt;&lt;d5p1:int&gt;-405350360&lt;/d5p1:int&gt;&lt;d5p1:int&gt;792135259&lt;/d5p1:int&gt;&lt;d5p1:int&gt;-2096516899&lt;/d5p1:int&gt;&lt;d5p1:int&gt;-1028830027&lt;/d5p1:int&gt;&lt;d5p1:int&gt;-839338047&lt;/d5p1:int&gt;&lt;d5p1:int&gt;2037252866&lt;/d5p1:int&gt;&lt;d5p1:int&gt;-803672335&lt;/d5p1:int&gt;&lt;/d3p1:m_Item1&gt;&lt;d3p1:m_Item2 xmlns:d5p1="http://schemas.microsoft.com/2003/10/Serialization/Arrays" /&gt;&lt;/d3p1:m_Item2&gt;&lt;/P_RunsHash&gt;&lt;P_StoryType&gt;Main&lt;/P_StoryType&gt;&lt;PositionInParagraph&gt;1&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-964488360&lt;/Term&gt;&lt;ParentTerm&gt;2620942&lt;/ParentTerm&gt;&lt;/TermsDefinedInconsistentFormatting&gt;&lt;/w:wordDocument&gt;</ReviewedTerms>
</file>

<file path=customXml/item8.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xml:space="preserve"&gt;&lt;TermsDefinedInconsistentFormatting&gt;&lt;Id&gt;f13c97b3-3faf-441e-8825-c0d071114313&lt;/Id&gt;&lt;PositionedParagraphId&gt;&lt;?xml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xmlns:d3p1="http://schemas.datacontract.org/2004/07/System"&gt;&lt;d3p1:m_Item1&gt;-723751072&lt;/d3p1:m_Item1&gt;&lt;d3p1:m_Item2&gt;&lt;d3p1:m_Item1 xmlns:d5p1="http://schemas.microsoft.com/2003/10/Serialization/Arrays"&gt;&lt;d5p1:int&gt;-491448789&lt;/d5p1:int&gt;&lt;d5p1:int&gt;-1384929315&lt;/d5p1:int&gt;&lt;d5p1:int&gt;-1394299093&lt;/d5p1:int&gt;&lt;d5p1:int&gt;525219623&lt;/d5p1:int&gt;&lt;d5p1:int&gt;-840190004&lt;/d5p1:int&gt;&lt;d5p1:int&gt;-1770469767&lt;/d5p1:int&gt;&lt;d5p1:int&gt;1700446557&lt;/d5p1:int&gt;&lt;d5p1:int&gt;1690652392&lt;/d5p1:int&gt;&lt;d5p1:int&gt;-1028830027&lt;/d5p1:int&gt;&lt;d5p1:int&gt;-1694236580&lt;/d5p1:int&gt;&lt;d5p1:int&gt;780748992&lt;/d5p1:int&gt;&lt;d5p1:int&gt;1476318597&lt;/d5p1:int&gt;&lt;d5p1:int&gt;1610810127&lt;/d5p1:int&gt;&lt;d5p1:int&gt;1178749465&lt;/d5p1:int&gt;&lt;d5p1:int&gt;1534769276&lt;/d5p1:int&gt;&lt;d5p1:int&gt;-842352759&lt;/d5p1:int&gt;&lt;d5p1:int&gt;-1028830027&lt;/d5p1:int&gt;&lt;d5p1:int&gt;1592746018&lt;/d5p1:int&gt;&lt;d5p1:int&gt;1700446557&lt;/d5p1:int&gt;&lt;d5p1:int&gt;-1716571037&lt;/d5p1:int&gt;&lt;d5p1:int&gt;-1028830027&lt;/d5p1:int&gt;&lt;d5p1:int&gt;-174551438&lt;/d5p1:int&gt;&lt;d5p1:int&gt;-399164892&lt;/d5p1:int&gt;&lt;d5p1:int&gt;-1441441792&lt;/d5p1:int&gt;&lt;d5p1:int&gt;417334714&lt;/d5p1:int&gt;&lt;d5p1:int&gt;-226844306&lt;/d5p1:int&gt;&lt;d5p1:int&gt;2017658149&lt;/d5p1:int&gt;&lt;d5p1:int&gt;-1552177916&lt;/d5p1:int&gt;&lt;d5p1:int&gt;-1920353285&lt;/d5p1:int&gt;&lt;d5p1:int&gt;-840190004&lt;/d5p1:int&gt;&lt;d5p1:int&gt;1700446557&lt;/d5p1:int&gt;&lt;d5p1:int&gt;1297234665&lt;/d5p1:int&gt;&lt;d5p1:int&gt;-226844306&lt;/d5p1:int&gt;&lt;d5p1:int&gt;-1945399197&lt;/d5p1:int&gt;&lt;d5p1:int&gt;1238291072&lt;/d5p1:int&gt;&lt;d5p1:int&gt;446681799&lt;/d5p1:int&gt;&lt;d5p1:int&gt;1198368690&lt;/d5p1:int&gt;&lt;d5p1:int&gt;1651120&lt;/d5p1:int&gt;&lt;d5p1:int&gt;-840190004&lt;/d5p1:int&gt;&lt;d5p1:int&gt;-1694236580&lt;/d5p1:int&gt;&lt;d5p1:int&gt;1631403848&lt;/d5p1:int&gt;&lt;d5p1:int&gt;-721359179&lt;/d5p1:int&gt;&lt;d5p1:int&gt;-1028830027&lt;/d5p1:int&gt;&lt;d5p1:int&gt;-961781610&lt;/d5p1:int&gt;&lt;d5p1:int&gt;-840190004&lt;/d5p1:int&gt;&lt;d5p1:int&gt;588735063&lt;/d5p1:int&gt;&lt;d5p1:int&gt;1700446557&lt;/d5p1:int&gt;&lt;d5p1:int&gt;1473149130&lt;/d5p1:int&gt;&lt;d5p1:int&gt;-1028830027&lt;/d5p1:int&gt;&lt;d5p1:int&gt;-647073198&lt;/d5p1:int&gt;&lt;d5p1:int&gt;2141674835&lt;/d5p1:int&gt;&lt;d5p1:int&gt;-840190004&lt;/d5p1:int&gt;&lt;d5p1:int&gt;-840124473&lt;/d5p1:int&gt;&lt;d5p1:int&gt;1178749465&lt;/d5p1:int&gt;&lt;d5p1:int&gt;1534769276&lt;/d5p1:int&gt;&lt;d5p1:int&gt;-842352759&lt;/d5p1:int&gt;&lt;/d3p1:m_Item1&gt;&lt;d3p1:m_Item2 xmlns:d5p1="http://schemas.microsoft.com/2003/10/Serialization/Arrays" /&gt;&lt;/d3p1:m_Item2&gt;&lt;/P_RunsHash&gt;&lt;P_StoryType&gt;Main&lt;/P_StoryType&gt;&lt;PositionInParagraph&gt;1&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1704009951&lt;/Term&gt;&lt;ParentTerm&gt;-921250684&lt;/ParentTerm&gt;&lt;/TermsDefinedInconsistentFormatting&gt;&lt;/w:wordDocument&gt;</ReviewedTerms>
</file>

<file path=customXml/item80.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xml:space="preserve"&gt;&lt;TermsDefinedInconsistentFormatting&gt;&lt;Id&gt;23850bf1-d3c8-44b0-823a-d405bc928026&lt;/Id&gt;&lt;PositionedParagraphId&gt;&lt;?xml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xmlns:d3p1="http://schemas.datacontract.org/2004/07/System"&gt;&lt;d3p1:m_Item1&gt;759640829&lt;/d3p1:m_Item1&gt;&lt;d3p1:m_Item2&gt;&lt;d3p1:m_Item1 xmlns:d5p1="http://schemas.microsoft.com/2003/10/Serialization/Arrays"&gt;&lt;d5p1:int&gt;966822238&lt;/d5p1:int&gt;&lt;d5p1:int&gt;-405350360&lt;/d5p1:int&gt;&lt;d5p1:int&gt;-839403585&lt;/d5p1:int&gt;&lt;d5p1:int&gt;1866241540&lt;/d5p1:int&gt;&lt;d5p1:int&gt;1512045666&lt;/d5p1:int&gt;&lt;d5p1:int&gt;-1028830027&lt;/d5p1:int&gt;&lt;d5p1:int&gt;-1721151401&lt;/d5p1:int&gt;&lt;d5p1:int&gt;1202366439&lt;/d5p1:int&gt;&lt;d5p1:int&gt;-840583234&lt;/d5p1:int&gt;&lt;d5p1:int&gt;75778589&lt;/d5p1:int&gt;&lt;d5p1:int&gt;-840124473&lt;/d5p1:int&gt;&lt;d5p1:int&gt;-1550074726&lt;/d5p1:int&gt;&lt;d5p1:int&gt;1610810127&lt;/d5p1:int&gt;&lt;d5p1:int&gt;1178749465&lt;/d5p1:int&gt;&lt;d5p1:int&gt;785359320&lt;/d5p1:int&gt;&lt;d5p1:int&gt;-1028830027&lt;/d5p1:int&gt;&lt;d5p1:int&gt;-840124473&lt;/d5p1:int&gt;&lt;d5p1:int&gt;930882207&lt;/d5p1:int&gt;&lt;d5p1:int&gt;1610810127&lt;/d5p1:int&gt;&lt;d5p1:int&gt;1534769276&lt;/d5p1:int&gt;&lt;d5p1:int&gt;405261250&lt;/d5p1:int&gt;&lt;d5p1:int&gt;-840648767&lt;/d5p1:int&gt;&lt;d5p1:int&gt;1700446557&lt;/d5p1:int&gt;&lt;d5p1:int&gt;1540110492&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668241026&lt;/Term&gt;&lt;ParentTerm&gt;-921250684&lt;/ParentTerm&gt;&lt;/TermsDefinedInconsistentFormatting&gt;&lt;/w:wordDocument&gt;</ReviewedTerms>
</file>

<file path=customXml/item81.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xml:space="preserve"&gt;&lt;TermsDefinedInconsistentFormatting&gt;&lt;Id&gt;66bb7d8d-5180-4efc-85f2-d3ccd6690754&lt;/Id&gt;&lt;PositionedParagraphId&gt;&lt;?xml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0&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xmlns:d3p1="http://schemas.datacontract.org/2004/07/System"&gt;&lt;d3p1:m_Item1&gt;-1535015340&lt;/d3p1:m_Item1&gt;&lt;d3p1:m_Item2&gt;&lt;d3p1:m_Item1 xmlns:d5p1="http://schemas.microsoft.com/2003/10/Serialization/Arrays"&gt;&lt;d5p1:int&gt;-840648761&lt;/d5p1:int&gt;&lt;d5p1:int&gt;1700446557&lt;/d5p1:int&gt;&lt;d5p1:int&gt;1191163436&lt;/d5p1:int&gt;&lt;d5p1:int&gt;-1258396637&lt;/d5p1:int&gt;&lt;d5p1:int&gt;-406500494&lt;/d5p1:int&gt;&lt;d5p1:int&gt;-1919285080&lt;/d5p1:int&gt;&lt;d5p1:int&gt;1700839760&lt;/d5p1:int&gt;&lt;d5p1:int&gt;-366433918&lt;/d5p1:int&gt;&lt;d5p1:int&gt;-840190004&lt;/d5p1:int&gt;&lt;d5p1:int&gt;564672402&lt;/d5p1:int&gt;&lt;d5p1:int&gt;1700446557&lt;/d5p1:int&gt;&lt;d5p1:int&gt;-1420478985&lt;/d5p1:int&gt;&lt;d5p1:int&gt;436190446&lt;/d5p1:int&gt;&lt;d5p1:int&gt;-843401331&lt;/d5p1:int&gt;&lt;d5p1:int&gt;465698905&lt;/d5p1:int&gt;&lt;d5p1:int&gt;-840648767&lt;/d5p1:int&gt;&lt;d5p1:int&gt;-299479352&lt;/d5p1:int&gt;&lt;d5p1:int&gt;-840648767&lt;/d5p1:int&gt;&lt;d5p1:int&gt;1700446557&lt;/d5p1:int&gt;&lt;d5p1:int&gt;-1420477993&lt;/d5p1:int&gt;&lt;d5p1:int&gt;-1920352293&lt;/d5p1:int&gt;&lt;d5p1:int&gt;1700446557&lt;/d5p1:int&gt;&lt;d5p1:int&gt;-1420478985&lt;/d5p1:int&gt;&lt;d5p1:int&gt;-1694433184&lt;/d5p1:int&gt;&lt;d5p1:int&gt;-840583234&lt;/d5p1:int&gt;&lt;d5p1:int&gt;2141674835&lt;/d5p1:int&gt;&lt;d5p1:int&gt;-840190004&lt;/d5p1:int&gt;&lt;d5p1:int&gt;1700446557&lt;/d5p1:int&gt;&lt;d5p1:int&gt;1191163436&lt;/d5p1:int&gt;&lt;d5p1:int&gt;-1258396637&lt;/d5p1:int&gt;&lt;d5p1:int&gt;-406500494&lt;/d5p1:int&gt;&lt;d5p1:int&gt;-993247840&lt;/d5p1:int&gt;&lt;d5p1:int&gt;-839338047&lt;/d5p1:int&gt;&lt;d5p1:int&gt;821173019&lt;/d5p1:int&gt;&lt;d5p1:int&gt;1265028110&lt;/d5p1:int&gt;&lt;d5p1:int&gt;-1787951688&lt;/d5p1:int&gt;&lt;d5p1:int&gt;786934084&lt;/d5p1:int&gt;&lt;d5p1:int&gt;423510466&lt;/d5p1:int&gt;&lt;d5p1:int&gt;-840124473&lt;/d5p1:int&gt;&lt;d5p1:int&gt;-730659416&lt;/d5p1:int&gt;&lt;d5p1:int&gt;1940587013&lt;/d5p1:int&gt;&lt;d5p1:int&gt;-840190004&lt;/d5p1:int&gt;&lt;d5p1:int&gt;564672402&lt;/d5p1:int&gt;&lt;d5p1:int&gt;1700446557&lt;/d5p1:int&gt;&lt;d5p1:int&gt;-1420478985&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2101405494&lt;/Term&gt;&lt;ParentTerm&gt;-1872639189&lt;/ParentTerm&gt;&lt;/TermsDefinedInconsistentFormatting&gt;&lt;/w:wordDocument&gt;</ReviewedTerms>
</file>

<file path=customXml/item82.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xml:space="preserve"&gt;&lt;TermsDefinedInconsistentFormatting&gt;&lt;Id&gt;7ecc16ed-9c6c-4190-8105-507951cf6924&lt;/Id&gt;&lt;PositionedParagraphId&gt;&lt;?xml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0&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xmlns:d3p1="http://schemas.datacontract.org/2004/07/System"&gt;&lt;d3p1:m_Item1&gt;550287378&lt;/d3p1:m_Item1&gt;&lt;d3p1:m_Item2&gt;&lt;d3p1:m_Item1 xmlns:d5p1="http://schemas.microsoft.com/2003/10/Serialization/Arrays"&gt;&lt;d5p1:int&gt;1198369682&lt;/d5p1:int&gt;&lt;d5p1:int&gt;-1694433159&lt;/d5p1:int&gt;&lt;d5p1:int&gt;376481937&lt;/d5p1:int&gt;&lt;d5p1:int&gt;-1694236580&lt;/d5p1:int&gt;&lt;d5p1:int&gt;-1694433191&lt;/d5p1:int&gt;&lt;d5p1:int&gt;1240007668&lt;/d5p1:int&gt;&lt;d5p1:int&gt;-839403577&lt;/d5p1:int&gt;&lt;d5p1:int&gt;-1741356280&lt;/d5p1:int&gt;&lt;d5p1:int&gt;-842352705&lt;/d5p1:int&gt;&lt;d5p1:int&gt;745330816&lt;/d5p1:int&gt;&lt;d5p1:int&gt;-842352705&lt;/d5p1:int&gt;&lt;d5p1:int&gt;-330084520&lt;/d5p1:int&gt;&lt;d5p1:int&gt;-839338047&lt;/d5p1:int&gt;&lt;d5p1:int&gt;-842352705&lt;/d5p1:int&gt;&lt;d5p1:int&gt;408326418&lt;/d5p1:int&gt;&lt;d5p1:int&gt;-839338047&lt;/d5p1:int&gt;&lt;d5p1:int&gt;-770498947&lt;/d5p1:int&gt;&lt;d5p1:int&gt;-1934088839&lt;/d5p1:int&gt;&lt;d5p1:int&gt;-840124473&lt;/d5p1:int&gt;&lt;d5p1:int&gt;1886702675&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-1025002378&lt;/Term&gt;&lt;ParentTerm&gt;-1872639189&lt;/ParentTerm&gt;&lt;/TermsDefinedInconsistentFormatting&gt;&lt;/w:wordDocument&gt;</ReviewedTerms>
</file>

<file path=customXml/item83.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xml:space="preserve"&gt;&lt;TermsDefinedInconsistentFormatting&gt;&lt;Id&gt;b20d08bd-98d9-4b7e-a16c-50fa4f40a14d&lt;/Id&gt;&lt;PositionedParagraphId&gt;&lt;?xml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xmlns:d3p1="http://schemas.datacontract.org/2004/07/System"&gt;&lt;d3p1:m_Item1&gt;-862353502&lt;/d3p1:m_Item1&gt;&lt;d3p1:m_Item2&gt;&lt;d3p1:m_Item1 xmlns:d5p1="http://schemas.microsoft.com/2003/10/Serialization/Arrays"&gt;&lt;d5p1:int&gt;-840124479&lt;/d5p1:int&gt;&lt;d5p1:int&gt;-1694433191&lt;/d5p1:int&gt;&lt;d5p1:int&gt;-840648767&lt;/d5p1:int&gt;&lt;d5p1:int&gt;-843401330&lt;/d5p1:int&gt;&lt;/d3p1:m_Item1&gt;&lt;d3p1:m_Item2 xmlns:d5p1="http://schemas.microsoft.com/2003/10/Serialization/Arrays" /&gt;&lt;/d3p1:m_Item2&gt;&lt;/P_RunsHash&gt;&lt;P_StoryType&gt;Main&lt;/P_StoryType&gt;&lt;PositionInParagraph&gt;0&lt;/PositionInParagraph&gt;&lt;RunDetail&gt;&lt;/RunDetail&gt;&lt;Selected&gt;true&lt;/Selected&gt;&lt;T_Column&gt;2&lt;/T_Column&gt;&lt;T_Row&gt;0&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-322032456&lt;/Term&gt;&lt;ParentTerm&gt;-1872639189&lt;/ParentTerm&gt;&lt;/TermsDefinedInconsistentFormatting&gt;&lt;/w:wordDocument&gt;</ReviewedTerms>
</file>

<file path=customXml/item84.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xml:space="preserve"&gt;&lt;TermsDefinedInconsistentFormatting&gt;&lt;Id&gt;7add2373-c032-4bf8-ab8d-d04463ef409b&lt;/Id&gt;&lt;PositionedParagraphId&gt;&lt;?xml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0&lt;/T_Row&gt;&lt;/ParagraphIdIQ&gt;&lt;ParagraphIdIQ&gt;&lt;P_RunsHash xmlns:d3p1="http://schemas.datacontract.org/2004/07/System"&gt;&lt;d3p1:m_Item1&gt;-862353502&lt;/d3p1:m_Item1&gt;&lt;d3p1:m_Item2&gt;&lt;d3p1:m_Item1 xmlns:d5p1="http://schemas.microsoft.com/2003/10/Serialization/Arrays"&gt;&lt;d5p1:int&gt;-840124479&lt;/d5p1:int&gt;&lt;d5p1:int&gt;-1694433191&lt;/d5p1:int&gt;&lt;d5p1:int&gt;-840648767&lt;/d5p1:int&gt;&lt;d5p1:int&gt;-843401330&lt;/d5p1:int&gt;&lt;/d3p1:m_Item1&gt;&lt;d3p1:m_Item2 xmlns:d5p1="http://schemas.microsoft.com/2003/10/Serialization/Arrays" /&gt;&lt;/d3p1:m_Item2&gt;&lt;/P_RunsHash&gt;&lt;P_StoryType&gt;Main&lt;/P_StoryType&gt;&lt;PositionInParagraph&gt;0&lt;/PositionInParagraph&gt;&lt;RunDetail&gt;&lt;/RunDetail&gt;&lt;Selected&gt;true&lt;/Selected&gt;&lt;T_Column&gt;2&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-322032456&lt;/Term&gt;&lt;ParentTerm&gt;-1872639189&lt;/ParentTerm&gt;&lt;/TermsDefinedInconsistentFormatting&gt;&lt;/w:wordDocument&gt;</ReviewedTerms>
</file>

<file path=customXml/item85.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xml:space="preserve"&gt;&lt;TermsDefinedInconsistentFormatting&gt;&lt;Id&gt;6d69249b-60dd-432f-9380-b1f9a8b1ae3d&lt;/Id&gt;&lt;PositionedParagraphId&gt;&lt;?xml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0&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xmlns:d3p1="http://schemas.datacontract.org/2004/07/System"&gt;&lt;d3p1:m_Item1&gt;-397390101&lt;/d3p1:m_Item1&gt;&lt;d3p1:m_Item2&gt;&lt;d3p1:m_Item1 xmlns:d5p1="http://schemas.microsoft.com/2003/10/Serialization/Arrays"&gt;&lt;d5p1:int&gt;-840648761&lt;/d5p1:int&gt;&lt;d5p1:int&gt;1700446557&lt;/d5p1:int&gt;&lt;d5p1:int&gt;1191163436&lt;/d5p1:int&gt;&lt;d5p1:int&gt;-1258396637&lt;/d5p1:int&gt;&lt;d5p1:int&gt;-406500494&lt;/d5p1:int&gt;&lt;d5p1:int&gt;-993247840&lt;/d5p1:int&gt;&lt;d5p1:int&gt;821173019&lt;/d5p1:int&gt;&lt;d5p1:int&gt;1265028110&lt;/d5p1:int&gt;&lt;d5p1:int&gt;1700839760&lt;/d5p1:int&gt;&lt;d5p1:int&gt;-366433918&lt;/d5p1:int&gt;&lt;d5p1:int&gt;-840190004&lt;/d5p1:int&gt;&lt;d5p1:int&gt;564672402&lt;/d5p1:int&gt;&lt;d5p1:int&gt;1700446557&lt;/d5p1:int&gt;&lt;d5p1:int&gt;-1420478985&lt;/d5p1:int&gt;&lt;d5p1:int&gt;436190446&lt;/d5p1:int&gt;&lt;d5p1:int&gt;-843401331&lt;/d5p1:int&gt;&lt;d5p1:int&gt;465698905&lt;/d5p1:int&gt;&lt;d5p1:int&gt;-840648767&lt;/d5p1:int&gt;&lt;d5p1:int&gt;-839469113&lt;/d5p1:int&gt;&lt;d5p1:int&gt;20251266&lt;/d5p1:int&gt;&lt;d5p1:int&gt;2141674835&lt;/d5p1:int&gt;&lt;d5p1:int&gt;-840190004&lt;/d5p1:int&gt;&lt;d5p1:int&gt;1948893533&lt;/d5p1:int&gt;&lt;d5p1:int&gt;1700446557&lt;/d5p1:int&gt;&lt;d5p1:int&gt;1735636508&lt;/d5p1:int&gt;&lt;d5p1:int&gt;-1694433184&lt;/d5p1:int&gt;&lt;d5p1:int&gt;509602205&lt;/d5p1:int&gt;&lt;d5p1:int&gt;1650728&lt;/d5p1:int&gt;&lt;d5p1:int&gt;-28739364&lt;/d5p1:int&gt;&lt;d5p1:int&gt;-840124473&lt;/d5p1:int&gt;&lt;d5p1:int&gt;573465220&lt;/d5p1:int&gt;&lt;d5p1:int&gt;-840648767&lt;/d5p1:int&gt;&lt;d5p1:int&gt;1700446557&lt;/d5p1:int&gt;&lt;d5p1:int&gt;-1420478985&lt;/d5p1:int&gt;&lt;d5p1:int&gt;448946834&lt;/d5p1:int&gt;&lt;d5p1:int&gt;1610416900&lt;/d5p1:int&gt;&lt;d5p1:int&gt;1735636508&lt;/d5p1:int&gt;&lt;d5p1:int&gt;-1097084382&lt;/d5p1:int&gt;&lt;d5p1:int&gt;-840190004&lt;/d5p1:int&gt;&lt;d5p1:int&gt;-840124481&lt;/d5p1:int&gt;&lt;d5p1:int&gt;250613666&lt;/d5p1:int&gt;&lt;d5p1:int&gt;-1420478985&lt;/d5p1:int&gt;&lt;d5p1:int&gt;332423953&lt;/d5p1:int&gt;&lt;d5p1:int&gt;800290473&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-24959617&lt;/Term&gt;&lt;ParentTerm&gt;-1872639189&lt;/ParentTerm&gt;&lt;/TermsDefinedInconsistentFormatting&gt;&lt;/w:wordDocument&gt;</ReviewedTerms>
</file>

<file path=customXml/item86.xml><?xml version="1.0" encoding="utf-8"?>
<ReviewedTerms xmlns="Microsystems.TermsUsedNotDefined.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xml:space="preserve"&gt;&lt;TermsUsedNotDefined&gt;&lt;Id&gt;bdd89f28-4c25-4d17-8ccb-96cf93a0fbaa&lt;/Id&gt;&lt;PositionedParagraphId&gt;&lt;?xml version="1.0" encoding="utf-16"?&gt;&lt;ArrayOfParagraphIdIQ xmlns:i="http://www.w3.org/2001/XMLSchema-instance" xmlns="http://schemas.datacontract.org/2004/07/Microsystems.IQ.Build"&gt;&lt;ParagraphIdIQ&gt;&lt;P_RunsHash xmlns:d3p1="http://schemas.datacontract.org/2004/07/System"&gt;&lt;d3p1:m_Item1&gt;-870276584&lt;/d3p1:m_Item1&gt;&lt;d3p1:m_Item2&gt;&lt;d3p1:m_Item1 xmlns:d5p1="http://schemas.microsoft.com/2003/10/Serialization/Arrays"&gt;&lt;d5p1:int&gt;1700446589&lt;/d5p1:int&gt;&lt;d5p1:int&gt;1297234665&lt;/d5p1:int&gt;&lt;d5p1:int&gt;-1100426718&lt;/d5p1:int&gt;&lt;d5p1:int&gt;-840190004&lt;/d5p1:int&gt;&lt;d5p1:int&gt;736482568&lt;/d5p1:int&gt;&lt;d5p1:int&gt;1610810127&lt;/d5p1:int&gt;&lt;d5p1:int&gt;-1384929315&lt;/d5p1:int&gt;&lt;d5p1:int&gt;1631403848&lt;/d5p1:int&gt;&lt;d5p1:int&gt;15360219&lt;/d5p1:int&gt;&lt;d5p1:int&gt;-1028830027&lt;/d5p1:int&gt;&lt;d5p1:int&gt;1959550521&lt;/d5p1:int&gt;&lt;d5p1:int&gt;668352330&lt;/d5p1:int&gt;&lt;d5p1:int&gt;-840190004&lt;/d5p1:int&gt;&lt;d5p1:int&gt;-777612739&lt;/d5p1:int&gt;&lt;d5p1:int&gt;-128349234&lt;/d5p1:int&gt;&lt;d5p1:int&gt;1130655696&lt;/d5p1:int&gt;&lt;d5p1:int&gt;-1440491784&lt;/d5p1:int&gt;&lt;d5p1:int&gt;-1271809798&lt;/d5p1:int&gt;&lt;d5p1:int&gt;-1028830027&lt;/d5p1:int&gt;&lt;d5p1:int&gt;-1694236580&lt;/d5p1:int&gt;&lt;d5p1:int&gt;-1862562185&lt;/d5p1:int&gt;&lt;d5p1:int&gt;1691829845&lt;/d5p1:int&gt;&lt;d5p1:int&gt;-1028830027&lt;/d5p1:int&gt;&lt;d5p1:int&gt;1593114440&lt;/d5p1:int&gt;&lt;d5p1:int&gt;-803672335&lt;/d5p1:int&gt;&lt;d5p1:int&gt;1657858264&lt;/d5p1:int&gt;&lt;d5p1:int&gt;-840190004&lt;/d5p1:int&gt;&lt;d5p1:int&gt;1700446557&lt;/d5p1:int&gt;&lt;d5p1:int&gt;1876247433&lt;/d5p1:int&gt;&lt;d5p1:int&gt;1240007668&lt;/d5p1:int&gt;&lt;d5p1:int&gt;-839469113&lt;/d5p1:int&gt;&lt;d5p1:int&gt;-2129390037&lt;/d5p1:int&gt;&lt;d5p1:int&gt;797640553&lt;/d5p1:int&gt;&lt;d5p1:int&gt;1178749465&lt;/d5p1:int&gt;&lt;d5p1:int&gt;785359320&lt;/d5p1:int&gt;&lt;d5p1:int&gt;1700446589&lt;/d5p1:int&gt;&lt;d5p1:int&gt;1297234665&lt;/d5p1:int&gt;&lt;d5p1:int&gt;-1100426718&lt;/d5p1:int&gt;&lt;d5p1:int&gt;-840190004&lt;/d5p1:int&gt;&lt;d5p1:int&gt;-1106228017&lt;/d5p1:int&gt;&lt;d5p1:int&gt;1390811594&lt;/d5p1:int&gt;&lt;d5p1:int&gt;-1694236580&lt;/d5p1:int&gt;&lt;d5p1:int&gt;1691829845&lt;/d5p1:int&gt;&lt;d5p1:int&gt;-839338047&lt;/d5p1:int&gt;&lt;d5p1:int&gt;1593114440&lt;/d5p1:int&gt;&lt;d5p1:int&gt;1700643149&lt;/d5p1:int&gt;&lt;d5p1:int&gt;-840124473&lt;/d5p1:int&gt;&lt;d5p1:int&gt;573465220&lt;/d5p1:int&gt;&lt;d5p1:int&gt;-840648767&lt;/d5p1:int&gt;&lt;d5p1:int&gt;1700446557&lt;/d5p1:int&gt;&lt;d5p1:int&gt;-435240597&lt;/d5p1:int&gt;&lt;d5p1:int&gt;1240007668&lt;/d5p1:int&gt;&lt;d5p1:int&gt;1700446557&lt;/d5p1:int&gt;&lt;d5p1:int&gt;1297234665&lt;/d5p1:int&gt;&lt;d5p1:int&gt;-1893412460&lt;/d5p1:int&gt;&lt;d5p1:int&gt;1390811594&lt;/d5p1:int&gt;&lt;d5p1:int&gt;1205010703&lt;/d5p1:int&gt;&lt;d5p1:int&gt;-840648767&lt;/d5p1:int&gt;&lt;d5p1:int&gt;1700446557&lt;/d5p1:int&gt;&lt;d5p1:int&gt;1876247433&lt;/d5p1:int&gt;&lt;d5p1:int&gt;1700446589&lt;/d5p1:int&gt;&lt;d5p1:int&gt;1297234665&lt;/d5p1:int&gt;&lt;d5p1:int&gt;-1100426718&lt;/d5p1:int&gt;&lt;d5p1:int&gt;-840190004&lt;/d5p1:int&gt;&lt;d5p1:int&gt;-856043617&lt;/d5p1:int&gt;&lt;d5p1:int&gt;1700446557&lt;/d5p1:int&gt;&lt;d5p1:int&gt;-1716571037&lt;/d5p1:int&gt;&lt;d5p1:int&gt;-840124473&lt;/d5p1:int&gt;&lt;d5p1:int&gt;1202628568&lt;/d5p1:int&gt;&lt;d5p1:int&gt;-840648761&lt;/d5p1:int&gt;&lt;d5p1:int&gt;-839469113&lt;/d5p1:int&gt;&lt;d5p1:int&gt;-175403405&lt;/d5p1:int&gt;&lt;d5p1:int&gt;-840190004&lt;/d5p1:int&gt;&lt;d5p1:int&gt;-1694433171&lt;/d5p1:int&gt;&lt;d5p1:int&gt;-1694236580&lt;/d5p1:int&gt;&lt;d5p1:int&gt;1691829845&lt;/d5p1:int&gt;&lt;d5p1:int&gt;-839338047&lt;/d5p1:int&gt;&lt;d5p1:int&gt;1593114440&lt;/d5p1:int&gt;&lt;d5p1:int&gt;-840124473&lt;/d5p1:int&gt;&lt;d5p1:int&gt;-88427547&lt;/d5p1:int&gt;&lt;d5p1:int&gt;-840190004&lt;/d5p1:int&gt;&lt;d5p1:int&gt;1700446557&lt;/d5p1:int&gt;&lt;d5p1:int&gt;1876247433&lt;/d5p1:int&gt;&lt;d5p1:int&gt;-839338047&lt;/d5p1:int&gt;&lt;d5p1:int&gt;-1694236580&lt;/d5p1:int&gt;&lt;d5p1:int&gt;-1862562185&lt;/d5p1:int&gt;&lt;d5p1:int&gt;2073356530&lt;/d5p1:int&gt;&lt;d5p1:int&gt;-840648767&lt;/d5p1:int&gt;&lt;d5p1:int&gt;1178749465&lt;/d5p1:int&gt;&lt;d5p1:int&gt;785359320&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ArrayOfParagraphIdIQ&gt;&lt;/PositionedParagraphId&gt;&lt;Term&gt;-948535647&lt;/Term&gt;&lt;ParentTerm&gt;-2095752124&lt;/ParentTerm&gt;&lt;/TermsUsedNotDefined&gt;&lt;/w:wordDocument&gt;</ReviewedTerms>
</file>

<file path=customXml/item87.xml><?xml version="1.0" encoding="utf-8"?>
<ReviewedTerms xmlns="Microsystems.TermsUsedNotDefined.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xml:space="preserve"&gt;&lt;TermsUsedNotDefined&gt;&lt;Id&gt;cf9074af-a14b-45b3-9bb9-4fb073ab63e4&lt;/Id&gt;&lt;PositionedParagraphId&gt;&lt;?xml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xmlns:d3p1="http://schemas.datacontract.org/2004/07/System"&gt;&lt;d3p1:m_Item1&gt;1965508683&lt;/d3p1:m_Item1&gt;&lt;d3p1:m_Item2&gt;&lt;d3p1:m_Item1 xmlns:d5p1="http://schemas.microsoft.com/2003/10/Serialization/Arrays"&gt;&lt;d5p1:int&gt;-1098467641&lt;/d5p1:int&gt;&lt;d5p1:int&gt;1700446557&lt;/d5p1:int&gt;&lt;d5p1:int&gt;2074317916&lt;/d5p1:int&gt;&lt;d5p1:int&gt;-840648767&lt;/d5p1:int&gt;&lt;d5p1:int&gt;-1394266293&lt;/d5p1:int&gt;&lt;d5p1:int&gt;-1741618395&lt;/d5p1:int&gt;&lt;d5p1:int&gt;-1028830027&lt;/d5p1:int&gt;&lt;d5p1:int&gt;-1694236580&lt;/d5p1:int&gt;&lt;d5p1:int&gt;836313961&lt;/d5p1:int&gt;&lt;d5p1:int&gt;1450947336&lt;/d5p1:int&gt;&lt;d5p1:int&gt;1985039545&lt;/d5p1:int&gt;&lt;d5p1:int&gt;797640553&lt;/d5p1:int&gt;&lt;d5p1:int&gt;1700446557&lt;/d5p1:int&gt;&lt;d5p1:int&gt;-1741618395&lt;/d5p1:int&gt;&lt;d5p1:int&gt;-1539111511&lt;/d5p1:int&gt;&lt;d5p1:int&gt;63249541&lt;/d5p1:int&gt;&lt;d5p1:int&gt;-840190004&lt;/d5p1:int&gt;&lt;d5p1:int&gt;63249541&lt;/d5p1:int&gt;&lt;d5p1:int&gt;-1153215076&lt;/d5p1:int&gt;&lt;d5p1:int&gt;1610810127&lt;/d5p1:int&gt;&lt;d5p1:int&gt;-1694236580&lt;/d5p1:int&gt;&lt;d5p1:int&gt;806945018&lt;/d5p1:int&gt;&lt;d5p1:int&gt;-1028830027&lt;/d5p1:int&gt;&lt;d5p1:int&gt;-839338047&lt;/d5p1:int&gt;&lt;d5p1:int&gt;795477304&lt;/d5p1:int&gt;&lt;d5p1:int&gt;-840648767&lt;/d5p1:int&gt;&lt;d5p1:int&gt;-218515436&lt;/d5p1:int&gt;&lt;d5p1:int&gt;432752773&lt;/d5p1:int&gt;&lt;d5p1:int&gt;-838748226&lt;/d5p1:int&gt;&lt;d5p1:int&gt;1700446557&lt;/d5p1:int&gt;&lt;d5p1:int&gt;-1394266293&lt;/d5p1:int&gt;&lt;d5p1:int&gt;1076680008&lt;/d5p1:int&gt;&lt;d5p1:int&gt;-839338047&lt;/d5p1:int&gt;&lt;d5p1:int&gt;1631403848&lt;/d5p1:int&gt;&lt;d5p1:int&gt;-440199759&lt;/d5p1:int&gt;&lt;d5p1:int&gt;1806432118&lt;/d5p1:int&gt;&lt;d5p1:int&gt;-840124473&lt;/d5p1:int&gt;&lt;d5p1:int&gt;-88427547&lt;/d5p1:int&gt;&lt;d5p1:int&gt;-840190004&lt;/d5p1:int&gt;&lt;d5p1:int&gt;-405350360&lt;/d5p1:int&gt;&lt;d5p1:int&gt;1450947336&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ArrayOfParagraphIdIQ&gt;&lt;/PositionedParagraphId&gt;&lt;Term&gt;-1572523572&lt;/Term&gt;&lt;ParentTerm&gt;989068238&lt;/ParentTerm&gt;&lt;/TermsUsedNotDefined&gt;&lt;/w:wordDocument&gt;</ReviewedTerms>
</file>

<file path=customXml/item88.xml><?xml version="1.0" encoding="utf-8"?>
<ReviewedTerms xmlns="Microsystems.TermsUsedNotDefined.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xml:space="preserve"&gt;&lt;TermsUsedNotDefined&gt;&lt;Id&gt;8ef066f4-d712-473b-8874-73841089fbf3&lt;/Id&gt;&lt;PositionedParagraphId&gt;&lt;?xml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xmlns:d3p1="http://schemas.datacontract.org/2004/07/System"&gt;&lt;d3p1:m_Item1&gt;-1494264256&lt;/d3p1:m_Item1&gt;&lt;d3p1:m_Item2&gt;&lt;d3p1:m_Item1 xmlns:d5p1="http://schemas.microsoft.com/2003/10/Serialization/Arrays"&gt;&lt;d5p1:int&gt;-491448789&lt;/d5p1:int&gt;&lt;d5p1:int&gt;1700446557&lt;/d5p1:int&gt;&lt;d5p1:int&gt;-1716571037&lt;/d5p1:int&gt;&lt;d5p1:int&gt;1610810127&lt;/d5p1:int&gt;&lt;d5p1:int&gt;-842352705&lt;/d5p1:int&gt;&lt;d5p1:int&gt;4862103&lt;/d5p1:int&gt;&lt;d5p1:int&gt;-840648767&lt;/d5p1:int&gt;&lt;d5p1:int&gt;-1384929315&lt;/d5p1:int&gt;&lt;d5p1:int&gt;-1394266293&lt;/d5p1:int&gt;&lt;d5p1:int&gt;-839403585&lt;/d5p1:int&gt;&lt;d5p1:int&gt;165209878&lt;/d5p1:int&gt;&lt;d5p1:int&gt;797640553&lt;/d5p1:int&gt;&lt;d5p1:int&gt;-1768189113&lt;/d5p1:int&gt;&lt;d5p1:int&gt;-843663464&lt;/d5p1:int&gt;&lt;d5p1:int&gt;-840648767&lt;/d5p1:int&gt;&lt;d5p1:int&gt;-1098467641&lt;/d5p1:int&gt;&lt;d5p1:int&gt;-1434897427&lt;/d5p1:int&gt;&lt;d5p1:int&gt;-840190004&lt;/d5p1:int&gt;&lt;d5p1:int&gt;1700446557&lt;/d5p1:int&gt;&lt;d5p1:int&gt;-1716571037&lt;/d5p1:int&gt;&lt;d5p1:int&gt;-126375017&lt;/d5p1:int&gt;&lt;d5p1:int&gt;-840124473&lt;/d5p1:int&gt;&lt;d5p1:int&gt;1700446557&lt;/d5p1:int&gt;&lt;d5p1:int&gt;475705030&lt;/d5p1:int&gt;&lt;d5p1:int&gt;1390811626&lt;/d5p1:int&gt;&lt;d5p1:int&gt;-1394266293&lt;/d5p1:int&gt;&lt;d5p1:int&gt;1240007668&lt;/d5p1:int&gt;&lt;d5p1:int&gt;-839403577&lt;/d5p1:int&gt;&lt;d5p1:int&gt;-840124473&lt;/d5p1:int&gt;&lt;d5p1:int&gt;-174551438&lt;/d5p1:int&gt;&lt;d5p1:int&gt;282182455&lt;/d5p1:int&gt;&lt;d5p1:int&gt;-839338047&lt;/d5p1:int&gt;&lt;d5p1:int&gt;984697831&lt;/d5p1:int&gt;&lt;d5p1:int&gt;-840124473&lt;/d5p1:int&gt;&lt;d5p1:int&gt;1700446557&lt;/d5p1:int&gt;&lt;d5p1:int&gt;1639258570&lt;/d5p1:int&gt;&lt;d5p1:int&gt;-803672335&lt;/d5p1:int&gt;&lt;d5p1:int&gt;1700446557&lt;/d5p1:int&gt;&lt;d5p1:int&gt;-1716571037&lt;/d5p1:int&gt;&lt;d5p1:int&gt;1384152815&lt;/d5p1:int&gt;&lt;d5p1:int&gt;436190446&lt;/d5p1:int&gt;&lt;d5p1:int&gt;-842352757&lt;/d5p1:int&gt;&lt;d5p1:int&gt;1055074411&lt;/d5p1:int&gt;&lt;d5p1:int&gt;465698905&lt;/d5p1:int&gt;&lt;d5p1:int&gt;-839338047&lt;/d5p1:int&gt;&lt;d5p1:int&gt;-405350360&lt;/d5p1:int&gt;&lt;d5p1:int&gt;-1862562185&lt;/d5p1:int&gt;&lt;d5p1:int&gt;1207817419&lt;/d5p1:int&gt;&lt;d5p1:int&gt;-839403585&lt;/d5p1:int&gt;&lt;d5p1:int&gt;1700446557&lt;/d5p1:int&gt;&lt;d5p1:int&gt;-1716571037&lt;/d5p1:int&gt;&lt;d5p1:int&gt;-1694433184&lt;/d5p1:int&gt;&lt;d5p1:int&gt;-225009298&lt;/d5p1:int&gt;&lt;d5p1:int&gt;545763080&lt;/d5p1:int&gt;&lt;d5p1:int&gt;-840648767&lt;/d5p1:int&gt;&lt;d5p1:int&gt;1700446557&lt;/d5p1:int&gt;&lt;d5p1:int&gt;1984723337&lt;/d5p1:int&gt;&lt;d5p1:int&gt;475703782&lt;/d5p1:int&gt;&lt;d5p1:int&gt;1390811594&lt;/d5p1:int&gt;&lt;d5p1:int&gt;-405350360&lt;/d5p1:int&gt;&lt;d5p1:int&gt;-1394266293&lt;/d5p1:int&gt;&lt;d5p1:int&gt;-1028830027&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ArrayOfParagraphIdIQ&gt;&lt;/PositionedParagraphId&gt;&lt;Term&gt;-1191011154&lt;/Term&gt;&lt;ParentTerm&gt;-2101430728&lt;/ParentTerm&gt;&lt;/TermsUsedNotDefined&gt;&lt;/w:wordDocument&gt;</ReviewedTerms>
</file>

<file path=customXml/item89.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xml:space="preserve"&gt;&lt;TermsDefinedInconsistentFormatting&gt;&lt;Id&gt;5418fed7-b9b3-4d85-867d-c0a6917ad4d8&lt;/Id&gt;&lt;PositionedParagraphId&gt;&lt;?xml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0&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xmlns:d3p1="http://schemas.datacontract.org/2004/07/System"&gt;&lt;d3p1:m_Item1&gt;-1466547743&lt;/d3p1:m_Item1&gt;&lt;d3p1:m_Item2&gt;&lt;d3p1:m_Item1 xmlns:d5p1="http://schemas.microsoft.com/2003/10/Serialization/Arrays"&gt;&lt;d5p1:int&gt;1700446557&lt;/d5p1:int&gt;&lt;d5p1:int&gt;1297234665&lt;/d5p1:int&gt;&lt;d5p1:int&gt;-2065180750&lt;/d5p1:int&gt;&lt;d5p1:int&gt;-842352705&lt;/d5p1:int&gt;&lt;d5p1:int&gt;-2013211686&lt;/d5p1:int&gt;&lt;d5p1:int&gt;27949506&lt;/d5p1:int&gt;&lt;d5p1:int&gt;-840648767&lt;/d5p1:int&gt;&lt;d5p1:int&gt;-1694236580&lt;/d5p1:int&gt;&lt;d5p1:int&gt;1638865372&lt;/d5p1:int&gt;&lt;d5p1:int&gt;-840648767&lt;/d5p1:int&gt;&lt;d5p1:int&gt;1178749465&lt;/d5p1:int&gt;&lt;d5p1:int&gt;577016746&lt;/d5p1:int&gt;&lt;d5p1:int&gt;-1028830027&lt;/d5p1:int&gt;&lt;d5p1:int&gt;-840648761&lt;/d5p1:int&gt;&lt;d5p1:int&gt;-405350360&lt;/d5p1:int&gt;&lt;d5p1:int&gt;27949506&lt;/d5p1:int&gt;&lt;d5p1:int&gt;-839403577&lt;/d5p1:int&gt;&lt;d5p1:int&gt;1587547605&lt;/d5p1:int&gt;&lt;d5p1:int&gt;411238890&lt;/d5p1:int&gt;&lt;d5p1:int&gt;-840190004&lt;/d5p1:int&gt;&lt;d5p1:int&gt;-1135159615&lt;/d5p1:int&gt;&lt;d5p1:int&gt;-803672335&lt;/d5p1:int&gt;&lt;d5p1:int&gt;27949506&lt;/d5p1:int&gt;&lt;d5p1:int&gt;436190446&lt;/d5p1:int&gt;&lt;d5p1:int&gt;-842352705&lt;/d5p1:int&gt;&lt;d5p1:int&gt;1207817419&lt;/d5p1:int&gt;&lt;d5p1:int&gt;-840648767&lt;/d5p1:int&gt;&lt;d5p1:int&gt;-843401331&lt;/d5p1:int&gt;&lt;d5p1:int&gt;465698905&lt;/d5p1:int&gt;&lt;d5p1:int&gt;67877709&lt;/d5p1:int&gt;&lt;d5p1:int&gt;20251266&lt;/d5p1:int&gt;&lt;d5p1:int&gt;-1004470091&lt;/d5p1:int&gt;&lt;d5p1:int&gt;-840124473&lt;/d5p1:int&gt;&lt;d5p1:int&gt;369677630&lt;/d5p1:int&gt;&lt;d5p1:int&gt;-840190004&lt;/d5p1:int&gt;&lt;d5p1:int&gt;-840190020&lt;/d5p1:int&gt;&lt;d5p1:int&gt;-840190003&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ArrayOfParagraphIdIQ&gt;&lt;/PositionedParagraphId&gt;&lt;Term&gt;-760873526&lt;/Term&gt;&lt;ParentTerm&gt;-1872639189&lt;/ParentTerm&gt;&lt;/TermsDefinedInconsistentFormatting&gt;&lt;/w:wordDocument&gt;</ReviewedTerms>
</file>

<file path=customXml/item9.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xml:space="preserve"&gt;&lt;TermsDefinedInconsistentFormatting&gt;&lt;Id&gt;a659ea79-1907-43f4-a33d-05fec62466c6&lt;/Id&gt;&lt;PositionedParagraphId&gt;&lt;?xml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xmlns:d3p1="http://schemas.datacontract.org/2004/07/System"&gt;&lt;d3p1:m_Item1&gt;1978350781&lt;/d3p1:m_Item1&gt;&lt;d3p1:m_Item2&gt;&lt;d3p1:m_Item1 xmlns:d5p1="http://schemas.microsoft.com/2003/10/Serialization/Arrays"&gt;&lt;d5p1:int&gt;1178749497&lt;/d5p1:int&gt;&lt;d5p1:int&gt;785359320&lt;/d5p1:int&gt;&lt;d5p1:int&gt;1045509424&lt;/d5p1:int&gt;&lt;d5p1:int&gt;1700446557&lt;/d5p1:int&gt;&lt;d5p1:int&gt;-1909146935&lt;/d5p1:int&gt;&lt;d5p1:int&gt;785318072&lt;/d5p1:int&gt;&lt;d5p1:int&gt;-1574287551&lt;/d5p1:int&gt;&lt;d5p1:int&gt;1700446557&lt;/d5p1:int&gt;&lt;d5p1:int&gt;1735636508&lt;/d5p1:int&gt;&lt;d5p1:int&gt;-840124473&lt;/d5p1:int&gt;&lt;d5p1:int&gt;-88427547&lt;/d5p1:int&gt;&lt;d5p1:int&gt;-840190004&lt;/d5p1:int&gt;&lt;d5p1:int&gt;-174551438&lt;/d5p1:int&gt;&lt;d5p1:int&gt;1250258362&lt;/d5p1:int&gt;&lt;d5p1:int&gt;1186446500&lt;/d5p1:int&gt;&lt;d5p1:int&gt;-1028830027&lt;/d5p1:int&gt;&lt;d5p1:int&gt;-1672114677&lt;/d5p1:int&gt;&lt;d5p1:int&gt;-1694236580&lt;/d5p1:int&gt;&lt;d5p1:int&gt;2017658149&lt;/d5p1:int&gt;&lt;d5p1:int&gt;-1115943152&lt;/d5p1:int&gt;&lt;d5p1:int&gt;573554450&lt;/d5p1:int&gt;&lt;d5p1:int&gt;-1552177916&lt;/d5p1:int&gt;&lt;d5p1:int&gt;-839338047&lt;/d5p1:int&gt;&lt;d5p1:int&gt;1962340070&lt;/d5p1:int&gt;&lt;d5p1:int&gt;792854712&lt;/d5p1:int&gt;&lt;d5p1:int&gt;-1574287551&lt;/d5p1:int&gt;&lt;d5p1:int&gt;1700446557&lt;/d5p1:int&gt;&lt;d5p1:int&gt;1735636508&lt;/d5p1:int&gt;&lt;d5p1:int&gt;-840124473&lt;/d5p1:int&gt;&lt;d5p1:int&gt;-88427547&lt;/d5p1:int&gt;&lt;d5p1:int&gt;-840190004&lt;/d5p1:int&gt;&lt;d5p1:int&gt;-405350360&lt;/d5p1:int&gt;&lt;d5p1:int&gt;1250258362&lt;/d5p1:int&gt;&lt;d5p1:int&gt;1186446500&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ArrayOfParagraphIdIQ&gt;&lt;/PositionedParagraphId&gt;&lt;Term&gt;834211023&lt;/Term&gt;&lt;ParentTerm&gt;-1439758378&lt;/ParentTerm&gt;&lt;/TermsDefinedInconsistentFormatting&gt;&lt;/w:wordDocument&gt;</ReviewedTerms>
</file>

<file path=customXml/item90.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xml:space="preserve"&gt;&lt;TermsDefinedInconsistentFormatting&gt;&lt;Id&gt;44690731-7360-42b6-b921-8cf9790ebcd0&lt;/Id&gt;&lt;PositionedParagraphId&gt;&lt;?xml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xmlns:d3p1="http://schemas.datacontract.org/2004/07/System"&gt;&lt;d3p1:m_Item1&gt;-993541450&lt;/d3p1:m_Item1&gt;&lt;d3p1:m_Item2&gt;&lt;d3p1:m_Item1 xmlns:d5p1="http://schemas.microsoft.com/2003/10/Serialization/Arrays"&gt;&lt;d5p1:int&gt;-838027300&lt;/d5p1:int&gt;&lt;d5p1:int&gt;-1741749485&lt;/d5p1:int&gt;&lt;d5p1:int&gt;-1740700921&lt;/d5p1:int&gt;&lt;d5p1:int&gt;1573281859&lt;/d5p1:int&gt;&lt;d5p1:int&gt;-839403577&lt;/d5p1:int&gt;&lt;d5p1:int&gt;-842352705&lt;/d5p1:int&gt;&lt;d5p1:int&gt;831102291&lt;/d5p1:int&gt;&lt;d5p1:int&gt;1470223772&lt;/d5p1:int&gt;&lt;d5p1:int&gt;2037252866&lt;/d5p1:int&gt;&lt;d5p1:int&gt;-2126123669&lt;/d5p1:int&gt;&lt;d5p1:int&gt;-32790681&lt;/d5p1:int&gt;&lt;d5p1:int&gt;433266581&lt;/d5p1:int&gt;&lt;d5p1:int&gt;-406136810&lt;/d5p1:int&gt;&lt;d5p1:int&gt;63249541&lt;/d5p1:int&gt;&lt;d5p1:int&gt;1178749465&lt;/d5p1:int&gt;&lt;d5p1:int&gt;1876246441&lt;/d5p1:int&gt;&lt;d5p1:int&gt;785318072&lt;/d5p1:int&gt;&lt;d5p1:int&gt;-839403577&lt;/d5p1:int&gt;&lt;d5p1:int&gt;1122011883&lt;/d5p1:int&gt;&lt;d5p1:int&gt;-1875180787&lt;/d5p1:int&gt;&lt;d5p1:int&gt;-269839072&lt;/d5p1:int&gt;&lt;d5p1:int&gt;1178749465&lt;/d5p1:int&gt;&lt;d5p1:int&gt;-839403577&lt;/d5p1:int&gt;&lt;d5p1:int&gt;1046445807&lt;/d5p1:int&gt;&lt;d5p1:int&gt;-1028830027&lt;/d5p1:int&gt;&lt;d5p1:int&gt;-803672338&lt;/d5p1:int&gt;&lt;d5p1:int&gt;-840648761&lt;/d5p1:int&gt;&lt;d5p1:int&gt;-1694236580&lt;/d5p1:int&gt;&lt;d5p1:int&gt;2037252866&lt;/d5p1:int&gt;&lt;d5p1:int&gt;-839403577&lt;/d5p1:int&gt;&lt;d5p1:int&gt;20251266&lt;/d5p1:int&gt;&lt;d5p1:int&gt;-2060415085&lt;/d5p1:int&gt;&lt;d5p1:int&gt;1700446589&lt;/d5p1:int&gt;&lt;d5p1:int&gt;-32790681&lt;/d5p1:int&gt;&lt;d5p1:int&gt;-839403577&lt;/d5p1:int&gt;&lt;d5p1:int&gt;1207166437&lt;/d5p1:int&gt;&lt;d5p1:int&gt;-840190003&lt;/d5p1:int&gt;&lt;d5p1:int&gt;-803672335&lt;/d5p1:int&gt;&lt;d5p1:int&gt;1700446557&lt;/d5p1:int&gt;&lt;d5p1:int&gt;-1716571037&lt;/d5p1:int&gt;&lt;d5p1:int&gt;-839403577&lt;/d5p1:int&gt;&lt;d5p1:int&gt;1700446557&lt;/d5p1:int&gt;&lt;d5p1:int&gt;1989743823&lt;/d5p1:int&gt;&lt;d5p1:int&gt;-1028830027&lt;/d5p1:int&gt;&lt;d5p1:int&gt;1297234665&lt;/d5p1:int&gt;&lt;d5p1:int&gt;-839403577&lt;/d5p1:int&gt;&lt;d5p1:int&gt;322867077&lt;/d5p1:int&gt;&lt;d5p1:int&gt;1178749497&lt;/d5p1:int&gt;&lt;d5p1:int&gt;-1694433184&lt;/d5p1:int&gt;&lt;d5p1:int&gt;-1741356280&lt;/d5p1:int&gt;&lt;d5p1:int&gt;449779989&lt;/d5p1:int&gt;&lt;d5p1:int&gt;-840583234&lt;/d5p1:int&gt;&lt;d5p1:int&gt;1700446557&lt;/d5p1:int&gt;&lt;d5p1:int&gt;-1456304536&lt;/d5p1:int&gt;&lt;d5p1:int&gt;1418570370&lt;/d5p1:int&gt;&lt;d5p1:int&gt;-840124473&lt;/d5p1:int&gt;&lt;d5p1:int&gt;62856326&lt;/d5p1:int&gt;&lt;d5p1:int&gt;-1477721833&lt;/d5p1:int&gt;&lt;d5p1:int&gt;1610416900&lt;/d5p1:int&gt;&lt;d5p1:int&gt;1735635516&lt;/d5p1:int&gt;&lt;d5p1:int&gt;-1910034376&lt;/d5p1:int&gt;&lt;d5p1:int&gt;-840583234&lt;/d5p1:int&gt;&lt;d5p1:int&gt;-842352705&lt;/d5p1:int&gt;&lt;d5p1:int&gt;1989743823&lt;/d5p1:int&gt;&lt;/d3p1:m_Item1&gt;&lt;d3p1:m_Item2 xmlns:d5p1="http://schemas.microsoft.com/2003/10/Serialization/Arrays" /&gt;&lt;/d3p1:m_Item2&gt;&lt;/P_RunsHash&gt;&lt;P_StoryType&gt;Main&lt;/P_StoryType&gt;&lt;PositionInParagraph&gt;1&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-245142151&lt;/Term&gt;&lt;ParentTerm&gt;2620942&lt;/ParentTerm&gt;&lt;/TermsDefinedInconsistentFormatting&gt;&lt;/w:wordDocument&gt;</ReviewedTerms>
</file>

<file path=customXml/item91.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xml:space="preserve"&gt;&lt;TermsDefinedInconsistentFormatting&gt;&lt;Id&gt;3523976c-6074-461f-8d59-c37811b12bb9&lt;/Id&gt;&lt;PositionedParagraphId&gt;&lt;?xml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0&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xmlns:d3p1="http://schemas.datacontract.org/2004/07/System"&gt;&lt;d3p1:m_Item1&gt;179180171&lt;/d3p1:m_Item1&gt;&lt;d3p1:m_Item2&gt;&lt;d3p1:m_Item1 xmlns:d5p1="http://schemas.microsoft.com/2003/10/Serialization/Arrays"&gt;&lt;d5p1:int&gt;1198369682&lt;/d5p1:int&gt;&lt;d5p1:int&gt;-1694433159&lt;/d5p1:int&gt;&lt;d5p1:int&gt;376481937&lt;/d5p1:int&gt;&lt;d5p1:int&gt;-1694236580&lt;/d5p1:int&gt;&lt;d5p1:int&gt;-1694433191&lt;/d5p1:int&gt;&lt;d5p1:int&gt;1240007668&lt;/d5p1:int&gt;&lt;d5p1:int&gt;-839403577&lt;/d5p1:int&gt;&lt;d5p1:int&gt;-1741356280&lt;/d5p1:int&gt;&lt;d5p1:int&gt;-842352705&lt;/d5p1:int&gt;&lt;d5p1:int&gt;745330816&lt;/d5p1:int&gt;&lt;d5p1:int&gt;-842352705&lt;/d5p1:int&gt;&lt;d5p1:int&gt;-330084520&lt;/d5p1:int&gt;&lt;d5p1:int&gt;-839338047&lt;/d5p1:int&gt;&lt;d5p1:int&gt;-842352705&lt;/d5p1:int&gt;&lt;d5p1:int&gt;408326418&lt;/d5p1:int&gt;&lt;d5p1:int&gt;-839338047&lt;/d5p1:int&gt;&lt;d5p1:int&gt;-770498947&lt;/d5p1:int&gt;&lt;d5p1:int&gt;-1934088839&lt;/d5p1:int&gt;&lt;d5p1:int&gt;-840124473&lt;/d5p1:int&gt;&lt;d5p1:int&gt;1886702675&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-1025002378&lt;/Term&gt;&lt;ParentTerm&gt;-1872639189&lt;/ParentTerm&gt;&lt;/TermsDefinedInconsistentFormatting&gt;&lt;/w:wordDocument&gt;</ReviewedTerms>
</file>

<file path=customXml/item92.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xml:space="preserve"&gt;&lt;TermsDefinedInconsistentFormatting&gt;&lt;Id&gt;a297706a-36ca-4acf-8f5a-83fd11dc9179&lt;/Id&gt;&lt;PositionedParagraphId&gt;&lt;?xml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xmlns:d3p1="http://schemas.datacontract.org/2004/07/System"&gt;&lt;d3p1:m_Item1&gt;-993541450&lt;/d3p1:m_Item1&gt;&lt;d3p1:m_Item2&gt;&lt;d3p1:m_Item1 xmlns:d5p1="http://schemas.microsoft.com/2003/10/Serialization/Arrays"&gt;&lt;d5p1:int&gt;-838027300&lt;/d5p1:int&gt;&lt;d5p1:int&gt;-1741749485&lt;/d5p1:int&gt;&lt;d5p1:int&gt;-1740700921&lt;/d5p1:int&gt;&lt;d5p1:int&gt;1573281859&lt;/d5p1:int&gt;&lt;d5p1:int&gt;-839403577&lt;/d5p1:int&gt;&lt;d5p1:int&gt;-842352705&lt;/d5p1:int&gt;&lt;d5p1:int&gt;831102291&lt;/d5p1:int&gt;&lt;d5p1:int&gt;1470223772&lt;/d5p1:int&gt;&lt;d5p1:int&gt;2037252866&lt;/d5p1:int&gt;&lt;d5p1:int&gt;-2126123669&lt;/d5p1:int&gt;&lt;d5p1:int&gt;-32790681&lt;/d5p1:int&gt;&lt;d5p1:int&gt;433266581&lt;/d5p1:int&gt;&lt;d5p1:int&gt;-406136810&lt;/d5p1:int&gt;&lt;d5p1:int&gt;63249541&lt;/d5p1:int&gt;&lt;d5p1:int&gt;1178749465&lt;/d5p1:int&gt;&lt;d5p1:int&gt;1876246441&lt;/d5p1:int&gt;&lt;d5p1:int&gt;785318072&lt;/d5p1:int&gt;&lt;d5p1:int&gt;-839403577&lt;/d5p1:int&gt;&lt;d5p1:int&gt;1122011883&lt;/d5p1:int&gt;&lt;d5p1:int&gt;-1875180787&lt;/d5p1:int&gt;&lt;d5p1:int&gt;-269839072&lt;/d5p1:int&gt;&lt;d5p1:int&gt;1178749465&lt;/d5p1:int&gt;&lt;d5p1:int&gt;-839403577&lt;/d5p1:int&gt;&lt;d5p1:int&gt;1046445807&lt;/d5p1:int&gt;&lt;d5p1:int&gt;-1028830027&lt;/d5p1:int&gt;&lt;d5p1:int&gt;-803672338&lt;/d5p1:int&gt;&lt;d5p1:int&gt;-840648761&lt;/d5p1:int&gt;&lt;d5p1:int&gt;-1694236580&lt;/d5p1:int&gt;&lt;d5p1:int&gt;2037252866&lt;/d5p1:int&gt;&lt;d5p1:int&gt;-839403577&lt;/d5p1:int&gt;&lt;d5p1:int&gt;20251266&lt;/d5p1:int&gt;&lt;d5p1:int&gt;-2060415085&lt;/d5p1:int&gt;&lt;d5p1:int&gt;1700446589&lt;/d5p1:int&gt;&lt;d5p1:int&gt;-32790681&lt;/d5p1:int&gt;&lt;d5p1:int&gt;-839403577&lt;/d5p1:int&gt;&lt;d5p1:int&gt;1207166437&lt;/d5p1:int&gt;&lt;d5p1:int&gt;-840190003&lt;/d5p1:int&gt;&lt;d5p1:int&gt;-803672335&lt;/d5p1:int&gt;&lt;d5p1:int&gt;1700446557&lt;/d5p1:int&gt;&lt;d5p1:int&gt;-1716571037&lt;/d5p1:int&gt;&lt;d5p1:int&gt;-839403577&lt;/d5p1:int&gt;&lt;d5p1:int&gt;1700446557&lt;/d5p1:int&gt;&lt;d5p1:int&gt;1989743823&lt;/d5p1:int&gt;&lt;d5p1:int&gt;-1028830027&lt;/d5p1:int&gt;&lt;d5p1:int&gt;1297234665&lt;/d5p1:int&gt;&lt;d5p1:int&gt;-839403577&lt;/d5p1:int&gt;&lt;d5p1:int&gt;322867077&lt;/d5p1:int&gt;&lt;d5p1:int&gt;1178749497&lt;/d5p1:int&gt;&lt;d5p1:int&gt;-1694433184&lt;/d5p1:int&gt;&lt;d5p1:int&gt;-1741356280&lt;/d5p1:int&gt;&lt;d5p1:int&gt;449779989&lt;/d5p1:int&gt;&lt;d5p1:int&gt;-840583234&lt;/d5p1:int&gt;&lt;d5p1:int&gt;1700446557&lt;/d5p1:int&gt;&lt;d5p1:int&gt;-1456304536&lt;/d5p1:int&gt;&lt;d5p1:int&gt;1418570370&lt;/d5p1:int&gt;&lt;d5p1:int&gt;-840124473&lt;/d5p1:int&gt;&lt;d5p1:int&gt;62856326&lt;/d5p1:int&gt;&lt;d5p1:int&gt;-1477721833&lt;/d5p1:int&gt;&lt;d5p1:int&gt;1610416900&lt;/d5p1:int&gt;&lt;d5p1:int&gt;1735635516&lt;/d5p1:int&gt;&lt;d5p1:int&gt;-1910034376&lt;/d5p1:int&gt;&lt;d5p1:int&gt;-840583234&lt;/d5p1:int&gt;&lt;d5p1:int&gt;-842352705&lt;/d5p1:int&gt;&lt;d5p1:int&gt;1989743823&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ArrayOfParagraphIdIQ&gt;&lt;/PositionedParagraphId&gt;&lt;Term&gt;-245142151&lt;/Term&gt;&lt;ParentTerm&gt;-1439758378&lt;/ParentTerm&gt;&lt;/TermsDefinedInconsistentFormatting&gt;&lt;/w:wordDocument&gt;</ReviewedTerms>
</file>

<file path=customXml/item93.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xml:space="preserve"&gt;&lt;TermsDefinedInconsistentFormatting&gt;&lt;Id&gt;7097b08d-2a51-4aa8-bfd8-444dc24b7dd2&lt;/Id&gt;&lt;PositionedParagraphId&gt;&lt;?xml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xmlns:d3p1="http://schemas.datacontract.org/2004/07/System"&gt;&lt;d3p1:m_Item1&gt;1891886402&lt;/d3p1:m_Item1&gt;&lt;d3p1:m_Item2&gt;&lt;d3p1:m_Item1 xmlns:d5p1="http://schemas.microsoft.com/2003/10/Serialization/Arrays"&gt;&lt;d5p1:int&gt;-840648729&lt;/d5p1:int&gt;&lt;d5p1:int&gt;1700446557&lt;/d5p1:int&gt;&lt;d5p1:int&gt;-1716571037&lt;/d5p1:int&gt;&lt;d5p1:int&gt;372502742&lt;/d5p1:int&gt;&lt;d5p1:int&gt;-840190004&lt;/d5p1:int&gt;&lt;d5p1:int&gt;1700446557&lt;/d5p1:int&gt;&lt;d5p1:int&gt;-1150713952&lt;/d5p1:int&gt;&lt;d5p1:int&gt;-840648767&lt;/d5p1:int&gt;&lt;d5p1:int&gt;-1694236580&lt;/d5p1:int&gt;&lt;d5p1:int&gt;-2102430323&lt;/d5p1:int&gt;&lt;d5p1:int&gt;797640553&lt;/d5p1:int&gt;&lt;d5p1:int&gt;1534769276&lt;/d5p1:int&gt;&lt;d5p1:int&gt;-58441624&lt;/d5p1:int&gt;&lt;d5p1:int&gt;1700446557&lt;/d5p1:int&gt;&lt;d5p1:int&gt;1297234665&lt;/d5p1:int&gt;&lt;d5p1:int&gt;786934084&lt;/d5p1:int&gt;&lt;d5p1:int&gt;-1740700906&lt;/d5p1:int&gt;&lt;d5p1:int&gt;-840124473&lt;/d5p1:int&gt;&lt;d5p1:int&gt;1587587558&lt;/d5p1:int&gt;&lt;d5p1:int&gt;-840124473&lt;/d5p1:int&gt;&lt;d5p1:int&gt;369677630&lt;/d5p1:int&gt;&lt;d5p1:int&gt;1610810127&lt;/d5p1:int&gt;&lt;d5p1:int&gt;-1694236580&lt;/d5p1:int&gt;&lt;d5p1:int&gt;-2102430323&lt;/d5p1:int&gt;&lt;d5p1:int&gt;954959390&lt;/d5p1:int&gt;&lt;d5p1:int&gt;-180464642&lt;/d5p1:int&gt;&lt;d5p1:int&gt;1240007668&lt;/d5p1:int&gt;&lt;d5p1:int&gt;1700839760&lt;/d5p1:int&gt;&lt;d5p1:int&gt;-839469121&lt;/d5p1:int&gt;&lt;d5p1:int&gt;331851891&lt;/d5p1:int&gt;&lt;d5p1:int&gt;343982758&lt;/d5p1:int&gt;&lt;d5p1:int&gt;-840190004&lt;/d5p1:int&gt;&lt;d5p1:int&gt;1700446557&lt;/d5p1:int&gt;&lt;d5p1:int&gt;-180464642&lt;/d5p1:int&gt;&lt;d5p1:int&gt;1237389892&lt;/d5p1:int&gt;&lt;d5p1:int&gt;-840124479&lt;/d5p1:int&gt;&lt;d5p1:int&gt;1700446557&lt;/d5p1:int&gt;&lt;d5p1:int&gt;1297234665&lt;/d5p1:int&gt;&lt;d5p1:int&gt;289036753&lt;/d5p1:int&gt;&lt;d5p1:int&gt;-840190004&lt;/d5p1:int&gt;&lt;d5p1:int&gt;1178749465&lt;/d5p1:int&gt;&lt;d5p1:int&gt;1534769276&lt;/d5p1:int&gt;&lt;d5p1:int&gt;-1624525565&lt;/d5p1:int&gt;&lt;d5p1:int&gt;-1028830027&lt;/d5p1:int&gt;&lt;d5p1:int&gt;1534769276&lt;/d5p1:int&gt;&lt;d5p1:int&gt;-843401329&lt;/d5p1:int&gt;&lt;d5p1:int&gt;-1462902510&lt;/d5p1:int&gt;&lt;d5p1:int&gt;-1394266293&lt;/d5p1:int&gt;&lt;d5p1:int&gt;1810433592&lt;/d5p1:int&gt;&lt;d5p1:int&gt;-180464642&lt;/d5p1:int&gt;&lt;d5p1:int&gt;1240007668&lt;/d5p1:int&gt;&lt;d5p1:int&gt;-491448789&lt;/d5p1:int&gt;&lt;d5p1:int&gt;-219223307&lt;/d5p1:int&gt;&lt;d5p1:int&gt;2128406984&lt;/d5p1:int&gt;&lt;d5p1:int&gt;-1539111511&lt;/d5p1:int&gt;&lt;d5p1:int&gt;1700446557&lt;/d5p1:int&gt;&lt;d5p1:int&gt;-2102430323&lt;/d5p1:int&gt;&lt;d5p1:int&gt;-803672335&lt;/d5p1:int&gt;&lt;d5p1:int&gt;1700446557&lt;/d5p1:int&gt;&lt;d5p1:int&gt;-65957991&lt;/d5p1:int&gt;&lt;d5p1:int&gt;318798589&lt;/d5p1:int&gt;&lt;d5p1:int&gt;1700446557&lt;/d5p1:int&gt;&lt;d5p1:int&gt;1959550521&lt;/d5p1:int&gt;&lt;d5p1:int&gt;-840648767&lt;/d5p1:int&gt;&lt;d5p1:int&gt;1700446557&lt;/d5p1:int&gt;&lt;d5p1:int&gt;2037252898&lt;/d5p1:int&gt;&lt;d5p1:int&gt;-2126353013&lt;/d5p1:int&gt;&lt;d5p1:int&gt;1450979880&lt;/d5p1:int&gt;&lt;d5p1:int&gt;1700446589&lt;/d5p1:int&gt;&lt;d5p1:int&gt;1297234665&lt;/d5p1:int&gt;&lt;d5p1:int&gt;786934084&lt;/d5p1:int&gt;&lt;d5p1:int&gt;-840583234&lt;/d5p1:int&gt;&lt;d5p1:int&gt;-360470421&lt;/d5p1:int&gt;&lt;d5p1:int&gt;-840190004&lt;/d5p1:int&gt;&lt;d5p1:int&gt;1700446557&lt;/d5p1:int&gt;&lt;d5p1:int&gt;-1716571037&lt;/d5p1:int&gt;&lt;d5p1:int&gt;1390811594&lt;/d5p1:int&gt;&lt;d5p1:int&gt;-1694236580&lt;/d5p1:int&gt;&lt;d5p1:int&gt;-1724072857&lt;/d5p1:int&gt;&lt;d5p1:int&gt;-840648767&lt;/d5p1:int&gt;&lt;d5p1:int&gt;-1694236580&lt;/d5p1:int&gt;&lt;d5p1:int&gt;-405350360&lt;/d5p1:int&gt;&lt;d5p1:int&gt;-2102430323&lt;/d5p1:int&gt;&lt;d5p1:int&gt;-840190004&lt;/d5p1:int&gt;&lt;d5p1:int&gt;736482568&lt;/d5p1:int&gt;&lt;d5p1:int&gt;1610810127&lt;/d5p1:int&gt;&lt;d5p1:int&gt;-405350360&lt;/d5p1:int&gt;&lt;d5p1:int&gt;343982758&lt;/d5p1:int&gt;&lt;d5p1:int&gt;2037252866&lt;/d5p1:int&gt;&lt;d5p1:int&gt;-2126123669&lt;/d5p1:int&gt;&lt;d5p1:int&gt;-180464642&lt;/d5p1:int&gt;&lt;d5p1:int&gt;1810433592&lt;/d5p1:int&gt;&lt;d5p1:int&gt;729250605&lt;/d5p1:int&gt;&lt;d5p1:int&gt;1700446557&lt;/d5p1:int&gt;&lt;d5p1:int&gt;1297234665&lt;/d5p1:int&gt;&lt;d5p1:int&gt;-839403577&lt;/d5p1:int&gt;&lt;d5p1:int&gt;-840124473&lt;/d5p1:int&gt;&lt;d5p1:int&gt;27949506&lt;/d5p1:int&gt;&lt;d5p1:int&gt;-840648767&lt;/d5p1:int&gt;&lt;d5p1:int&gt;-174551438&lt;/d5p1:int&gt;&lt;d5p1:int&gt;1945656818&lt;/d5p1:int&gt;&lt;d5p1:int&gt;-840190004&lt;/d5p1:int&gt;&lt;d5p1:int&gt;-1740700906&lt;/d5p1:int&gt;&lt;d5p1:int&gt;-405350360&lt;/d5p1:int&gt;&lt;d5p1:int&gt;-180464642&lt;/d5p1:int&gt;&lt;d5p1:int&gt;-840124473&lt;/d5p1:int&gt;&lt;d5p1:int&gt;369677630&lt;/d5p1:int&gt;&lt;d5p1:int&gt;1610810127&lt;/d5p1:int&gt;&lt;d5p1:int&gt;1700446557&lt;/d5p1:int&gt;&lt;d5p1:int&gt;-2102430323&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-861066816&lt;/Term&gt;&lt;ParentTerm&gt;2620942&lt;/ParentTerm&gt;&lt;/TermsDefinedInconsistentFormatting&gt;&lt;/w:wordDocument&gt;</ReviewedTerms>
</file>

<file path=customXml/item94.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xml:space="preserve"&gt;&lt;TermsDefinedInconsistentFormatting&gt;&lt;Id&gt;24a96904-406a-4c91-bdfe-1fbfdb817387&lt;/Id&gt;&lt;PositionedParagraphId&gt;&lt;?xml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0&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xmlns:d3p1="http://schemas.datacontract.org/2004/07/System"&gt;&lt;d3p1:m_Item1&gt;-1603610389&lt;/d3p1:m_Item1&gt;&lt;d3p1:m_Item2&gt;&lt;d3p1:m_Item1 xmlns:d5p1="http://schemas.microsoft.com/2003/10/Serialization/Arrays"&gt;&lt;d5p1:int&gt;-840648761&lt;/d5p1:int&gt;&lt;d5p1:int&gt;1700446557&lt;/d5p1:int&gt;&lt;d5p1:int&gt;1297234665&lt;/d5p1:int&gt;&lt;d5p1:int&gt;-839338047&lt;/d5p1:int&gt;&lt;d5p1:int&gt;1700446557&lt;/d5p1:int&gt;&lt;d5p1:int&gt;-1667042948&lt;/d5p1:int&gt;&lt;d5p1:int&gt;-2065180750&lt;/d5p1:int&gt;&lt;d5p1:int&gt;-842352705&lt;/d5p1:int&gt;&lt;d5p1:int&gt;-2013211686&lt;/d5p1:int&gt;&lt;d5p1:int&gt;27949506&lt;/d5p1:int&gt;&lt;d5p1:int&gt;-840648767&lt;/d5p1:int&gt;&lt;d5p1:int&gt;1538554853&lt;/d5p1:int&gt;&lt;d5p1:int&gt;-180464642&lt;/d5p1:int&gt;&lt;d5p1:int&gt;797640553&lt;/d5p1:int&gt;&lt;d5p1:int&gt;1178749465&lt;/d5p1:int&gt;&lt;d5p1:int&gt;785359320&lt;/d5p1:int&gt;&lt;d5p1:int&gt;1240007668&lt;/d5p1:int&gt;&lt;d5p1:int&gt;-839403577&lt;/d5p1:int&gt;&lt;d5p1:int&gt;-66353856&lt;/d5p1:int&gt;&lt;d5p1:int&gt;-840648767&lt;/d5p1:int&gt;&lt;d5p1:int&gt;-1135159615&lt;/d5p1:int&gt;&lt;d5p1:int&gt;-1028830027&lt;/d5p1:int&gt;&lt;d5p1:int&gt;411238890&lt;/d5p1:int&gt;&lt;d5p1:int&gt;-840190004&lt;/d5p1:int&gt;&lt;d5p1:int&gt;-1135159615&lt;/d5p1:int&gt;&lt;d5p1:int&gt;-839469113&lt;/d5p1:int&gt;&lt;d5p1:int&gt;-839338047&lt;/d5p1:int&gt;&lt;d5p1:int&gt;-1164475905&lt;/d5p1:int&gt;&lt;d5p1:int&gt;-840124473&lt;/d5p1:int&gt;&lt;d5p1:int&gt;-405350360&lt;/d5p1:int&gt;&lt;d5p1:int&gt;27949506&lt;/d5p1:int&gt;&lt;d5p1:int&gt;67877709&lt;/d5p1:int&gt;&lt;d5p1:int&gt;-843401331&lt;/d5p1:int&gt;&lt;d5p1:int&gt;465698905&lt;/d5p1:int&gt;&lt;d5p1:int&gt;-840648767&lt;/d5p1:int&gt;&lt;d5p1:int&gt;-753359296&lt;/d5p1:int&gt;&lt;d5p1:int&gt;-390610609&lt;/d5p1:int&gt;&lt;d5p1:int&gt;1046445807&lt;/d5p1:int&gt;&lt;d5p1:int&gt;-840124473&lt;/d5p1:int&gt;&lt;d5p1:int&gt;369677630&lt;/d5p1:int&gt;&lt;d5p1:int&gt;-840190004&lt;/d5p1:int&gt;&lt;d5p1:int&gt;-1135159615&lt;/d5p1:int&gt;&lt;d5p1:int&gt;-839338047&lt;/d5p1:int&gt;&lt;d5p1:int&gt;-359315698&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1558732702&lt;/Term&gt;&lt;ParentTerm&gt;-1872639189&lt;/ParentTerm&gt;&lt;/TermsDefinedInconsistentFormatting&gt;&lt;/w:wordDocument&gt;</ReviewedTerms>
</file>

<file path=customXml/item95.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xml:space="preserve"&gt;&lt;TermsDefinedInconsistentFormatting&gt;&lt;Id&gt;07d7020d-cabd-416a-a307-64d3c2c7945b&lt;/Id&gt;&lt;PositionedParagraphId&gt;&lt;?xml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xmlns:d3p1="http://schemas.datacontract.org/2004/07/System"&gt;&lt;d3p1:m_Item1&gt;-1303528485&lt;/d3p1:m_Item1&gt;&lt;d3p1:m_Item2&gt;&lt;d3p1:m_Item1 xmlns:d5p1="http://schemas.microsoft.com/2003/10/Serialization/Arrays"&gt;&lt;d5p1:int&gt;1700446589&lt;/d5p1:int&gt;&lt;d5p1:int&gt;-1716571037&lt;/d5p1:int&gt;&lt;d5p1:int&gt;-839403577&lt;/d5p1:int&gt;&lt;d5p1:int&gt;1700446557&lt;/d5p1:int&gt;&lt;d5p1:int&gt;1143890957&lt;/d5p1:int&gt;&lt;d5p1:int&gt;-1028830027&lt;/d5p1:int&gt;&lt;d5p1:int&gt;925759927&lt;/d5p1:int&gt;&lt;d5p1:int&gt;1619347993&lt;/d5p1:int&gt;&lt;d5p1:int&gt;-839338047&lt;/d5p1:int&gt;&lt;d5p1:int&gt;176394186&lt;/d5p1:int&gt;&lt;d5p1:int&gt;-840648767&lt;/d5p1:int&gt;&lt;d5p1:int&gt;1700446557&lt;/d5p1:int&gt;&lt;d5p1:int&gt;-1716571037&lt;/d5p1:int&gt;&lt;d5p1:int&gt;-837109785&lt;/d5p1:int&gt;&lt;d5p1:int&gt;-1028830027&lt;/d5p1:int&gt;&lt;d5p1:int&gt;-839403577&lt;/d5p1:int&gt;&lt;d5p1:int&gt;360470605&lt;/d5p1:int&gt;&lt;d5p1:int&gt;-840190004&lt;/d5p1:int&gt;&lt;d5p1:int&gt;417572576&lt;/d5p1:int&gt;&lt;d5p1:int&gt;-842352705&lt;/d5p1:int&gt;&lt;d5p1:int&gt;577015754&lt;/d5p1:int&gt;&lt;d5p1:int&gt;-840648767&lt;/d5p1:int&gt;&lt;d5p1:int&gt;1700446557&lt;/d5p1:int&gt;&lt;d5p1:int&gt;-1716571037&lt;/d5p1:int&gt;&lt;d5p1:int&gt;-837109785&lt;/d5p1:int&gt;&lt;d5p1:int&gt;-840124479&lt;/d5p1:int&gt;&lt;d5p1:int&gt;1700446557&lt;/d5p1:int&gt;&lt;d5p1:int&gt;436589667&lt;/d5p1:int&gt;&lt;d5p1:int&gt;-1028830027&lt;/d5p1:int&gt;&lt;d5p1:int&gt;1540077692&lt;/d5p1:int&gt;&lt;d5p1:int&gt;-1741749485&lt;/d5p1:int&gt;&lt;d5p1:int&gt;-1740700921&lt;/d5p1:int&gt;&lt;d5p1:int&gt;-840124473&lt;/d5p1:int&gt;&lt;d5p1:int&gt;1178749465&lt;/d5p1:int&gt;&lt;d5p1:int&gt;135311707&lt;/d5p1:int&gt;&lt;d5p1:int&gt;-842352753&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1612707351&lt;/Term&gt;&lt;ParentTerm&gt;-921250684&lt;/ParentTerm&gt;&lt;/TermsDefinedInconsistentFormatting&gt;&lt;/w:wordDocument&gt;</ReviewedTerms>
</file>

<file path=customXml/item96.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xml:space="preserve"&gt;&lt;TermsDefinedInconsistentFormatting&gt;&lt;Id&gt;8659837b-cf93-42d2-937b-91b978849391&lt;/Id&gt;&lt;PositionedParagraphId&gt;&lt;?xml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2&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xmlns:d3p1="http://schemas.datacontract.org/2004/07/System"&gt;&lt;d3p1:m_Item1&gt;947713523&lt;/d3p1:m_Item1&gt;&lt;d3p1:m_Item2&gt;&lt;d3p1:m_Item1 xmlns:d5p1="http://schemas.microsoft.com/2003/10/Serialization/Arrays"&gt;&lt;d5p1:int&gt;1250259354&lt;/d5p1:int&gt;&lt;d5p1:int&gt;-840190004&lt;/d5p1:int&gt;&lt;d5p1:int&gt;1540077692&lt;/d5p1:int&gt;&lt;d5p1:int&gt;1521530787&lt;/d5p1:int&gt;&lt;d5p1:int&gt;-1028830027&lt;/d5p1:int&gt;&lt;d5p1:int&gt;1139193763&lt;/d5p1:int&gt;&lt;d5p1:int&gt;1700446557&lt;/d5p1:int&gt;&lt;d5p1:int&gt;-565695115&lt;/d5p1:int&gt;&lt;d5p1:int&gt;-840648767&lt;/d5p1:int&gt;&lt;d5p1:int&gt;1700446557&lt;/d5p1:int&gt;&lt;d5p1:int&gt;1297234665&lt;/d5p1:int&gt;&lt;d5p1:int&gt;-840124473&lt;/d5p1:int&gt;&lt;d5p1:int&gt;-98553228&lt;/d5p1:int&gt;&lt;d5p1:int&gt;1212291548&lt;/d5p1:int&gt;&lt;d5p1:int&gt;1810433592&lt;/d5p1:int&gt;&lt;d5p1:int&gt;-1579537633&lt;/d5p1:int&gt;&lt;d5p1:int&gt;-839338047&lt;/d5p1:int&gt;&lt;d5p1:int&gt;27949506&lt;/d5p1:int&gt;&lt;d5p1:int&gt;-840648767&lt;/d5p1:int&gt;&lt;d5p1:int&gt;530331347&lt;/d5p1:int&gt;&lt;d5p1:int&gt;-1963851006&lt;/d5p1:int&gt;&lt;d5p1:int&gt;-722907431&lt;/d5p1:int&gt;&lt;d5p1:int&gt;-839338047&lt;/d5p1:int&gt;&lt;d5p1:int&gt;1555900347&lt;/d5p1:int&gt;&lt;d5p1:int&gt;-840124473&lt;/d5p1:int&gt;&lt;d5p1:int&gt;-1550074726&lt;/d5p1:int&gt;&lt;d5p1:int&gt;1610810127&lt;/d5p1:int&gt;&lt;d5p1:int&gt;1178749465&lt;/d5p1:int&gt;&lt;d5p1:int&gt;785359320&lt;/d5p1:int&gt;&lt;d5p1:int&gt;-1862562185&lt;/d5p1:int&gt;&lt;d5p1:int&gt;1579609841&lt;/d5p1:int&gt;&lt;d5p1:int&gt;-803672335&lt;/d5p1:int&gt;&lt;d5p1:int&gt;235787172&lt;/d5p1:int&gt;&lt;d5p1:int&gt;797640553&lt;/d5p1:int&gt;&lt;d5p1:int&gt;1534769276&lt;/d5p1:int&gt;&lt;d5p1:int&gt;405261260&lt;/d5p1:int&gt;&lt;d5p1:int&gt;786934084&lt;/d5p1:int&gt;&lt;d5p1:int&gt;-840583234&lt;/d5p1:int&gt;&lt;d5p1:int&gt;-304042551&lt;/d5p1:int&gt;&lt;d5p1:int&gt;-840190004&lt;/d5p1:int&gt;&lt;d5p1:int&gt;1700446557&lt;/d5p1:int&gt;&lt;d5p1:int&gt;-565662315&lt;/d5p1:int&gt;&lt;d5p1:int&gt;227881143&lt;/d5p1:int&gt;&lt;d5p1:int&gt;-1192574246&lt;/d5p1:int&gt;&lt;d5p1:int&gt;-1741749485&lt;/d5p1:int&gt;&lt;d5p1:int&gt;-1740700921&lt;/d5p1:int&gt;&lt;d5p1:int&gt;-840124473&lt;/d5p1:int&gt;&lt;d5p1:int&gt;1700446557&lt;/d5p1:int&gt;&lt;d5p1:int&gt;-98552236&lt;/d5p1:int&gt;&lt;d5p1:int&gt;2037252898&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2097553487&lt;/Term&gt;&lt;ParentTerm&gt;-921250684&lt;/ParentTerm&gt;&lt;/TermsDefinedInconsistentFormatting&gt;&lt;/w:wordDocument&gt;</ReviewedTerms>
</file>

<file path=customXml/item97.xml><?xml version="1.0" encoding="utf-8"?>
<ReviewedTerms xmlns="Microsystems.TermsUsedNotDefined.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xml:space="preserve"&gt;&lt;TermsUsedNotDefined&gt;&lt;Id&gt;75af3b6d-58d9-435a-bb9d-59f3df21e92f&lt;/Id&gt;&lt;PositionedParagraphId&gt;&lt;?xml version="1.0" encoding="utf-16"?&gt;&lt;ArrayOfParagraphIdIQ xmlns:i="http://www.w3.org/2001/XMLSchema-instance" xmlns="http://schemas.datacontract.org/2004/07/Microsystems.IQ.Build"&gt;&lt;ParagraphIdIQ&gt;&lt;P_RunsHash xmlns:d3p1="http://schemas.datacontract.org/2004/07/System"&gt;&lt;d3p1:m_Item1&gt;431558427&lt;/d3p1:m_Item1&gt;&lt;d3p1:m_Item2&gt;&lt;d3p1:m_Item1 xmlns:d5p1="http://schemas.microsoft.com/2003/10/Serialization/Arrays"&gt;&lt;d5p1:int&gt;-226502657&lt;/d5p1:int&gt;&lt;d5p1:int&gt;-565662315&lt;/d5p1:int&gt;&lt;d5p1:int&gt;-1859064746&lt;/d5p1:int&gt;&lt;d5p1:int&gt;1570258580&lt;/d5p1:int&gt;&lt;d5p1:int&gt;1999254179&lt;/d5p1:int&gt;&lt;d5p1:int&gt;-409215865&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ArrayOfParagraphIdIQ&gt;&lt;/PositionedParagraphId&gt;&lt;Term&gt;-766404089&lt;/Term&gt;&lt;ParentTerm&gt;-1179781377&lt;/ParentTerm&gt;&lt;/TermsUsedNotDefined&gt;&lt;/w:wordDocument&gt;</ReviewedTerms>
</file>

<file path=customXml/item98.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xml:space="preserve"&gt;&lt;TermsDefinedInconsistentFormatting&gt;&lt;Id&gt;37c4e8e6-b985-431a-829e-9693da6f75e3&lt;/Id&gt;&lt;PositionedParagraphId&gt;&lt;?xml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xmlns:d3p1="http://schemas.datacontract.org/2004/07/System"&gt;&lt;d3p1:m_Item1&gt;1978350781&lt;/d3p1:m_Item1&gt;&lt;d3p1:m_Item2&gt;&lt;d3p1:m_Item1 xmlns:d5p1="http://schemas.microsoft.com/2003/10/Serialization/Arrays"&gt;&lt;d5p1:int&gt;1178749497&lt;/d5p1:int&gt;&lt;d5p1:int&gt;785359320&lt;/d5p1:int&gt;&lt;d5p1:int&gt;1045509424&lt;/d5p1:int&gt;&lt;d5p1:int&gt;1700446557&lt;/d5p1:int&gt;&lt;d5p1:int&gt;-1909146935&lt;/d5p1:int&gt;&lt;d5p1:int&gt;785318072&lt;/d5p1:int&gt;&lt;d5p1:int&gt;-1574287551&lt;/d5p1:int&gt;&lt;d5p1:int&gt;1700446557&lt;/d5p1:int&gt;&lt;d5p1:int&gt;1735636508&lt;/d5p1:int&gt;&lt;d5p1:int&gt;-840124473&lt;/d5p1:int&gt;&lt;d5p1:int&gt;-88427547&lt;/d5p1:int&gt;&lt;d5p1:int&gt;-840190004&lt;/d5p1:int&gt;&lt;d5p1:int&gt;-174551438&lt;/d5p1:int&gt;&lt;d5p1:int&gt;1250258362&lt;/d5p1:int&gt;&lt;d5p1:int&gt;1186446500&lt;/d5p1:int&gt;&lt;d5p1:int&gt;-1028830027&lt;/d5p1:int&gt;&lt;d5p1:int&gt;-1672114677&lt;/d5p1:int&gt;&lt;d5p1:int&gt;-1694236580&lt;/d5p1:int&gt;&lt;d5p1:int&gt;2017658149&lt;/d5p1:int&gt;&lt;d5p1:int&gt;-1115943152&lt;/d5p1:int&gt;&lt;d5p1:int&gt;573554450&lt;/d5p1:int&gt;&lt;d5p1:int&gt;-1552177916&lt;/d5p1:int&gt;&lt;d5p1:int&gt;-839338047&lt;/d5p1:int&gt;&lt;d5p1:int&gt;1962340070&lt;/d5p1:int&gt;&lt;d5p1:int&gt;792854712&lt;/d5p1:int&gt;&lt;d5p1:int&gt;-1574287551&lt;/d5p1:int&gt;&lt;d5p1:int&gt;1700446557&lt;/d5p1:int&gt;&lt;d5p1:int&gt;1735636508&lt;/d5p1:int&gt;&lt;d5p1:int&gt;-840124473&lt;/d5p1:int&gt;&lt;d5p1:int&gt;-88427547&lt;/d5p1:int&gt;&lt;d5p1:int&gt;-840190004&lt;/d5p1:int&gt;&lt;d5p1:int&gt;-405350360&lt;/d5p1:int&gt;&lt;d5p1:int&gt;1250258362&lt;/d5p1:int&gt;&lt;d5p1:int&gt;1186446500&lt;/d5p1:int&gt;&lt;/d3p1:m_Item1&gt;&lt;d3p1:m_Item2 xmlns:d5p1="http://schemas.microsoft.com/2003/10/Serialization/Arrays" /&gt;&lt;/d3p1:m_Item2&gt;&lt;/P_RunsHash&gt;&lt;P_StoryType&gt;Main&lt;/P_StoryType&gt;&lt;PositionInParagraph&gt;1&lt;/PositionInParagraph&gt;&lt;RunDetail&gt;&lt;/RunDetail&gt;&lt;Selected&gt;true&lt;/Selected&gt;&lt;T_Column&gt;-1&lt;/T_Column&gt;&lt;T_Row&gt;-1&lt;/T_Row&gt;&lt;/ParagraphIdIQ&gt;&lt;/ArrayOfParagraphIdIQ&gt;&lt;/PositionedParagraphId&gt;&lt;Term&gt;834211023&lt;/Term&gt;&lt;ParentTerm&gt;-1439758378&lt;/ParentTerm&gt;&lt;/TermsDefinedInconsistentFormatting&gt;&lt;/w:wordDocument&gt;</ReviewedTerms>
</file>

<file path=customXml/item99.xml><?xml version="1.0" encoding="utf-8"?>
<ReviewedTerms xmlns="Microsystems.TermsDefinedInconsistentFormatting.ReviewedTerms">&lt;w:wordDocument xmlns:aml= "http://schemas.microsoft.com/aml/2001/core" xmlns:wpc="http://schemas.microsoft.com/office/word/2010/wordprocessingCanvas" xmlns:dt="uuid:C2F41010-65B3-11d1-A29F-00AA00C14882" xmlns:mc="http://schemas.openxmlformats.org/markup-compatibility/2006" xmlns:o="urn:schemas-microsoft-com:office:office" xmlns:v="urn:schemas-microsoft-com:vml" xmlns:w10="urn:schemas-microsoft-com:office:word" xmlns:w="http://schemas.microsoft.com/office/word/2003/wordml" xmlns:wx="http://schemas.microsoft.com/office/word/2003/auxHint" xmlns:wne="http://schemas.microsoft.com/office/word/2006/wordml" xmlns:wsp="http://schemas.microsoft.com/office/word/2003/wordml/sp2" xmlns:sl="http://schemas.microsoft.com/schemaLibrary/2003/core" w:macrosPresent="no" w:embeddedObjPresent="no" w:ocxPresent="no" xml:space="preserve"&gt;&lt;TermsDefinedInconsistentFormatting&gt;&lt;Id&gt;2f66e93f-9878-4b6c-8f60-4a83869068ea&lt;/Id&gt;&lt;PositionedParagraphId&gt;&lt;?xml version="1.0" encoding="utf-16"?&gt;&lt;ArrayOfParagraphIdIQ xmlns:i="http://www.w3.org/2001/XMLSchema-instance" xmlns="http://schemas.datacontract.org/2004/07/Microsystems.IQ.Build"&gt;&lt;ParagraphIdIQ&gt;&lt;P_RunsHash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0&lt;/T_Row&gt;&lt;/ParagraphIdIQ&gt;&lt;ParagraphIdIQ&gt;&lt;P_RunsHash xmlns:d3p1="http://schemas.datacontract.org/2004/07/System" i:nil="true" /&gt;&lt;P_StoryType&gt;Main&lt;/P_StoryType&gt;&lt;PositionInParagraph&gt;0&lt;/PositionInParagraph&gt;&lt;RunDetail&gt;&lt;/RunDetail&gt;&lt;Selected&gt;false&lt;/Selected&gt;&lt;T_Column&gt;2&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xmlns:d3p1="http://schemas.datacontract.org/2004/07/System"&gt;&lt;d3p1:m_Item1&gt;-1052782031&lt;/d3p1:m_Item1&gt;&lt;d3p1:m_Item2&gt;&lt;d3p1:m_Item1 xmlns:d5p1="http://schemas.microsoft.com/2003/10/Serialization/Arrays"&gt;&lt;d5p1:int&gt;-840648761&lt;/d5p1:int&gt;&lt;d5p1:int&gt;1700446557&lt;/d5p1:int&gt;&lt;d5p1:int&gt;1297234665&lt;/d5p1:int&gt;&lt;d5p1:int&gt;-839338047&lt;/d5p1:int&gt;&lt;d5p1:int&gt;1700446557&lt;/d5p1:int&gt;&lt;d5p1:int&gt;-1667042948&lt;/d5p1:int&gt;&lt;d5p1:int&gt;-2065180750&lt;/d5p1:int&gt;&lt;d5p1:int&gt;-842352705&lt;/d5p1:int&gt;&lt;d5p1:int&gt;-2013211686&lt;/d5p1:int&gt;&lt;d5p1:int&gt;27949506&lt;/d5p1:int&gt;&lt;d5p1:int&gt;-840648767&lt;/d5p1:int&gt;&lt;d5p1:int&gt;1538554853&lt;/d5p1:int&gt;&lt;d5p1:int&gt;-180464642&lt;/d5p1:int&gt;&lt;d5p1:int&gt;797640553&lt;/d5p1:int&gt;&lt;d5p1:int&gt;1178749465&lt;/d5p1:int&gt;&lt;d5p1:int&gt;785359320&lt;/d5p1:int&gt;&lt;d5p1:int&gt;1240007668&lt;/d5p1:int&gt;&lt;d5p1:int&gt;-839403577&lt;/d5p1:int&gt;&lt;d5p1:int&gt;-66353856&lt;/d5p1:int&gt;&lt;d5p1:int&gt;-840648767&lt;/d5p1:int&gt;&lt;d5p1:int&gt;-1135159615&lt;/d5p1:int&gt;&lt;d5p1:int&gt;-1028830027&lt;/d5p1:int&gt;&lt;d5p1:int&gt;411238890&lt;/d5p1:int&gt;&lt;d5p1:int&gt;-840190004&lt;/d5p1:int&gt;&lt;d5p1:int&gt;-1135159615&lt;/d5p1:int&gt;&lt;d5p1:int&gt;-839469113&lt;/d5p1:int&gt;&lt;d5p1:int&gt;-839338047&lt;/d5p1:int&gt;&lt;d5p1:int&gt;-1164475905&lt;/d5p1:int&gt;&lt;d5p1:int&gt;-840124473&lt;/d5p1:int&gt;&lt;d5p1:int&gt;-405350360&lt;/d5p1:int&gt;&lt;d5p1:int&gt;27949506&lt;/d5p1:int&gt;&lt;d5p1:int&gt;67877709&lt;/d5p1:int&gt;&lt;d5p1:int&gt;-843401331&lt;/d5p1:int&gt;&lt;d5p1:int&gt;465698905&lt;/d5p1:int&gt;&lt;d5p1:int&gt;-840648767&lt;/d5p1:int&gt;&lt;d5p1:int&gt;-753359296&lt;/d5p1:int&gt;&lt;d5p1:int&gt;-390610609&lt;/d5p1:int&gt;&lt;d5p1:int&gt;1046445807&lt;/d5p1:int&gt;&lt;d5p1:int&gt;-840124473&lt;/d5p1:int&gt;&lt;d5p1:int&gt;369677630&lt;/d5p1:int&gt;&lt;d5p1:int&gt;-840190004&lt;/d5p1:int&gt;&lt;d5p1:int&gt;-1135159615&lt;/d5p1:int&gt;&lt;d5p1:int&gt;-839338047&lt;/d5p1:int&gt;&lt;d5p1:int&gt;-359315698&lt;/d5p1:int&gt;&lt;/d3p1:m_Item1&gt;&lt;d3p1:m_Item2 xmlns:d5p1="http://schemas.microsoft.com/2003/10/Serialization/Arrays" /&gt;&lt;/d3p1:m_Item2&gt;&lt;/P_RunsHash&gt;&lt;P_StoryType&gt;Main&lt;/P_StoryType&gt;&lt;PositionInParagraph&gt;0&lt;/PositionInParagraph&gt;&lt;RunDetail&gt;&lt;/RunDetail&gt;&lt;Selected&gt;tru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1&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ParagraphIdIQ&gt;&lt;P_RunsHash xmlns:d3p1="http://schemas.datacontract.org/2004/07/System" i:nil="true" /&gt;&lt;P_StoryType&gt;Main&lt;/P_StoryType&gt;&lt;PositionInParagraph&gt;0&lt;/PositionInParagraph&gt;&lt;RunDetail&gt;&lt;/RunDetail&gt;&lt;Selected&gt;false&lt;/Selected&gt;&lt;T_Column&gt;-1&lt;/T_Column&gt;&lt;T_Row&gt;-1&lt;/T_Row&gt;&lt;/ParagraphIdIQ&gt;&lt;/ArrayOfParagraphIdIQ&gt;&lt;/PositionedParagraphId&gt;&lt;Term&gt;1558732702&lt;/Term&gt;&lt;ParentTerm&gt;-1872639189&lt;/ParentTerm&gt;&lt;/TermsDefinedInconsistentFormatting&gt;&lt;/w:wordDocument&gt;</ReviewedTerms>
</file>

<file path=customXml/itemProps1.xml><?xml version="1.0" encoding="utf-8"?>
<ds:datastoreItem xmlns:ds="http://schemas.openxmlformats.org/officeDocument/2006/customXml" ds:itemID="{AB3221D1-254E-4125-8CEB-2F6E11C4EFC5}">
  <ds:schemaRefs>
    <ds:schemaRef ds:uri="Microsystems.TermsDefinedInconsistentFormatting.ReviewedTerms"/>
  </ds:schemaRefs>
</ds:datastoreItem>
</file>

<file path=customXml/itemProps10.xml><?xml version="1.0" encoding="utf-8"?>
<ds:datastoreItem xmlns:ds="http://schemas.openxmlformats.org/officeDocument/2006/customXml" ds:itemID="{3E2F2D0F-4987-4E01-BFB1-2F509A86F74C}">
  <ds:schemaRefs>
    <ds:schemaRef ds:uri="Microsystems.TermsDefinedInconsistentFormatting.ReviewedTerms"/>
  </ds:schemaRefs>
</ds:datastoreItem>
</file>

<file path=customXml/itemProps100.xml><?xml version="1.0" encoding="utf-8"?>
<ds:datastoreItem xmlns:ds="http://schemas.openxmlformats.org/officeDocument/2006/customXml" ds:itemID="{747DE15F-BBA7-427A-9E8D-53E3CF283CB2}">
  <ds:schemaRefs>
    <ds:schemaRef ds:uri="Microsystems.TermsDefinedInconsistentFormatting.ReviewedTerms"/>
  </ds:schemaRefs>
</ds:datastoreItem>
</file>

<file path=customXml/itemProps101.xml><?xml version="1.0" encoding="utf-8"?>
<ds:datastoreItem xmlns:ds="http://schemas.openxmlformats.org/officeDocument/2006/customXml" ds:itemID="{EF55ABCB-BC9E-49F0-BD09-588D717923D8}">
  <ds:schemaRefs>
    <ds:schemaRef ds:uri="Microsystems.TermsDefinedInconsistentFormatting.ReviewedTerms"/>
  </ds:schemaRefs>
</ds:datastoreItem>
</file>

<file path=customXml/itemProps102.xml><?xml version="1.0" encoding="utf-8"?>
<ds:datastoreItem xmlns:ds="http://schemas.openxmlformats.org/officeDocument/2006/customXml" ds:itemID="{60C194AE-359A-48A3-84D7-CA8DAC03C06B}">
  <ds:schemaRefs>
    <ds:schemaRef ds:uri="Microsystems.TermsDefinedInconsistentFormatting.ReviewedTerms"/>
  </ds:schemaRefs>
</ds:datastoreItem>
</file>

<file path=customXml/itemProps103.xml><?xml version="1.0" encoding="utf-8"?>
<ds:datastoreItem xmlns:ds="http://schemas.openxmlformats.org/officeDocument/2006/customXml" ds:itemID="{3B6F2DB6-8AA0-4DB3-8C75-EAB3F92F4A2F}">
  <ds:schemaRefs>
    <ds:schemaRef ds:uri="Microsystems.TermsDefinedInconsistentFormatting.ReviewedTerms"/>
  </ds:schemaRefs>
</ds:datastoreItem>
</file>

<file path=customXml/itemProps104.xml><?xml version="1.0" encoding="utf-8"?>
<ds:datastoreItem xmlns:ds="http://schemas.openxmlformats.org/officeDocument/2006/customXml" ds:itemID="{EE5C0553-8C78-4489-AD84-D3EAA08057E8}">
  <ds:schemaRefs>
    <ds:schemaRef ds:uri="http://purl.org/dc/terms/"/>
    <ds:schemaRef ds:uri="http://purl.org/dc/dcmitype/"/>
    <ds:schemaRef ds:uri="http://www.w3.org/XML/1998/namespace"/>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5a024e4b-afb1-45bc-8a6c-051af0d0ce28"/>
    <ds:schemaRef ds:uri="http://schemas.microsoft.com/office/2006/metadata/properties"/>
  </ds:schemaRefs>
</ds:datastoreItem>
</file>

<file path=customXml/itemProps105.xml><?xml version="1.0" encoding="utf-8"?>
<ds:datastoreItem xmlns:ds="http://schemas.openxmlformats.org/officeDocument/2006/customXml" ds:itemID="{FD36C72E-40C8-4D83-83DC-E3797F27E038}">
  <ds:schemaRefs>
    <ds:schemaRef ds:uri="Microsystems.TermsDefinedInconsistentFormatting.ReviewedTerms"/>
  </ds:schemaRefs>
</ds:datastoreItem>
</file>

<file path=customXml/itemProps106.xml><?xml version="1.0" encoding="utf-8"?>
<ds:datastoreItem xmlns:ds="http://schemas.openxmlformats.org/officeDocument/2006/customXml" ds:itemID="{7BC3A915-160F-48B8-AA20-5EC11A28AF85}">
  <ds:schemaRefs>
    <ds:schemaRef ds:uri="Microsystems.TermsUsedNotDefined.ReviewedTerms"/>
  </ds:schemaRefs>
</ds:datastoreItem>
</file>

<file path=customXml/itemProps107.xml><?xml version="1.0" encoding="utf-8"?>
<ds:datastoreItem xmlns:ds="http://schemas.openxmlformats.org/officeDocument/2006/customXml" ds:itemID="{9EE40E4D-6436-426B-9C54-CFE16AD3BA62}">
  <ds:schemaRefs>
    <ds:schemaRef ds:uri="Microsystems.TermsUsedNotDefined.ReviewedTerms"/>
  </ds:schemaRefs>
</ds:datastoreItem>
</file>

<file path=customXml/itemProps108.xml><?xml version="1.0" encoding="utf-8"?>
<ds:datastoreItem xmlns:ds="http://schemas.openxmlformats.org/officeDocument/2006/customXml" ds:itemID="{C8775796-A628-41B9-8CB3-4D60CD3789BB}">
  <ds:schemaRefs>
    <ds:schemaRef ds:uri="Microsystems.TermsDefinedInconsistentFormatting.ReviewedTerms"/>
  </ds:schemaRefs>
</ds:datastoreItem>
</file>

<file path=customXml/itemProps109.xml><?xml version="1.0" encoding="utf-8"?>
<ds:datastoreItem xmlns:ds="http://schemas.openxmlformats.org/officeDocument/2006/customXml" ds:itemID="{29865ADD-AB6F-422D-8159-07387726F3A4}">
  <ds:schemaRefs>
    <ds:schemaRef ds:uri="Microsystems.TermsUsedNotDefined.ReviewedTerms"/>
  </ds:schemaRefs>
</ds:datastoreItem>
</file>

<file path=customXml/itemProps11.xml><?xml version="1.0" encoding="utf-8"?>
<ds:datastoreItem xmlns:ds="http://schemas.openxmlformats.org/officeDocument/2006/customXml" ds:itemID="{5C0ADF93-B00A-4D87-BDDA-2C67CEA8D9C5}">
  <ds:schemaRefs>
    <ds:schemaRef ds:uri="Microsystems.TermsDefinedInconsistentFormatting.ReviewedTerms"/>
  </ds:schemaRefs>
</ds:datastoreItem>
</file>

<file path=customXml/itemProps110.xml><?xml version="1.0" encoding="utf-8"?>
<ds:datastoreItem xmlns:ds="http://schemas.openxmlformats.org/officeDocument/2006/customXml" ds:itemID="{5A906769-ED4A-4F73-B91D-A4B7BF77CA50}">
  <ds:schemaRefs>
    <ds:schemaRef ds:uri="Microsystems.TermsDefinedInconsistentFormatting.ReviewedTerms"/>
  </ds:schemaRefs>
</ds:datastoreItem>
</file>

<file path=customXml/itemProps111.xml><?xml version="1.0" encoding="utf-8"?>
<ds:datastoreItem xmlns:ds="http://schemas.openxmlformats.org/officeDocument/2006/customXml" ds:itemID="{F516E4A2-2054-4E9F-AB2F-B5A69062B487}">
  <ds:schemaRefs>
    <ds:schemaRef ds:uri="Microsystems.TermsDefinedInconsistentFormatting.ReviewedTerms"/>
  </ds:schemaRefs>
</ds:datastoreItem>
</file>

<file path=customXml/itemProps112.xml><?xml version="1.0" encoding="utf-8"?>
<ds:datastoreItem xmlns:ds="http://schemas.openxmlformats.org/officeDocument/2006/customXml" ds:itemID="{9D6740AD-0684-46C0-92E4-8FA5180725A2}">
  <ds:schemaRefs>
    <ds:schemaRef ds:uri="Microsystems.TermsDefinedInconsistentFormatting.ReviewedTerms"/>
  </ds:schemaRefs>
</ds:datastoreItem>
</file>

<file path=customXml/itemProps113.xml><?xml version="1.0" encoding="utf-8"?>
<ds:datastoreItem xmlns:ds="http://schemas.openxmlformats.org/officeDocument/2006/customXml" ds:itemID="{FBA37DB0-30C0-4612-AA7A-F8B7D9C53713}">
  <ds:schemaRefs>
    <ds:schemaRef ds:uri="Microsystems.TermsDefinedInconsistentFormatting.ReviewedTerms"/>
  </ds:schemaRefs>
</ds:datastoreItem>
</file>

<file path=customXml/itemProps114.xml><?xml version="1.0" encoding="utf-8"?>
<ds:datastoreItem xmlns:ds="http://schemas.openxmlformats.org/officeDocument/2006/customXml" ds:itemID="{2B5D9B93-C6B8-4F67-89D8-DB3DE8DEEB51}">
  <ds:schemaRefs>
    <ds:schemaRef ds:uri="Microsystems.TermsDefinedInconsistentFormatting.ReviewedTerms"/>
  </ds:schemaRefs>
</ds:datastoreItem>
</file>

<file path=customXml/itemProps115.xml><?xml version="1.0" encoding="utf-8"?>
<ds:datastoreItem xmlns:ds="http://schemas.openxmlformats.org/officeDocument/2006/customXml" ds:itemID="{8C6DC072-E031-4D54-B682-02056B817C66}">
  <ds:schemaRefs>
    <ds:schemaRef ds:uri="Microsystems.TermsDefinedInconsistentFormatting.ReviewedTerms"/>
  </ds:schemaRefs>
</ds:datastoreItem>
</file>

<file path=customXml/itemProps116.xml><?xml version="1.0" encoding="utf-8"?>
<ds:datastoreItem xmlns:ds="http://schemas.openxmlformats.org/officeDocument/2006/customXml" ds:itemID="{CFF51CDA-CAD7-4E23-B693-FF66A3BDB7E5}">
  <ds:schemaRefs>
    <ds:schemaRef ds:uri="Microsystems.TermsDefinedInconsistentFormatting.ReviewedTerms"/>
  </ds:schemaRefs>
</ds:datastoreItem>
</file>

<file path=customXml/itemProps117.xml><?xml version="1.0" encoding="utf-8"?>
<ds:datastoreItem xmlns:ds="http://schemas.openxmlformats.org/officeDocument/2006/customXml" ds:itemID="{B49116FE-70F1-414C-931C-CFC364185BAD}">
  <ds:schemaRefs>
    <ds:schemaRef ds:uri="Microsystems.TermsDefinedInconsistentFormatting.ReviewedTerms"/>
  </ds:schemaRefs>
</ds:datastoreItem>
</file>

<file path=customXml/itemProps118.xml><?xml version="1.0" encoding="utf-8"?>
<ds:datastoreItem xmlns:ds="http://schemas.openxmlformats.org/officeDocument/2006/customXml" ds:itemID="{56EBFDCE-C1A4-4633-BCF7-D9554C128D26}">
  <ds:schemaRefs>
    <ds:schemaRef ds:uri="Microsystems.TermsDefinedInconsistentFormatting.ReviewedTerms"/>
  </ds:schemaRefs>
</ds:datastoreItem>
</file>

<file path=customXml/itemProps119.xml><?xml version="1.0" encoding="utf-8"?>
<ds:datastoreItem xmlns:ds="http://schemas.openxmlformats.org/officeDocument/2006/customXml" ds:itemID="{4DA0EA6E-AF16-4931-A45D-45F8D75BDE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024e4b-afb1-45bc-8a6c-051af0d0ce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2.xml><?xml version="1.0" encoding="utf-8"?>
<ds:datastoreItem xmlns:ds="http://schemas.openxmlformats.org/officeDocument/2006/customXml" ds:itemID="{D28C68DF-FB31-4BB3-BB70-BDFD3C68DD50}">
  <ds:schemaRefs>
    <ds:schemaRef ds:uri="Microsystems.TermsDefinedInconsistentFormatting.ReviewedTerms"/>
  </ds:schemaRefs>
</ds:datastoreItem>
</file>

<file path=customXml/itemProps120.xml><?xml version="1.0" encoding="utf-8"?>
<ds:datastoreItem xmlns:ds="http://schemas.openxmlformats.org/officeDocument/2006/customXml" ds:itemID="{C56CC412-FDF3-439B-AF09-68348345B54B}">
  <ds:schemaRefs>
    <ds:schemaRef ds:uri="Microsystems.TermsUsedNotDefined.ReviewedTerms"/>
  </ds:schemaRefs>
</ds:datastoreItem>
</file>

<file path=customXml/itemProps121.xml><?xml version="1.0" encoding="utf-8"?>
<ds:datastoreItem xmlns:ds="http://schemas.openxmlformats.org/officeDocument/2006/customXml" ds:itemID="{E38F1F70-6D9E-4FDC-AAAA-329674E2A1E1}">
  <ds:schemaRefs>
    <ds:schemaRef ds:uri="Microsystems.TermsDefinedInconsistentFormatting.ReviewedTerms"/>
  </ds:schemaRefs>
</ds:datastoreItem>
</file>

<file path=customXml/itemProps122.xml><?xml version="1.0" encoding="utf-8"?>
<ds:datastoreItem xmlns:ds="http://schemas.openxmlformats.org/officeDocument/2006/customXml" ds:itemID="{DD9848C1-454A-45CC-B7BB-296A393A5BCF}">
  <ds:schemaRefs>
    <ds:schemaRef ds:uri="Microsystems.TermsDefinedInconsistentFormatting.ReviewedTerms"/>
  </ds:schemaRefs>
</ds:datastoreItem>
</file>

<file path=customXml/itemProps123.xml><?xml version="1.0" encoding="utf-8"?>
<ds:datastoreItem xmlns:ds="http://schemas.openxmlformats.org/officeDocument/2006/customXml" ds:itemID="{AD88F80D-9F82-499E-B03D-7D1AD9738FCA}">
  <ds:schemaRefs>
    <ds:schemaRef ds:uri="Microsystems.TermsUsedNotDefined.ReviewedTerms"/>
  </ds:schemaRefs>
</ds:datastoreItem>
</file>

<file path=customXml/itemProps124.xml><?xml version="1.0" encoding="utf-8"?>
<ds:datastoreItem xmlns:ds="http://schemas.openxmlformats.org/officeDocument/2006/customXml" ds:itemID="{2C563B58-4EFF-4E1F-AA9A-4E46EE63AAE1}">
  <ds:schemaRefs>
    <ds:schemaRef ds:uri="Microsystems.TermsDefinedInconsistentFormatting.ReviewedTerms"/>
  </ds:schemaRefs>
</ds:datastoreItem>
</file>

<file path=customXml/itemProps125.xml><?xml version="1.0" encoding="utf-8"?>
<ds:datastoreItem xmlns:ds="http://schemas.openxmlformats.org/officeDocument/2006/customXml" ds:itemID="{57048CD6-3AD2-45D8-A806-32049D3F97EE}">
  <ds:schemaRefs>
    <ds:schemaRef ds:uri="Microsystems.TermsDefinedInconsistentFormatting.ReviewedTerms"/>
  </ds:schemaRefs>
</ds:datastoreItem>
</file>

<file path=customXml/itemProps126.xml><?xml version="1.0" encoding="utf-8"?>
<ds:datastoreItem xmlns:ds="http://schemas.openxmlformats.org/officeDocument/2006/customXml" ds:itemID="{AD2E373B-9CAF-4064-9347-FF809AC1AFA9}">
  <ds:schemaRefs>
    <ds:schemaRef ds:uri="Microsystems.TermsDefinedInconsistentFormatting.ReviewedTerms"/>
  </ds:schemaRefs>
</ds:datastoreItem>
</file>

<file path=customXml/itemProps127.xml><?xml version="1.0" encoding="utf-8"?>
<ds:datastoreItem xmlns:ds="http://schemas.openxmlformats.org/officeDocument/2006/customXml" ds:itemID="{D3670F8B-7CD3-43D1-855E-FE6ECEFC3881}">
  <ds:schemaRefs>
    <ds:schemaRef ds:uri="Microsystems.TermsDefinedInconsistentFormatting.ReviewedTerms"/>
  </ds:schemaRefs>
</ds:datastoreItem>
</file>

<file path=customXml/itemProps128.xml><?xml version="1.0" encoding="utf-8"?>
<ds:datastoreItem xmlns:ds="http://schemas.openxmlformats.org/officeDocument/2006/customXml" ds:itemID="{3B31E578-A955-4DE4-969B-31951AF2B621}">
  <ds:schemaRefs>
    <ds:schemaRef ds:uri="Microsystems.TermsDefinedInconsistentFormatting.ReviewedTerms"/>
  </ds:schemaRefs>
</ds:datastoreItem>
</file>

<file path=customXml/itemProps129.xml><?xml version="1.0" encoding="utf-8"?>
<ds:datastoreItem xmlns:ds="http://schemas.openxmlformats.org/officeDocument/2006/customXml" ds:itemID="{FAC8357C-DFD5-45EA-884A-CFD773C7018E}">
  <ds:schemaRefs>
    <ds:schemaRef ds:uri="Microsystems.TermsDefinedInconsistentFormatting.ReviewedTerms"/>
  </ds:schemaRefs>
</ds:datastoreItem>
</file>

<file path=customXml/itemProps13.xml><?xml version="1.0" encoding="utf-8"?>
<ds:datastoreItem xmlns:ds="http://schemas.openxmlformats.org/officeDocument/2006/customXml" ds:itemID="{611D884E-F8DB-4BB7-8B21-326DFE7705C6}">
  <ds:schemaRefs>
    <ds:schemaRef ds:uri="Microsystems.TermsDefinedInconsistentFormatting.ReviewedTerms"/>
  </ds:schemaRefs>
</ds:datastoreItem>
</file>

<file path=customXml/itemProps130.xml><?xml version="1.0" encoding="utf-8"?>
<ds:datastoreItem xmlns:ds="http://schemas.openxmlformats.org/officeDocument/2006/customXml" ds:itemID="{D3870CC4-0FAF-44F2-A762-836CFDA869EB}">
  <ds:schemaRefs>
    <ds:schemaRef ds:uri="Microsystems.TermsUsedNotDefined.ReviewedTerms"/>
  </ds:schemaRefs>
</ds:datastoreItem>
</file>

<file path=customXml/itemProps131.xml><?xml version="1.0" encoding="utf-8"?>
<ds:datastoreItem xmlns:ds="http://schemas.openxmlformats.org/officeDocument/2006/customXml" ds:itemID="{6FAD2628-A69B-4CE1-BA4C-216DA4212BCF}">
  <ds:schemaRefs>
    <ds:schemaRef ds:uri="Microsystems.TermsDefinedInconsistentFormatting.ReviewedTerms"/>
  </ds:schemaRefs>
</ds:datastoreItem>
</file>

<file path=customXml/itemProps132.xml><?xml version="1.0" encoding="utf-8"?>
<ds:datastoreItem xmlns:ds="http://schemas.openxmlformats.org/officeDocument/2006/customXml" ds:itemID="{416FF64F-1C53-4E4F-8A5C-A6304452DA4E}">
  <ds:schemaRefs>
    <ds:schemaRef ds:uri="Microsystems.TermsUsedNotDefined.ReviewedTerms"/>
  </ds:schemaRefs>
</ds:datastoreItem>
</file>

<file path=customXml/itemProps133.xml><?xml version="1.0" encoding="utf-8"?>
<ds:datastoreItem xmlns:ds="http://schemas.openxmlformats.org/officeDocument/2006/customXml" ds:itemID="{53B9446D-31C9-45AF-A8B7-5E9A94653FAE}">
  <ds:schemaRefs>
    <ds:schemaRef ds:uri="Microsystems.TermsUsedNotDefined.ReviewedTerms"/>
  </ds:schemaRefs>
</ds:datastoreItem>
</file>

<file path=customXml/itemProps134.xml><?xml version="1.0" encoding="utf-8"?>
<ds:datastoreItem xmlns:ds="http://schemas.openxmlformats.org/officeDocument/2006/customXml" ds:itemID="{254384EE-658F-4342-A2BD-D380B2E3280B}">
  <ds:schemaRefs>
    <ds:schemaRef ds:uri="Microsystems.TermsDefinedInconsistentFormatting.ReviewedTerms"/>
  </ds:schemaRefs>
</ds:datastoreItem>
</file>

<file path=customXml/itemProps135.xml><?xml version="1.0" encoding="utf-8"?>
<ds:datastoreItem xmlns:ds="http://schemas.openxmlformats.org/officeDocument/2006/customXml" ds:itemID="{71F1AA4D-4845-4241-942E-E82CE850E276}">
  <ds:schemaRefs>
    <ds:schemaRef ds:uri="Microsystems.TermsUsedNotDefined.ReviewedTerms"/>
  </ds:schemaRefs>
</ds:datastoreItem>
</file>

<file path=customXml/itemProps136.xml><?xml version="1.0" encoding="utf-8"?>
<ds:datastoreItem xmlns:ds="http://schemas.openxmlformats.org/officeDocument/2006/customXml" ds:itemID="{50ECE554-8C36-4AE8-8BF2-2A26C5530DF7}">
  <ds:schemaRefs>
    <ds:schemaRef ds:uri="Microsystems.TermsDefinedInconsistentFormatting.ReviewedTerms"/>
  </ds:schemaRefs>
</ds:datastoreItem>
</file>

<file path=customXml/itemProps137.xml><?xml version="1.0" encoding="utf-8"?>
<ds:datastoreItem xmlns:ds="http://schemas.openxmlformats.org/officeDocument/2006/customXml" ds:itemID="{79855A9D-FDCE-45AB-B4A9-D3C252A43528}">
  <ds:schemaRefs>
    <ds:schemaRef ds:uri="Microsystems.TermsDefinedInconsistentFormatting.ReviewedTerms"/>
  </ds:schemaRefs>
</ds:datastoreItem>
</file>

<file path=customXml/itemProps138.xml><?xml version="1.0" encoding="utf-8"?>
<ds:datastoreItem xmlns:ds="http://schemas.openxmlformats.org/officeDocument/2006/customXml" ds:itemID="{AD441BA2-AB47-4885-BD66-DD0FCCB273A3}">
  <ds:schemaRefs>
    <ds:schemaRef ds:uri="Microsystems.TermsDefinedInconsistentFormatting.ReviewedTerms"/>
  </ds:schemaRefs>
</ds:datastoreItem>
</file>

<file path=customXml/itemProps139.xml><?xml version="1.0" encoding="utf-8"?>
<ds:datastoreItem xmlns:ds="http://schemas.openxmlformats.org/officeDocument/2006/customXml" ds:itemID="{B437BA82-BDC7-479B-A0EB-5311BCC0C0ED}">
  <ds:schemaRefs>
    <ds:schemaRef ds:uri="Microsystems.TermsDefinedInconsistentFormatting.ReviewedTerms"/>
  </ds:schemaRefs>
</ds:datastoreItem>
</file>

<file path=customXml/itemProps14.xml><?xml version="1.0" encoding="utf-8"?>
<ds:datastoreItem xmlns:ds="http://schemas.openxmlformats.org/officeDocument/2006/customXml" ds:itemID="{645FDC89-7BAD-4204-8E90-6B8D2DBADC6C}">
  <ds:schemaRefs>
    <ds:schemaRef ds:uri="Microsystems.TermsDefinedInconsistentFormatting.ReviewedTerms"/>
  </ds:schemaRefs>
</ds:datastoreItem>
</file>

<file path=customXml/itemProps140.xml><?xml version="1.0" encoding="utf-8"?>
<ds:datastoreItem xmlns:ds="http://schemas.openxmlformats.org/officeDocument/2006/customXml" ds:itemID="{4377CED4-BF8B-477B-A203-0FDF22CC96B1}">
  <ds:schemaRefs>
    <ds:schemaRef ds:uri="Microsystems.TermsDefinedInconsistentFormatting.ReviewedTerms"/>
  </ds:schemaRefs>
</ds:datastoreItem>
</file>

<file path=customXml/itemProps141.xml><?xml version="1.0" encoding="utf-8"?>
<ds:datastoreItem xmlns:ds="http://schemas.openxmlformats.org/officeDocument/2006/customXml" ds:itemID="{E6FBDD07-6227-4169-BF0F-37EA231D9C92}">
  <ds:schemaRefs>
    <ds:schemaRef ds:uri="Microsystems.TermsDefinedInconsistentFormatting.ReviewedTerms"/>
  </ds:schemaRefs>
</ds:datastoreItem>
</file>

<file path=customXml/itemProps142.xml><?xml version="1.0" encoding="utf-8"?>
<ds:datastoreItem xmlns:ds="http://schemas.openxmlformats.org/officeDocument/2006/customXml" ds:itemID="{6E7807A7-4ADD-47D3-87B2-B79177A1E213}">
  <ds:schemaRefs>
    <ds:schemaRef ds:uri="Microsystems.TermsDefinedInconsistentFormatting.ReviewedTerms"/>
  </ds:schemaRefs>
</ds:datastoreItem>
</file>

<file path=customXml/itemProps143.xml><?xml version="1.0" encoding="utf-8"?>
<ds:datastoreItem xmlns:ds="http://schemas.openxmlformats.org/officeDocument/2006/customXml" ds:itemID="{5C867A03-C72E-4672-8982-AAB47A0A05E3}">
  <ds:schemaRefs>
    <ds:schemaRef ds:uri="Microsystems.TermsUsedNotDefined.ReviewedTerms"/>
  </ds:schemaRefs>
</ds:datastoreItem>
</file>

<file path=customXml/itemProps144.xml><?xml version="1.0" encoding="utf-8"?>
<ds:datastoreItem xmlns:ds="http://schemas.openxmlformats.org/officeDocument/2006/customXml" ds:itemID="{7CA54ADC-6246-4621-A255-89D756A28736}">
  <ds:schemaRefs>
    <ds:schemaRef ds:uri="Microsystems.TermsDefinedInconsistentFormatting.ReviewedTerms"/>
  </ds:schemaRefs>
</ds:datastoreItem>
</file>

<file path=customXml/itemProps145.xml><?xml version="1.0" encoding="utf-8"?>
<ds:datastoreItem xmlns:ds="http://schemas.openxmlformats.org/officeDocument/2006/customXml" ds:itemID="{67504DDE-9209-4CE0-A538-AE95F3DF6747}">
  <ds:schemaRefs>
    <ds:schemaRef ds:uri="Microsystems.TermsDefinedInconsistentFormatting.ReviewedTerms"/>
  </ds:schemaRefs>
</ds:datastoreItem>
</file>

<file path=customXml/itemProps146.xml><?xml version="1.0" encoding="utf-8"?>
<ds:datastoreItem xmlns:ds="http://schemas.openxmlformats.org/officeDocument/2006/customXml" ds:itemID="{A23D0B7E-84EB-4123-B52C-48EC25B6500D}">
  <ds:schemaRefs>
    <ds:schemaRef ds:uri="Microsystems.TermsDefinedInconsistentFormatting.ReviewedTerms"/>
  </ds:schemaRefs>
</ds:datastoreItem>
</file>

<file path=customXml/itemProps147.xml><?xml version="1.0" encoding="utf-8"?>
<ds:datastoreItem xmlns:ds="http://schemas.openxmlformats.org/officeDocument/2006/customXml" ds:itemID="{0AF1DE93-D471-4E81-B7E0-34271D6FE32C}">
  <ds:schemaRefs>
    <ds:schemaRef ds:uri="Microsystems.TermsDefinedInconsistentFormatting.ReviewedTerms"/>
  </ds:schemaRefs>
</ds:datastoreItem>
</file>

<file path=customXml/itemProps148.xml><?xml version="1.0" encoding="utf-8"?>
<ds:datastoreItem xmlns:ds="http://schemas.openxmlformats.org/officeDocument/2006/customXml" ds:itemID="{9BB5E0F1-6E77-491B-A7B9-BE3D99C4290A}">
  <ds:schemaRefs>
    <ds:schemaRef ds:uri="Microsystems.TermsDefinedInconsistentFormatting.ReviewedTerms"/>
  </ds:schemaRefs>
</ds:datastoreItem>
</file>

<file path=customXml/itemProps149.xml><?xml version="1.0" encoding="utf-8"?>
<ds:datastoreItem xmlns:ds="http://schemas.openxmlformats.org/officeDocument/2006/customXml" ds:itemID="{4435BE14-BAC8-47A1-B3C3-C72FAB26D67C}">
  <ds:schemaRefs>
    <ds:schemaRef ds:uri="Microsystems.TermsDefinedInconsistentFormatting.ReviewedTerms"/>
  </ds:schemaRefs>
</ds:datastoreItem>
</file>

<file path=customXml/itemProps15.xml><?xml version="1.0" encoding="utf-8"?>
<ds:datastoreItem xmlns:ds="http://schemas.openxmlformats.org/officeDocument/2006/customXml" ds:itemID="{F44EA8A0-F19D-469A-BF4C-95BD4CD19FD2}">
  <ds:schemaRefs>
    <ds:schemaRef ds:uri="Microsystems.TermsDefinedInconsistentFormatting.ReviewedTerms"/>
  </ds:schemaRefs>
</ds:datastoreItem>
</file>

<file path=customXml/itemProps150.xml><?xml version="1.0" encoding="utf-8"?>
<ds:datastoreItem xmlns:ds="http://schemas.openxmlformats.org/officeDocument/2006/customXml" ds:itemID="{8A9C5F2D-6D58-43FB-BBFF-1AD32A434D10}">
  <ds:schemaRefs>
    <ds:schemaRef ds:uri="Microsystems.TermsDefinedInconsistentFormatting.ReviewedTerms"/>
  </ds:schemaRefs>
</ds:datastoreItem>
</file>

<file path=customXml/itemProps16.xml><?xml version="1.0" encoding="utf-8"?>
<ds:datastoreItem xmlns:ds="http://schemas.openxmlformats.org/officeDocument/2006/customXml" ds:itemID="{9D16F37D-372E-4AF1-B38C-0729F9A51BA4}">
  <ds:schemaRefs>
    <ds:schemaRef ds:uri="Microsystems.TermsDefinedInconsistentFormatting.ReviewedTerms"/>
  </ds:schemaRefs>
</ds:datastoreItem>
</file>

<file path=customXml/itemProps17.xml><?xml version="1.0" encoding="utf-8"?>
<ds:datastoreItem xmlns:ds="http://schemas.openxmlformats.org/officeDocument/2006/customXml" ds:itemID="{67305B7A-CA14-468F-90A2-58B8BE99BCFE}">
  <ds:schemaRefs>
    <ds:schemaRef ds:uri="Microsystems.TermsDefinedInconsistentFormatting.ReviewedTerms"/>
  </ds:schemaRefs>
</ds:datastoreItem>
</file>

<file path=customXml/itemProps18.xml><?xml version="1.0" encoding="utf-8"?>
<ds:datastoreItem xmlns:ds="http://schemas.openxmlformats.org/officeDocument/2006/customXml" ds:itemID="{5DD84AA9-E5B1-4C8C-B983-5344CF3F268E}">
  <ds:schemaRefs>
    <ds:schemaRef ds:uri="Microsystems.TermsDefinedInconsistentFormatting.ReviewedTerms"/>
  </ds:schemaRefs>
</ds:datastoreItem>
</file>

<file path=customXml/itemProps19.xml><?xml version="1.0" encoding="utf-8"?>
<ds:datastoreItem xmlns:ds="http://schemas.openxmlformats.org/officeDocument/2006/customXml" ds:itemID="{54548FB8-815A-4C51-B00C-F34CDE247152}">
  <ds:schemaRefs>
    <ds:schemaRef ds:uri="Microsystems.TermsDefinedInconsistentFormatting.ReviewedTerms"/>
  </ds:schemaRefs>
</ds:datastoreItem>
</file>

<file path=customXml/itemProps2.xml><?xml version="1.0" encoding="utf-8"?>
<ds:datastoreItem xmlns:ds="http://schemas.openxmlformats.org/officeDocument/2006/customXml" ds:itemID="{F906BCDB-5BF1-42A5-999C-A0BDA54524F2}">
  <ds:schemaRefs>
    <ds:schemaRef ds:uri="Microsystems.TermsDefinedInconsistentFormatting.ReviewedTerms"/>
  </ds:schemaRefs>
</ds:datastoreItem>
</file>

<file path=customXml/itemProps20.xml><?xml version="1.0" encoding="utf-8"?>
<ds:datastoreItem xmlns:ds="http://schemas.openxmlformats.org/officeDocument/2006/customXml" ds:itemID="{F00A7A85-2D2E-4FDE-A945-138A26938B5E}">
  <ds:schemaRefs>
    <ds:schemaRef ds:uri="Microsystems.TermsDefinedInconsistentFormatting.ReviewedTerms"/>
  </ds:schemaRefs>
</ds:datastoreItem>
</file>

<file path=customXml/itemProps21.xml><?xml version="1.0" encoding="utf-8"?>
<ds:datastoreItem xmlns:ds="http://schemas.openxmlformats.org/officeDocument/2006/customXml" ds:itemID="{DCDA0987-4B4D-4D40-A170-73157C8D06CD}">
  <ds:schemaRefs>
    <ds:schemaRef ds:uri="Microsystems.TermsDefinedInconsistentFormatting.ReviewedTerms"/>
  </ds:schemaRefs>
</ds:datastoreItem>
</file>

<file path=customXml/itemProps22.xml><?xml version="1.0" encoding="utf-8"?>
<ds:datastoreItem xmlns:ds="http://schemas.openxmlformats.org/officeDocument/2006/customXml" ds:itemID="{2B6C3436-D825-45B5-9BFE-0EE56712EA1A}">
  <ds:schemaRefs>
    <ds:schemaRef ds:uri="Microsystems.TermsDefinedInconsistentFormatting.ReviewedTerms"/>
  </ds:schemaRefs>
</ds:datastoreItem>
</file>

<file path=customXml/itemProps23.xml><?xml version="1.0" encoding="utf-8"?>
<ds:datastoreItem xmlns:ds="http://schemas.openxmlformats.org/officeDocument/2006/customXml" ds:itemID="{A7B71278-073A-42BD-B812-49CD796DF71E}">
  <ds:schemaRefs>
    <ds:schemaRef ds:uri="Microsystems.TermsDefinedInconsistentFormatting.ReviewedTerms"/>
  </ds:schemaRefs>
</ds:datastoreItem>
</file>

<file path=customXml/itemProps24.xml><?xml version="1.0" encoding="utf-8"?>
<ds:datastoreItem xmlns:ds="http://schemas.openxmlformats.org/officeDocument/2006/customXml" ds:itemID="{4A7E8522-CA5C-4A13-A7D7-C76CCCE9D912}">
  <ds:schemaRefs>
    <ds:schemaRef ds:uri="Microsystems.TermsDefinedInconsistentFormatting.ReviewedTerms"/>
  </ds:schemaRefs>
</ds:datastoreItem>
</file>

<file path=customXml/itemProps25.xml><?xml version="1.0" encoding="utf-8"?>
<ds:datastoreItem xmlns:ds="http://schemas.openxmlformats.org/officeDocument/2006/customXml" ds:itemID="{2336703C-E176-4E55-BFB8-6C12E5D577DB}">
  <ds:schemaRefs>
    <ds:schemaRef ds:uri="Microsystems.TermsDefinedInconsistentFormatting.ReviewedTerms"/>
  </ds:schemaRefs>
</ds:datastoreItem>
</file>

<file path=customXml/itemProps26.xml><?xml version="1.0" encoding="utf-8"?>
<ds:datastoreItem xmlns:ds="http://schemas.openxmlformats.org/officeDocument/2006/customXml" ds:itemID="{B8B4570A-A1E2-4597-87A3-5F0EE5880AF6}">
  <ds:schemaRefs>
    <ds:schemaRef ds:uri="Microsystems.TermsDefinedInconsistentFormatting.ReviewedTerms"/>
  </ds:schemaRefs>
</ds:datastoreItem>
</file>

<file path=customXml/itemProps27.xml><?xml version="1.0" encoding="utf-8"?>
<ds:datastoreItem xmlns:ds="http://schemas.openxmlformats.org/officeDocument/2006/customXml" ds:itemID="{BF9E2A35-9857-43E0-84C9-1CA438231855}">
  <ds:schemaRefs>
    <ds:schemaRef ds:uri="http://schemas.openxmlformats.org/officeDocument/2006/bibliography"/>
  </ds:schemaRefs>
</ds:datastoreItem>
</file>

<file path=customXml/itemProps28.xml><?xml version="1.0" encoding="utf-8"?>
<ds:datastoreItem xmlns:ds="http://schemas.openxmlformats.org/officeDocument/2006/customXml" ds:itemID="{1A7B2810-67E4-4E65-A44F-F35C8D5603EA}">
  <ds:schemaRefs>
    <ds:schemaRef ds:uri="Microsystems.TermsDefinedInconsistentFormatting.ReviewedTerms"/>
  </ds:schemaRefs>
</ds:datastoreItem>
</file>

<file path=customXml/itemProps29.xml><?xml version="1.0" encoding="utf-8"?>
<ds:datastoreItem xmlns:ds="http://schemas.openxmlformats.org/officeDocument/2006/customXml" ds:itemID="{86F3D77B-D970-4FB4-8DB5-4312B990C923}">
  <ds:schemaRefs>
    <ds:schemaRef ds:uri="Microsystems.TermsDefinedInconsistentFormatting.ReviewedTerms"/>
  </ds:schemaRefs>
</ds:datastoreItem>
</file>

<file path=customXml/itemProps3.xml><?xml version="1.0" encoding="utf-8"?>
<ds:datastoreItem xmlns:ds="http://schemas.openxmlformats.org/officeDocument/2006/customXml" ds:itemID="{EB274987-E629-48C9-AB8F-C62298CDCDA4}">
  <ds:schemaRefs>
    <ds:schemaRef ds:uri="Microsystems.TermsDefinedInconsistentFormatting.ReviewedTerms"/>
  </ds:schemaRefs>
</ds:datastoreItem>
</file>

<file path=customXml/itemProps30.xml><?xml version="1.0" encoding="utf-8"?>
<ds:datastoreItem xmlns:ds="http://schemas.openxmlformats.org/officeDocument/2006/customXml" ds:itemID="{2B2A220A-2291-4FC3-8ED9-2B56E145F293}">
  <ds:schemaRefs>
    <ds:schemaRef ds:uri="http://schemas.microsoft.com/sharepoint/v3/contenttype/forms"/>
  </ds:schemaRefs>
</ds:datastoreItem>
</file>

<file path=customXml/itemProps31.xml><?xml version="1.0" encoding="utf-8"?>
<ds:datastoreItem xmlns:ds="http://schemas.openxmlformats.org/officeDocument/2006/customXml" ds:itemID="{0F809972-A073-42A5-923F-DD1A8A735D32}">
  <ds:schemaRefs>
    <ds:schemaRef ds:uri="Microsystems.TermsDefinedInconsistentFormatting.ReviewedTerms"/>
  </ds:schemaRefs>
</ds:datastoreItem>
</file>

<file path=customXml/itemProps32.xml><?xml version="1.0" encoding="utf-8"?>
<ds:datastoreItem xmlns:ds="http://schemas.openxmlformats.org/officeDocument/2006/customXml" ds:itemID="{F01B43E3-4028-43F2-BF6B-8CDD16F778EC}">
  <ds:schemaRefs>
    <ds:schemaRef ds:uri="Microsystems.TermsDefinedInconsistentFormatting.ReviewedTerms"/>
  </ds:schemaRefs>
</ds:datastoreItem>
</file>

<file path=customXml/itemProps33.xml><?xml version="1.0" encoding="utf-8"?>
<ds:datastoreItem xmlns:ds="http://schemas.openxmlformats.org/officeDocument/2006/customXml" ds:itemID="{B4780B1E-D86B-4864-83F7-B37FFA37C531}">
  <ds:schemaRefs>
    <ds:schemaRef ds:uri="Microsystems.TermsDefinedInconsistentFormatting.ReviewedTerms"/>
  </ds:schemaRefs>
</ds:datastoreItem>
</file>

<file path=customXml/itemProps34.xml><?xml version="1.0" encoding="utf-8"?>
<ds:datastoreItem xmlns:ds="http://schemas.openxmlformats.org/officeDocument/2006/customXml" ds:itemID="{CD13EAAA-04CD-4307-BB4C-3FB970067FBB}">
  <ds:schemaRefs>
    <ds:schemaRef ds:uri="Microsystems.TermsUsedNotDefined.ReviewedTerms"/>
  </ds:schemaRefs>
</ds:datastoreItem>
</file>

<file path=customXml/itemProps35.xml><?xml version="1.0" encoding="utf-8"?>
<ds:datastoreItem xmlns:ds="http://schemas.openxmlformats.org/officeDocument/2006/customXml" ds:itemID="{EA204CF3-B140-4C02-83EB-E3CF776D64A2}">
  <ds:schemaRefs>
    <ds:schemaRef ds:uri="Microsystems.TermsDefinedInconsistentFormatting.ReviewedTerms"/>
  </ds:schemaRefs>
</ds:datastoreItem>
</file>

<file path=customXml/itemProps36.xml><?xml version="1.0" encoding="utf-8"?>
<ds:datastoreItem xmlns:ds="http://schemas.openxmlformats.org/officeDocument/2006/customXml" ds:itemID="{856F388F-1041-4B2B-BC14-E367D216C2D7}">
  <ds:schemaRefs>
    <ds:schemaRef ds:uri="Microsystems.TermsDefinedInconsistentFormatting.ReviewedTerms"/>
  </ds:schemaRefs>
</ds:datastoreItem>
</file>

<file path=customXml/itemProps37.xml><?xml version="1.0" encoding="utf-8"?>
<ds:datastoreItem xmlns:ds="http://schemas.openxmlformats.org/officeDocument/2006/customXml" ds:itemID="{69B3F2BD-44E6-445F-A620-113244B129A7}">
  <ds:schemaRefs>
    <ds:schemaRef ds:uri="Microsystems.TermsDefinedInconsistentFormatting.ReviewedTerms"/>
  </ds:schemaRefs>
</ds:datastoreItem>
</file>

<file path=customXml/itemProps38.xml><?xml version="1.0" encoding="utf-8"?>
<ds:datastoreItem xmlns:ds="http://schemas.openxmlformats.org/officeDocument/2006/customXml" ds:itemID="{C1E56EBC-8B03-4B8E-B142-7968FECE46A6}">
  <ds:schemaRefs>
    <ds:schemaRef ds:uri="Microsystems.TermsDefinedInconsistentFormatting.ReviewedTerms"/>
  </ds:schemaRefs>
</ds:datastoreItem>
</file>

<file path=customXml/itemProps39.xml><?xml version="1.0" encoding="utf-8"?>
<ds:datastoreItem xmlns:ds="http://schemas.openxmlformats.org/officeDocument/2006/customXml" ds:itemID="{A9C31A7C-3AE3-4995-BB0E-5E137F0632F7}">
  <ds:schemaRefs>
    <ds:schemaRef ds:uri="Microsystems.TermsDefinedInconsistentFormatting.ReviewedTerms"/>
  </ds:schemaRefs>
</ds:datastoreItem>
</file>

<file path=customXml/itemProps4.xml><?xml version="1.0" encoding="utf-8"?>
<ds:datastoreItem xmlns:ds="http://schemas.openxmlformats.org/officeDocument/2006/customXml" ds:itemID="{FADAA3AD-B1EE-48F4-A597-AEA41EC07593}">
  <ds:schemaRefs>
    <ds:schemaRef ds:uri="Microsystems.TermsDefinedInconsistentFormatting.ReviewedTerms"/>
  </ds:schemaRefs>
</ds:datastoreItem>
</file>

<file path=customXml/itemProps40.xml><?xml version="1.0" encoding="utf-8"?>
<ds:datastoreItem xmlns:ds="http://schemas.openxmlformats.org/officeDocument/2006/customXml" ds:itemID="{AF616F56-AD7F-4C96-865A-617DF56E0574}">
  <ds:schemaRefs>
    <ds:schemaRef ds:uri="Microsystems.TermsDefinedInconsistentFormatting.ReviewedTerms"/>
  </ds:schemaRefs>
</ds:datastoreItem>
</file>

<file path=customXml/itemProps41.xml><?xml version="1.0" encoding="utf-8"?>
<ds:datastoreItem xmlns:ds="http://schemas.openxmlformats.org/officeDocument/2006/customXml" ds:itemID="{50B15BEB-31C7-4E9B-ACAE-3378D9272D52}">
  <ds:schemaRefs>
    <ds:schemaRef ds:uri="Microsystems.TermsDefinedInconsistentFormatting.ReviewedTerms"/>
  </ds:schemaRefs>
</ds:datastoreItem>
</file>

<file path=customXml/itemProps42.xml><?xml version="1.0" encoding="utf-8"?>
<ds:datastoreItem xmlns:ds="http://schemas.openxmlformats.org/officeDocument/2006/customXml" ds:itemID="{AF16440E-2875-4579-81A9-8AD210152F9D}">
  <ds:schemaRefs>
    <ds:schemaRef ds:uri="Microsystems.TermsUsedNotDefined.ReviewedTerms"/>
  </ds:schemaRefs>
</ds:datastoreItem>
</file>

<file path=customXml/itemProps43.xml><?xml version="1.0" encoding="utf-8"?>
<ds:datastoreItem xmlns:ds="http://schemas.openxmlformats.org/officeDocument/2006/customXml" ds:itemID="{CF07F19D-BD40-4A92-9E3C-0627BAC2481A}">
  <ds:schemaRefs>
    <ds:schemaRef ds:uri="Microsystems.TermsDefinedInconsistentFormatting.ReviewedTerms"/>
  </ds:schemaRefs>
</ds:datastoreItem>
</file>

<file path=customXml/itemProps44.xml><?xml version="1.0" encoding="utf-8"?>
<ds:datastoreItem xmlns:ds="http://schemas.openxmlformats.org/officeDocument/2006/customXml" ds:itemID="{2AFCCCF0-281B-4D55-B911-867E249A45D6}">
  <ds:schemaRefs>
    <ds:schemaRef ds:uri="Microsystems.TermsDefinedInconsistentFormatting.ReviewedTerms"/>
  </ds:schemaRefs>
</ds:datastoreItem>
</file>

<file path=customXml/itemProps45.xml><?xml version="1.0" encoding="utf-8"?>
<ds:datastoreItem xmlns:ds="http://schemas.openxmlformats.org/officeDocument/2006/customXml" ds:itemID="{8269D122-FE43-422A-A952-59D3AE60F318}">
  <ds:schemaRefs>
    <ds:schemaRef ds:uri="Microsystems.TermsUsedNotDefined.ReviewedTerms"/>
  </ds:schemaRefs>
</ds:datastoreItem>
</file>

<file path=customXml/itemProps46.xml><?xml version="1.0" encoding="utf-8"?>
<ds:datastoreItem xmlns:ds="http://schemas.openxmlformats.org/officeDocument/2006/customXml" ds:itemID="{9619DAB6-0306-4A06-9AA0-4F363A68AEFB}">
  <ds:schemaRefs>
    <ds:schemaRef ds:uri="Microsystems.TermsUsedNotDefined.ReviewedTerms"/>
  </ds:schemaRefs>
</ds:datastoreItem>
</file>

<file path=customXml/itemProps47.xml><?xml version="1.0" encoding="utf-8"?>
<ds:datastoreItem xmlns:ds="http://schemas.openxmlformats.org/officeDocument/2006/customXml" ds:itemID="{46E12438-271D-4F91-BCF3-42A1985F9900}">
  <ds:schemaRefs>
    <ds:schemaRef ds:uri="Microsystems.TermsUsedNotDefined.ReviewedTerms"/>
  </ds:schemaRefs>
</ds:datastoreItem>
</file>

<file path=customXml/itemProps48.xml><?xml version="1.0" encoding="utf-8"?>
<ds:datastoreItem xmlns:ds="http://schemas.openxmlformats.org/officeDocument/2006/customXml" ds:itemID="{811C0A2B-3BF3-4386-AC8B-3BE000E355C9}">
  <ds:schemaRefs>
    <ds:schemaRef ds:uri="Microsystems.TermsDefinedInconsistentFormatting.ReviewedTerms"/>
  </ds:schemaRefs>
</ds:datastoreItem>
</file>

<file path=customXml/itemProps49.xml><?xml version="1.0" encoding="utf-8"?>
<ds:datastoreItem xmlns:ds="http://schemas.openxmlformats.org/officeDocument/2006/customXml" ds:itemID="{79A00E37-13E9-4258-AB1A-B53AA68A5CA2}">
  <ds:schemaRefs>
    <ds:schemaRef ds:uri="Microsystems.TermsDefinedInconsistentFormatting.ReviewedTerms"/>
  </ds:schemaRefs>
</ds:datastoreItem>
</file>

<file path=customXml/itemProps5.xml><?xml version="1.0" encoding="utf-8"?>
<ds:datastoreItem xmlns:ds="http://schemas.openxmlformats.org/officeDocument/2006/customXml" ds:itemID="{57CB982D-4635-4478-B4E6-311FB3DAA2C0}">
  <ds:schemaRefs>
    <ds:schemaRef ds:uri="Microsystems.TermsDefinedInconsistentFormatting.ReviewedTerms"/>
  </ds:schemaRefs>
</ds:datastoreItem>
</file>

<file path=customXml/itemProps50.xml><?xml version="1.0" encoding="utf-8"?>
<ds:datastoreItem xmlns:ds="http://schemas.openxmlformats.org/officeDocument/2006/customXml" ds:itemID="{0CCC836F-E9C3-40DA-95C3-C82FE3086A02}">
  <ds:schemaRefs>
    <ds:schemaRef ds:uri="Microsystems.TermsDefinedInconsistentFormatting.ReviewedTerms"/>
  </ds:schemaRefs>
</ds:datastoreItem>
</file>

<file path=customXml/itemProps51.xml><?xml version="1.0" encoding="utf-8"?>
<ds:datastoreItem xmlns:ds="http://schemas.openxmlformats.org/officeDocument/2006/customXml" ds:itemID="{AB936F58-7CE7-4D20-B0BF-B915F7413BF8}">
  <ds:schemaRefs>
    <ds:schemaRef ds:uri="Microsystems.TermsDefinedInconsistentFormatting.ReviewedTerms"/>
  </ds:schemaRefs>
</ds:datastoreItem>
</file>

<file path=customXml/itemProps52.xml><?xml version="1.0" encoding="utf-8"?>
<ds:datastoreItem xmlns:ds="http://schemas.openxmlformats.org/officeDocument/2006/customXml" ds:itemID="{5BBAEE93-38FD-4C72-B08A-2A631C33104F}">
  <ds:schemaRefs>
    <ds:schemaRef ds:uri="Microsystems.TermsDefinedInconsistentFormatting.ReviewedTerms"/>
  </ds:schemaRefs>
</ds:datastoreItem>
</file>

<file path=customXml/itemProps53.xml><?xml version="1.0" encoding="utf-8"?>
<ds:datastoreItem xmlns:ds="http://schemas.openxmlformats.org/officeDocument/2006/customXml" ds:itemID="{242AB964-2955-42FA-A0E6-8EC86911C861}">
  <ds:schemaRefs>
    <ds:schemaRef ds:uri="Microsystems.TermsDefinedInconsistentFormatting.ReviewedTerms"/>
  </ds:schemaRefs>
</ds:datastoreItem>
</file>

<file path=customXml/itemProps54.xml><?xml version="1.0" encoding="utf-8"?>
<ds:datastoreItem xmlns:ds="http://schemas.openxmlformats.org/officeDocument/2006/customXml" ds:itemID="{70B8E7A2-5361-4890-AD2A-884B614CB213}">
  <ds:schemaRefs>
    <ds:schemaRef ds:uri="Microsystems.TermsUsedNotDefined.ReviewedTerms"/>
  </ds:schemaRefs>
</ds:datastoreItem>
</file>

<file path=customXml/itemProps55.xml><?xml version="1.0" encoding="utf-8"?>
<ds:datastoreItem xmlns:ds="http://schemas.openxmlformats.org/officeDocument/2006/customXml" ds:itemID="{C55DDFBE-96B2-4D5A-A1C8-06DD5C644F7D}">
  <ds:schemaRefs>
    <ds:schemaRef ds:uri="Microsystems.TermsDefinedInconsistentFormatting.ReviewedTerms"/>
  </ds:schemaRefs>
</ds:datastoreItem>
</file>

<file path=customXml/itemProps56.xml><?xml version="1.0" encoding="utf-8"?>
<ds:datastoreItem xmlns:ds="http://schemas.openxmlformats.org/officeDocument/2006/customXml" ds:itemID="{6A3E2A63-068E-457D-AE7E-2ADD279BEB99}">
  <ds:schemaRefs>
    <ds:schemaRef ds:uri="Microsystems.TermsDefinedInconsistentFormatting.ReviewedTerms"/>
  </ds:schemaRefs>
</ds:datastoreItem>
</file>

<file path=customXml/itemProps57.xml><?xml version="1.0" encoding="utf-8"?>
<ds:datastoreItem xmlns:ds="http://schemas.openxmlformats.org/officeDocument/2006/customXml" ds:itemID="{25AB7BEA-99B3-4E1C-9094-E0BB84E6BCEC}">
  <ds:schemaRefs>
    <ds:schemaRef ds:uri="Microsystems.TermsDefinedInconsistentFormatting.ReviewedTerms"/>
  </ds:schemaRefs>
</ds:datastoreItem>
</file>

<file path=customXml/itemProps58.xml><?xml version="1.0" encoding="utf-8"?>
<ds:datastoreItem xmlns:ds="http://schemas.openxmlformats.org/officeDocument/2006/customXml" ds:itemID="{239E76F1-FCE3-42A6-9166-B67B0A126C3C}">
  <ds:schemaRefs>
    <ds:schemaRef ds:uri="Microsystems.TermsDefinedInconsistentFormatting.ReviewedTerms"/>
  </ds:schemaRefs>
</ds:datastoreItem>
</file>

<file path=customXml/itemProps59.xml><?xml version="1.0" encoding="utf-8"?>
<ds:datastoreItem xmlns:ds="http://schemas.openxmlformats.org/officeDocument/2006/customXml" ds:itemID="{39587278-499C-4F73-A99B-CF14389298B2}">
  <ds:schemaRefs>
    <ds:schemaRef ds:uri="Microsystems.TermsDefinedInconsistentFormatting.ReviewedTerms"/>
  </ds:schemaRefs>
</ds:datastoreItem>
</file>

<file path=customXml/itemProps6.xml><?xml version="1.0" encoding="utf-8"?>
<ds:datastoreItem xmlns:ds="http://schemas.openxmlformats.org/officeDocument/2006/customXml" ds:itemID="{0221D747-145C-4500-8FA7-D708B876A2B5}">
  <ds:schemaRefs>
    <ds:schemaRef ds:uri="http://schemas.openxmlformats.org/officeDocument/2006/bibliography"/>
  </ds:schemaRefs>
</ds:datastoreItem>
</file>

<file path=customXml/itemProps60.xml><?xml version="1.0" encoding="utf-8"?>
<ds:datastoreItem xmlns:ds="http://schemas.openxmlformats.org/officeDocument/2006/customXml" ds:itemID="{543E5C59-F3F4-49A7-9319-B94D1081D72C}">
  <ds:schemaRefs>
    <ds:schemaRef ds:uri="Microsystems.TermsDefinedInconsistentFormatting.ReviewedTerms"/>
  </ds:schemaRefs>
</ds:datastoreItem>
</file>

<file path=customXml/itemProps61.xml><?xml version="1.0" encoding="utf-8"?>
<ds:datastoreItem xmlns:ds="http://schemas.openxmlformats.org/officeDocument/2006/customXml" ds:itemID="{44744B6A-945F-46E2-9A17-C3424DF79D01}">
  <ds:schemaRefs>
    <ds:schemaRef ds:uri="Microsystems.TermsUsedNotDefined.ReviewedTerms"/>
  </ds:schemaRefs>
</ds:datastoreItem>
</file>

<file path=customXml/itemProps62.xml><?xml version="1.0" encoding="utf-8"?>
<ds:datastoreItem xmlns:ds="http://schemas.openxmlformats.org/officeDocument/2006/customXml" ds:itemID="{0E7A4B0E-DCBF-4A34-B740-0A6374A0686B}">
  <ds:schemaRefs>
    <ds:schemaRef ds:uri="Microsystems.TermsDefinedInconsistentFormatting.ReviewedTerms"/>
  </ds:schemaRefs>
</ds:datastoreItem>
</file>

<file path=customXml/itemProps63.xml><?xml version="1.0" encoding="utf-8"?>
<ds:datastoreItem xmlns:ds="http://schemas.openxmlformats.org/officeDocument/2006/customXml" ds:itemID="{63790055-8849-42F6-90CC-D6AA6BB42A27}">
  <ds:schemaRefs>
    <ds:schemaRef ds:uri="Microsystems.TermsDefinedInconsistentFormatting.ReviewedTerms"/>
  </ds:schemaRefs>
</ds:datastoreItem>
</file>

<file path=customXml/itemProps64.xml><?xml version="1.0" encoding="utf-8"?>
<ds:datastoreItem xmlns:ds="http://schemas.openxmlformats.org/officeDocument/2006/customXml" ds:itemID="{9F3A0EAA-ED58-4482-B1D8-BDE8BC94FBD9}">
  <ds:schemaRefs>
    <ds:schemaRef ds:uri="Microsystems.TermsDefinedInconsistentFormatting.ReviewedTerms"/>
  </ds:schemaRefs>
</ds:datastoreItem>
</file>

<file path=customXml/itemProps65.xml><?xml version="1.0" encoding="utf-8"?>
<ds:datastoreItem xmlns:ds="http://schemas.openxmlformats.org/officeDocument/2006/customXml" ds:itemID="{30A5DC22-1970-430F-8F72-FC7AA220A181}">
  <ds:schemaRefs>
    <ds:schemaRef ds:uri="Microsystems.TermsDefinedInconsistentFormatting.ReviewedTerms"/>
  </ds:schemaRefs>
</ds:datastoreItem>
</file>

<file path=customXml/itemProps66.xml><?xml version="1.0" encoding="utf-8"?>
<ds:datastoreItem xmlns:ds="http://schemas.openxmlformats.org/officeDocument/2006/customXml" ds:itemID="{CD63DB50-F97D-43CB-91CE-244F088374A3}">
  <ds:schemaRefs>
    <ds:schemaRef ds:uri="Microsystems.TermsDefinedInconsistentFormatting.ReviewedTerms"/>
  </ds:schemaRefs>
</ds:datastoreItem>
</file>

<file path=customXml/itemProps67.xml><?xml version="1.0" encoding="utf-8"?>
<ds:datastoreItem xmlns:ds="http://schemas.openxmlformats.org/officeDocument/2006/customXml" ds:itemID="{CD3229D1-DD99-48FD-BAAA-CB4B0743B014}">
  <ds:schemaRefs>
    <ds:schemaRef ds:uri="Microsystems.TermsDefinedInconsistentFormatting.ReviewedTerms"/>
  </ds:schemaRefs>
</ds:datastoreItem>
</file>

<file path=customXml/itemProps68.xml><?xml version="1.0" encoding="utf-8"?>
<ds:datastoreItem xmlns:ds="http://schemas.openxmlformats.org/officeDocument/2006/customXml" ds:itemID="{1110DC6F-D9FB-445A-A35C-4C51C5AFB774}">
  <ds:schemaRefs>
    <ds:schemaRef ds:uri="Microsystems.TermsDefinedInconsistentFormatting.ReviewedTerms"/>
  </ds:schemaRefs>
</ds:datastoreItem>
</file>

<file path=customXml/itemProps69.xml><?xml version="1.0" encoding="utf-8"?>
<ds:datastoreItem xmlns:ds="http://schemas.openxmlformats.org/officeDocument/2006/customXml" ds:itemID="{7EBAAD13-23DA-4B46-A899-BD5478A0F4B0}">
  <ds:schemaRefs>
    <ds:schemaRef ds:uri="Microsystems.TermsDefinedInconsistentFormatting.ReviewedTerms"/>
  </ds:schemaRefs>
</ds:datastoreItem>
</file>

<file path=customXml/itemProps7.xml><?xml version="1.0" encoding="utf-8"?>
<ds:datastoreItem xmlns:ds="http://schemas.openxmlformats.org/officeDocument/2006/customXml" ds:itemID="{087ACB82-0C49-40AD-AF60-27621A9C82C8}">
  <ds:schemaRefs>
    <ds:schemaRef ds:uri="Microsystems.TermsDefinedInconsistentFormatting.ReviewedTerms"/>
  </ds:schemaRefs>
</ds:datastoreItem>
</file>

<file path=customXml/itemProps70.xml><?xml version="1.0" encoding="utf-8"?>
<ds:datastoreItem xmlns:ds="http://schemas.openxmlformats.org/officeDocument/2006/customXml" ds:itemID="{17BE0F1E-D87C-4E00-9C0B-15F17D002BF4}">
  <ds:schemaRefs>
    <ds:schemaRef ds:uri="Microsystems.TermsDefinedInconsistentFormatting.ReviewedTerms"/>
  </ds:schemaRefs>
</ds:datastoreItem>
</file>

<file path=customXml/itemProps71.xml><?xml version="1.0" encoding="utf-8"?>
<ds:datastoreItem xmlns:ds="http://schemas.openxmlformats.org/officeDocument/2006/customXml" ds:itemID="{44173B20-38D8-40A2-8688-D68D587552AD}">
  <ds:schemaRefs>
    <ds:schemaRef ds:uri="Microsystems.TermsDefinedInconsistentFormatting.ReviewedTerms"/>
  </ds:schemaRefs>
</ds:datastoreItem>
</file>

<file path=customXml/itemProps72.xml><?xml version="1.0" encoding="utf-8"?>
<ds:datastoreItem xmlns:ds="http://schemas.openxmlformats.org/officeDocument/2006/customXml" ds:itemID="{812F6A0C-DE6E-4F55-90AB-7917F5BFC645}">
  <ds:schemaRefs>
    <ds:schemaRef ds:uri="Microsystems.TermsDefinedInconsistentFormatting.ReviewedTerms"/>
  </ds:schemaRefs>
</ds:datastoreItem>
</file>

<file path=customXml/itemProps73.xml><?xml version="1.0" encoding="utf-8"?>
<ds:datastoreItem xmlns:ds="http://schemas.openxmlformats.org/officeDocument/2006/customXml" ds:itemID="{D237A52F-1A50-4776-8158-91994ACAFDBE}">
  <ds:schemaRefs>
    <ds:schemaRef ds:uri="Microsystems.TermsDefinedInconsistentFormatting.ReviewedTerms"/>
  </ds:schemaRefs>
</ds:datastoreItem>
</file>

<file path=customXml/itemProps74.xml><?xml version="1.0" encoding="utf-8"?>
<ds:datastoreItem xmlns:ds="http://schemas.openxmlformats.org/officeDocument/2006/customXml" ds:itemID="{0BD75D1D-6809-4963-B0F6-68D93FCA4E07}">
  <ds:schemaRefs>
    <ds:schemaRef ds:uri="Microsystems.TermsDefinedInconsistentFormatting.ReviewedTerms"/>
  </ds:schemaRefs>
</ds:datastoreItem>
</file>

<file path=customXml/itemProps75.xml><?xml version="1.0" encoding="utf-8"?>
<ds:datastoreItem xmlns:ds="http://schemas.openxmlformats.org/officeDocument/2006/customXml" ds:itemID="{E044F2B7-299B-4E80-B5D8-948BBDCE060E}">
  <ds:schemaRefs>
    <ds:schemaRef ds:uri="Microsystems.TermsDefinedInconsistentFormatting.ReviewedTerms"/>
  </ds:schemaRefs>
</ds:datastoreItem>
</file>

<file path=customXml/itemProps76.xml><?xml version="1.0" encoding="utf-8"?>
<ds:datastoreItem xmlns:ds="http://schemas.openxmlformats.org/officeDocument/2006/customXml" ds:itemID="{54B9BF2D-C90F-4557-8523-B70A7F826A17}">
  <ds:schemaRefs>
    <ds:schemaRef ds:uri="Microsystems.TermsDefinedInconsistentFormatting.ReviewedTerms"/>
  </ds:schemaRefs>
</ds:datastoreItem>
</file>

<file path=customXml/itemProps77.xml><?xml version="1.0" encoding="utf-8"?>
<ds:datastoreItem xmlns:ds="http://schemas.openxmlformats.org/officeDocument/2006/customXml" ds:itemID="{1252CCCE-E7BF-48C9-86B6-AB7AFFF94217}">
  <ds:schemaRefs>
    <ds:schemaRef ds:uri="Microsystems.TermsDefinedInconsistentFormatting.ReviewedTerms"/>
  </ds:schemaRefs>
</ds:datastoreItem>
</file>

<file path=customXml/itemProps78.xml><?xml version="1.0" encoding="utf-8"?>
<ds:datastoreItem xmlns:ds="http://schemas.openxmlformats.org/officeDocument/2006/customXml" ds:itemID="{A304F36D-72D1-404B-9801-A939D52AD6A8}">
  <ds:schemaRefs>
    <ds:schemaRef ds:uri="Microsystems.TermsDefinedInconsistentFormatting.ReviewedTerms"/>
  </ds:schemaRefs>
</ds:datastoreItem>
</file>

<file path=customXml/itemProps79.xml><?xml version="1.0" encoding="utf-8"?>
<ds:datastoreItem xmlns:ds="http://schemas.openxmlformats.org/officeDocument/2006/customXml" ds:itemID="{72D28F74-3D96-4BDA-BF20-77D5315C413A}">
  <ds:schemaRefs>
    <ds:schemaRef ds:uri="Microsystems.TermsDefinedInconsistentFormatting.ReviewedTerms"/>
  </ds:schemaRefs>
</ds:datastoreItem>
</file>

<file path=customXml/itemProps8.xml><?xml version="1.0" encoding="utf-8"?>
<ds:datastoreItem xmlns:ds="http://schemas.openxmlformats.org/officeDocument/2006/customXml" ds:itemID="{5DD24D9A-BC08-4738-A0F3-536FCC2A2508}">
  <ds:schemaRefs>
    <ds:schemaRef ds:uri="Microsystems.TermsDefinedInconsistentFormatting.ReviewedTerms"/>
  </ds:schemaRefs>
</ds:datastoreItem>
</file>

<file path=customXml/itemProps80.xml><?xml version="1.0" encoding="utf-8"?>
<ds:datastoreItem xmlns:ds="http://schemas.openxmlformats.org/officeDocument/2006/customXml" ds:itemID="{F34BE791-7F06-42FD-9826-F8FBE9CC92F4}">
  <ds:schemaRefs>
    <ds:schemaRef ds:uri="Microsystems.TermsDefinedInconsistentFormatting.ReviewedTerms"/>
  </ds:schemaRefs>
</ds:datastoreItem>
</file>

<file path=customXml/itemProps81.xml><?xml version="1.0" encoding="utf-8"?>
<ds:datastoreItem xmlns:ds="http://schemas.openxmlformats.org/officeDocument/2006/customXml" ds:itemID="{AFFF41C1-C12F-4048-B389-5FC8B3659102}">
  <ds:schemaRefs>
    <ds:schemaRef ds:uri="Microsystems.TermsDefinedInconsistentFormatting.ReviewedTerms"/>
  </ds:schemaRefs>
</ds:datastoreItem>
</file>

<file path=customXml/itemProps82.xml><?xml version="1.0" encoding="utf-8"?>
<ds:datastoreItem xmlns:ds="http://schemas.openxmlformats.org/officeDocument/2006/customXml" ds:itemID="{424652A1-92E7-469A-A0B4-A67EBA193F78}">
  <ds:schemaRefs>
    <ds:schemaRef ds:uri="Microsystems.TermsDefinedInconsistentFormatting.ReviewedTerms"/>
  </ds:schemaRefs>
</ds:datastoreItem>
</file>

<file path=customXml/itemProps83.xml><?xml version="1.0" encoding="utf-8"?>
<ds:datastoreItem xmlns:ds="http://schemas.openxmlformats.org/officeDocument/2006/customXml" ds:itemID="{8FCC8CFF-D5E9-44FB-9A3F-AC898111E9CB}">
  <ds:schemaRefs>
    <ds:schemaRef ds:uri="Microsystems.TermsDefinedInconsistentFormatting.ReviewedTerms"/>
  </ds:schemaRefs>
</ds:datastoreItem>
</file>

<file path=customXml/itemProps84.xml><?xml version="1.0" encoding="utf-8"?>
<ds:datastoreItem xmlns:ds="http://schemas.openxmlformats.org/officeDocument/2006/customXml" ds:itemID="{E3A7B39A-7C97-4237-BFA0-A6FA2F7A25E7}">
  <ds:schemaRefs>
    <ds:schemaRef ds:uri="Microsystems.TermsDefinedInconsistentFormatting.ReviewedTerms"/>
  </ds:schemaRefs>
</ds:datastoreItem>
</file>

<file path=customXml/itemProps85.xml><?xml version="1.0" encoding="utf-8"?>
<ds:datastoreItem xmlns:ds="http://schemas.openxmlformats.org/officeDocument/2006/customXml" ds:itemID="{7AD374AD-A86F-48F9-A24A-53B023C26234}">
  <ds:schemaRefs>
    <ds:schemaRef ds:uri="Microsystems.TermsDefinedInconsistentFormatting.ReviewedTerms"/>
  </ds:schemaRefs>
</ds:datastoreItem>
</file>

<file path=customXml/itemProps86.xml><?xml version="1.0" encoding="utf-8"?>
<ds:datastoreItem xmlns:ds="http://schemas.openxmlformats.org/officeDocument/2006/customXml" ds:itemID="{41944597-572F-4BEF-9D89-00F6442B3C26}">
  <ds:schemaRefs>
    <ds:schemaRef ds:uri="Microsystems.TermsUsedNotDefined.ReviewedTerms"/>
  </ds:schemaRefs>
</ds:datastoreItem>
</file>

<file path=customXml/itemProps87.xml><?xml version="1.0" encoding="utf-8"?>
<ds:datastoreItem xmlns:ds="http://schemas.openxmlformats.org/officeDocument/2006/customXml" ds:itemID="{86B6627B-5A0E-4D28-999E-1A87E8598768}">
  <ds:schemaRefs>
    <ds:schemaRef ds:uri="Microsystems.TermsUsedNotDefined.ReviewedTerms"/>
  </ds:schemaRefs>
</ds:datastoreItem>
</file>

<file path=customXml/itemProps88.xml><?xml version="1.0" encoding="utf-8"?>
<ds:datastoreItem xmlns:ds="http://schemas.openxmlformats.org/officeDocument/2006/customXml" ds:itemID="{04B730CB-2FBC-4F89-8B0D-9C4F5C6F1746}">
  <ds:schemaRefs>
    <ds:schemaRef ds:uri="Microsystems.TermsUsedNotDefined.ReviewedTerms"/>
  </ds:schemaRefs>
</ds:datastoreItem>
</file>

<file path=customXml/itemProps89.xml><?xml version="1.0" encoding="utf-8"?>
<ds:datastoreItem xmlns:ds="http://schemas.openxmlformats.org/officeDocument/2006/customXml" ds:itemID="{494D9DC3-49CC-4714-A93C-ADB38B5BE967}">
  <ds:schemaRefs>
    <ds:schemaRef ds:uri="Microsystems.TermsDefinedInconsistentFormatting.ReviewedTerms"/>
  </ds:schemaRefs>
</ds:datastoreItem>
</file>

<file path=customXml/itemProps9.xml><?xml version="1.0" encoding="utf-8"?>
<ds:datastoreItem xmlns:ds="http://schemas.openxmlformats.org/officeDocument/2006/customXml" ds:itemID="{D463782F-0631-4820-9DD3-A34C22F5AA9B}">
  <ds:schemaRefs>
    <ds:schemaRef ds:uri="Microsystems.TermsDefinedInconsistentFormatting.ReviewedTerms"/>
  </ds:schemaRefs>
</ds:datastoreItem>
</file>

<file path=customXml/itemProps90.xml><?xml version="1.0" encoding="utf-8"?>
<ds:datastoreItem xmlns:ds="http://schemas.openxmlformats.org/officeDocument/2006/customXml" ds:itemID="{44EDC942-89B4-4934-A8E6-5DA22D0A24F2}">
  <ds:schemaRefs>
    <ds:schemaRef ds:uri="Microsystems.TermsDefinedInconsistentFormatting.ReviewedTerms"/>
  </ds:schemaRefs>
</ds:datastoreItem>
</file>

<file path=customXml/itemProps91.xml><?xml version="1.0" encoding="utf-8"?>
<ds:datastoreItem xmlns:ds="http://schemas.openxmlformats.org/officeDocument/2006/customXml" ds:itemID="{3B5D303C-059F-488C-ACFF-3F5D74575914}">
  <ds:schemaRefs>
    <ds:schemaRef ds:uri="Microsystems.TermsDefinedInconsistentFormatting.ReviewedTerms"/>
  </ds:schemaRefs>
</ds:datastoreItem>
</file>

<file path=customXml/itemProps92.xml><?xml version="1.0" encoding="utf-8"?>
<ds:datastoreItem xmlns:ds="http://schemas.openxmlformats.org/officeDocument/2006/customXml" ds:itemID="{A5970248-EDE9-4074-8BE2-BB19C014024C}">
  <ds:schemaRefs>
    <ds:schemaRef ds:uri="Microsystems.TermsDefinedInconsistentFormatting.ReviewedTerms"/>
  </ds:schemaRefs>
</ds:datastoreItem>
</file>

<file path=customXml/itemProps93.xml><?xml version="1.0" encoding="utf-8"?>
<ds:datastoreItem xmlns:ds="http://schemas.openxmlformats.org/officeDocument/2006/customXml" ds:itemID="{AAA0C01E-FA57-4742-B914-A7046AA059F6}">
  <ds:schemaRefs>
    <ds:schemaRef ds:uri="Microsystems.TermsDefinedInconsistentFormatting.ReviewedTerms"/>
  </ds:schemaRefs>
</ds:datastoreItem>
</file>

<file path=customXml/itemProps94.xml><?xml version="1.0" encoding="utf-8"?>
<ds:datastoreItem xmlns:ds="http://schemas.openxmlformats.org/officeDocument/2006/customXml" ds:itemID="{12781276-935F-46A6-AC52-DE5E752D1753}">
  <ds:schemaRefs>
    <ds:schemaRef ds:uri="Microsystems.TermsDefinedInconsistentFormatting.ReviewedTerms"/>
  </ds:schemaRefs>
</ds:datastoreItem>
</file>

<file path=customXml/itemProps95.xml><?xml version="1.0" encoding="utf-8"?>
<ds:datastoreItem xmlns:ds="http://schemas.openxmlformats.org/officeDocument/2006/customXml" ds:itemID="{9A69AC08-FE3D-4FBD-8B5A-DB485C1F1B96}">
  <ds:schemaRefs>
    <ds:schemaRef ds:uri="Microsystems.TermsDefinedInconsistentFormatting.ReviewedTerms"/>
  </ds:schemaRefs>
</ds:datastoreItem>
</file>

<file path=customXml/itemProps96.xml><?xml version="1.0" encoding="utf-8"?>
<ds:datastoreItem xmlns:ds="http://schemas.openxmlformats.org/officeDocument/2006/customXml" ds:itemID="{CB60CDD1-4654-471D-8193-1B376BE8FCE0}">
  <ds:schemaRefs>
    <ds:schemaRef ds:uri="Microsystems.TermsDefinedInconsistentFormatting.ReviewedTerms"/>
  </ds:schemaRefs>
</ds:datastoreItem>
</file>

<file path=customXml/itemProps97.xml><?xml version="1.0" encoding="utf-8"?>
<ds:datastoreItem xmlns:ds="http://schemas.openxmlformats.org/officeDocument/2006/customXml" ds:itemID="{6459C7DF-40B8-4993-A3EA-327F09F39866}">
  <ds:schemaRefs>
    <ds:schemaRef ds:uri="Microsystems.TermsUsedNotDefined.ReviewedTerms"/>
  </ds:schemaRefs>
</ds:datastoreItem>
</file>

<file path=customXml/itemProps98.xml><?xml version="1.0" encoding="utf-8"?>
<ds:datastoreItem xmlns:ds="http://schemas.openxmlformats.org/officeDocument/2006/customXml" ds:itemID="{D62CBD43-D696-401F-9747-69D7733C786A}">
  <ds:schemaRefs>
    <ds:schemaRef ds:uri="Microsystems.TermsDefinedInconsistentFormatting.ReviewedTerms"/>
  </ds:schemaRefs>
</ds:datastoreItem>
</file>

<file path=customXml/itemProps99.xml><?xml version="1.0" encoding="utf-8"?>
<ds:datastoreItem xmlns:ds="http://schemas.openxmlformats.org/officeDocument/2006/customXml" ds:itemID="{2D05020F-A1F5-48CD-A5C8-14C90163586E}">
  <ds:schemaRefs>
    <ds:schemaRef ds:uri="Microsystems.TermsDefinedInconsistentFormatting.ReviewedTerms"/>
  </ds:schemaRefs>
</ds:datastoreItem>
</file>

<file path=docProps/app.xml><?xml version="1.0" encoding="utf-8"?>
<Properties xmlns="http://schemas.openxmlformats.org/officeDocument/2006/extended-properties" xmlns:vt="http://schemas.openxmlformats.org/officeDocument/2006/docPropsVTypes">
  <Template>Draft Agreement for Services Cleaning &amp; Facilities Management Nov. 2022</Template>
  <TotalTime>11</TotalTime>
  <Pages>17</Pages>
  <Words>7066</Words>
  <Characters>40280</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BPE Solicitors LLP</Company>
  <LinksUpToDate>false</LinksUpToDate>
  <CharactersWithSpaces>47252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Kerr</dc:creator>
  <cp:keywords/>
  <dc:description/>
  <cp:lastModifiedBy>Lotti Royston</cp:lastModifiedBy>
  <cp:revision>7</cp:revision>
  <cp:lastPrinted>2023-01-13T11:17:00Z</cp:lastPrinted>
  <dcterms:created xsi:type="dcterms:W3CDTF">2023-01-09T14:06:00Z</dcterms:created>
  <dcterms:modified xsi:type="dcterms:W3CDTF">2023-01-13T11:19:00Z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f7c5241f-b69e-4fc2-bd4b-11bc1bac9613</vt:lpwstr>
  </property>
  <property fmtid="{D5CDD505-2E9C-101B-9397-08002B2CF9AE}" pid="3" name="tikitDocRef">
    <vt:lpwstr>Legal02#72357100v2[LAM01]</vt:lpwstr>
  </property>
  <property fmtid="{D5CDD505-2E9C-101B-9397-08002B2CF9AE}" pid="4" name="tikitDocNumber">
    <vt:lpwstr>72357100</vt:lpwstr>
  </property>
  <property fmtid="{D5CDD505-2E9C-101B-9397-08002B2CF9AE}" pid="5" name="tikitVersionNumber">
    <vt:lpwstr>2</vt:lpwstr>
  </property>
  <property fmtid="{D5CDD505-2E9C-101B-9397-08002B2CF9AE}" pid="6" name="tikitDocDescription">
    <vt:lpwstr>2018-05-02 Template Agreement for Services (ESC buying) with licence (GWLG review)</vt:lpwstr>
  </property>
  <property fmtid="{D5CDD505-2E9C-101B-9397-08002B2CF9AE}" pid="7" name="tikitAuthor">
    <vt:lpwstr>Laura Mackie</vt:lpwstr>
  </property>
  <property fmtid="{D5CDD505-2E9C-101B-9397-08002B2CF9AE}" pid="8" name="tikitAuthorID">
    <vt:lpwstr>LAM01</vt:lpwstr>
  </property>
  <property fmtid="{D5CDD505-2E9C-101B-9397-08002B2CF9AE}" pid="9" name="tikitTypistID">
    <vt:lpwstr>LAM01</vt:lpwstr>
  </property>
  <property fmtid="{D5CDD505-2E9C-101B-9397-08002B2CF9AE}" pid="10" name="tikitClientDescription">
    <vt:lpwstr>Energy Systems Catapult Limited</vt:lpwstr>
  </property>
  <property fmtid="{D5CDD505-2E9C-101B-9397-08002B2CF9AE}" pid="11" name="tikitMatterDescription">
    <vt:lpwstr>Precedent review and update 2018</vt:lpwstr>
  </property>
  <property fmtid="{D5CDD505-2E9C-101B-9397-08002B2CF9AE}" pid="12" name="tikitClientID">
    <vt:lpwstr>661850</vt:lpwstr>
  </property>
  <property fmtid="{D5CDD505-2E9C-101B-9397-08002B2CF9AE}" pid="13" name="tikitMatterID">
    <vt:lpwstr>2652696</vt:lpwstr>
  </property>
  <property fmtid="{D5CDD505-2E9C-101B-9397-08002B2CF9AE}" pid="14" name="MSIP_Label_cdea0546-b48f-44ab-82aa-59989f5d85cf_Enabled">
    <vt:lpwstr>True</vt:lpwstr>
  </property>
  <property fmtid="{D5CDD505-2E9C-101B-9397-08002B2CF9AE}" pid="15" name="MSIP_Label_cdea0546-b48f-44ab-82aa-59989f5d85cf_SiteId">
    <vt:lpwstr>532a5fd0-268c-48ff-b181-14740d5d430b</vt:lpwstr>
  </property>
  <property fmtid="{D5CDD505-2E9C-101B-9397-08002B2CF9AE}" pid="16" name="MSIP_Label_cdea0546-b48f-44ab-82aa-59989f5d85cf_Owner">
    <vt:lpwstr>Holly.Haines@es.catapult.org.uk</vt:lpwstr>
  </property>
  <property fmtid="{D5CDD505-2E9C-101B-9397-08002B2CF9AE}" pid="17" name="MSIP_Label_cdea0546-b48f-44ab-82aa-59989f5d85cf_SetDate">
    <vt:lpwstr>2018-06-18T10:03:54.5964282Z</vt:lpwstr>
  </property>
  <property fmtid="{D5CDD505-2E9C-101B-9397-08002B2CF9AE}" pid="18" name="MSIP_Label_cdea0546-b48f-44ab-82aa-59989f5d85cf_Name">
    <vt:lpwstr>Open</vt:lpwstr>
  </property>
  <property fmtid="{D5CDD505-2E9C-101B-9397-08002B2CF9AE}" pid="19" name="MSIP_Label_cdea0546-b48f-44ab-82aa-59989f5d85cf_Application">
    <vt:lpwstr>Microsoft Azure Information Protection</vt:lpwstr>
  </property>
  <property fmtid="{D5CDD505-2E9C-101B-9397-08002B2CF9AE}" pid="20" name="MSIP_Label_cdea0546-b48f-44ab-82aa-59989f5d85cf_Extended_MSFT_Method">
    <vt:lpwstr>Automatic</vt:lpwstr>
  </property>
  <property fmtid="{D5CDD505-2E9C-101B-9397-08002B2CF9AE}" pid="21" name="Sensitivity">
    <vt:lpwstr>Open</vt:lpwstr>
  </property>
  <property fmtid="{D5CDD505-2E9C-101B-9397-08002B2CF9AE}" pid="22" name="ContentTypeId">
    <vt:lpwstr>0x0101005F7056DE08705647A2F67C62E3B145E2</vt:lpwstr>
  </property>
</Properties>
</file>